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2994087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0C4D48D2"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14:textId="77777777" w14:paraId="0BEF6899"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AB0476"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14:textId="77777777" w14:paraId="7A8C73EB"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AB0476">
        <w:rPr>
          <w:rFonts w:hAnsi="Times New Roman" w:ascii="Times New Roman"/>
          <w:sz w:val="24"/>
          <w:szCs w:val="24"/>
          <w:lang w:val="pl-PL"/>
        </w:rPr>
        <w:t>: St-</w:t>
      </w:r>
      <w:r w:rsidR="00144E1B">
        <w:rPr>
          <w:rFonts w:hAnsi="Times New Roman" w:ascii="Times New Roman"/>
          <w:sz w:val="24"/>
          <w:szCs w:val="24"/>
          <w:lang w:val="pl-PL"/>
        </w:rPr>
        <w:t>5270</w:t>
      </w:r>
      <w:r w:rsidR="00AB0476">
        <w:rPr>
          <w:rFonts w:hAnsi="Times New Roman" w:ascii="Times New Roman"/>
          <w:sz w:val="24"/>
          <w:szCs w:val="24"/>
          <w:lang w:val="pl-PL"/>
        </w:rPr>
        <w:t>/1</w:t>
      </w:r>
      <w:r w:rsidR="00144E1B">
        <w:rPr>
          <w:rFonts w:hAnsi="Times New Roman" w:ascii="Times New Roman"/>
          <w:sz w:val="24"/>
          <w:szCs w:val="24"/>
          <w:lang w:val="pl-PL"/>
        </w:rPr>
        <w:t>6</w:t>
      </w:r>
    </w:p>
    <w:p w14:textId="77777777" w14:paraId="7948035E" w:rsidRDefault="00702487" w:rsidP="00702487" w:rsidR="00AB0476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AB0476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77777777" w14:paraId="5AB616DF" w:rsidRDefault="00144E1B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DRAGO-PROMET d.</w:t>
      </w:r>
      <w:r w:rsidR="00FA204F">
        <w:rPr>
          <w:rFonts w:hAnsi="Times New Roman" w:ascii="Times New Roman"/>
          <w:sz w:val="24"/>
          <w:szCs w:val="24"/>
          <w:lang w:val="pl-PL"/>
        </w:rPr>
        <w:t>o.o.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OIB </w:t>
      </w:r>
      <w:r>
        <w:rPr>
          <w:rFonts w:hAnsi="Times New Roman" w:ascii="Times New Roman"/>
          <w:sz w:val="24"/>
          <w:szCs w:val="24"/>
          <w:lang w:val="pl-PL"/>
        </w:rPr>
        <w:t>95983296224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A204F">
        <w:rPr>
          <w:rFonts w:hAnsi="Times New Roman" w:ascii="Times New Roman"/>
          <w:sz w:val="24"/>
          <w:szCs w:val="24"/>
          <w:lang w:val="pl-PL"/>
        </w:rPr>
        <w:t>Zagreb</w:t>
      </w:r>
      <w:r w:rsidR="00AB0476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Mirna ulica 28</w:t>
      </w:r>
    </w:p>
    <w:p w14:textId="77777777" w14:paraId="16984E3E"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BFE6335"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930DB6C" w:rsidRDefault="00056D6E" w:rsidP="00702487" w:rsidR="00056D6E" w:rsidRPr="00BC2DB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025E78C2"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7D4B58A1"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4E94147F" w:rsidRDefault="00702487" w:rsidP="00285D96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21E32E38"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2370EB45" w:rsidRDefault="008267D5" w:rsidP="008267D5" w:rsidR="008267D5" w:rsidRPr="00FA204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14:textId="77777777" w14:paraId="3DFE7023" w:rsidRDefault="00FA204F" w:rsidP="000D0BB9" w:rsidR="00FA204F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14:textId="77777777" w14:paraId="6520BFC9"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346A7064" w:rsidRDefault="008267D5" w:rsidP="008267D5" w:rsidR="003A04C7">
      <w:pPr>
        <w:pStyle w:val="Bezproreda"/>
        <w:ind w:right="-14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  <w:bookmarkStart w:name="_Hlk495570797" w:id="1"/>
      <w:bookmarkStart w:name="_MON_1568987354" w:id="2"/>
      <w:bookmarkEnd w:id="2"/>
      <w:r w:rsidR="006F365C">
        <w:rPr>
          <w:rFonts w:hAnsi="Times New Roman" w:ascii="Times New Roman"/>
          <w:sz w:val="24"/>
          <w:szCs w:val="24"/>
        </w:rPr>
        <w:object w14:anchorId="69FAC8DB" w:dyaOrig="2782" w:dxaOrig="14546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704.95pt;height:135.65pt" type="#_x0000_t75">
            <v:imagedata r:id="rId9" o:title=""/>
          </v:shape>
          <o:OLEObject r:id="rId10" ObjectID="_1608358971" DrawAspect="Content" ShapeID="_x0000_i1025" ProgID="Excel.Sheet.12" Type="Embed"/>
        </w:object>
      </w:r>
      <w:bookmarkEnd w:id="1"/>
    </w:p>
    <w:p w14:textId="77777777" w14:paraId="72667528" w:rsidRDefault="0080063F" w:rsidP="00702487" w:rsidR="0080063F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5FA96EA6" w:rsidRDefault="008267D5" w:rsidP="00702487" w:rsidR="00A7289F" w:rsidRPr="008267D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267D5">
        <w:rPr>
          <w:rFonts w:hAnsi="Times New Roman" w:ascii="Times New Roman"/>
          <w:b/>
          <w:sz w:val="24"/>
          <w:szCs w:val="24"/>
        </w:rPr>
        <w:t>DRUGI VIŠI ISPLATNI RED</w:t>
      </w:r>
    </w:p>
    <w:bookmarkStart w:name="_MON_1569317248" w:id="3"/>
    <w:bookmarkEnd w:id="3"/>
    <w:p w14:textId="71994CDF" w14:paraId="0206BE89" w:rsidRDefault="00A425A4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object w14:anchorId="54F85A5D" w:dyaOrig="7821" w:dxaOrig="15523">
          <v:shape o:ole="" id="_x0000_i1026" style="width:751pt;height:380.1pt" type="#_x0000_t75">
            <v:imagedata r:id="rId11" o:title=""/>
          </v:shape>
          <o:OLEObject r:id="rId12" ObjectID="_1608358972" DrawAspect="Content" ShapeID="_x0000_i1026" ProgID="Excel.Sheet.12" Type="Embed"/>
        </w:object>
      </w:r>
    </w:p>
    <w:p w14:textId="77777777" w14:paraId="57C83448" w:rsidRDefault="00086342" w:rsidP="00702487" w:rsidR="00086342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368A95EF"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7DA6D241" w:rsidRDefault="00702487" w:rsidP="00927CD2" w:rsidR="003A73B6" w:rsidRPr="003A73B6">
      <w:pPr>
        <w:pStyle w:val="Odlomakpopisa"/>
        <w:numPr>
          <w:ilvl w:val="0"/>
          <w:numId w:val="1"/>
        </w:numPr>
        <w:ind w:firstLine="0" w:right="-141" w:left="0"/>
        <w:jc w:val="center"/>
        <w:rPr>
          <w:rFonts w:eastAsia="Times New Roman"/>
          <w:color w:val="000000"/>
          <w:lang w:eastAsia="hr-HR"/>
        </w:rPr>
      </w:pPr>
      <w:r w:rsidRPr="003A73B6">
        <w:rPr>
          <w:rFonts w:hAnsi="Times New Roman" w:ascii="Times New Roman"/>
          <w:b/>
          <w:sz w:val="24"/>
        </w:rPr>
        <w:t>TABLICA RAZLUČNIH PRAVA</w:t>
      </w:r>
      <w:bookmarkStart w:name="_Hlk495243642" w:id="4"/>
    </w:p>
    <w:bookmarkStart w:name="_MON_1568984809" w:id="5"/>
    <w:bookmarkEnd w:id="5"/>
    <w:p w14:textId="77777777" w14:paraId="03DCFF0E" w:rsidRDefault="00331B0D" w:rsidP="003A73B6" w:rsidR="00962AC3">
      <w:pPr>
        <w:pStyle w:val="Odlomakpopisa"/>
        <w:ind w:right="-141" w:left="0"/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sz w:val="24"/>
          <w:szCs w:val="24"/>
        </w:rPr>
        <w:object w14:anchorId="56AF95B3" w:dyaOrig="2527" w:dxaOrig="14785">
          <v:shape o:ole="" id="_x0000_i1027" style="width:739.25pt;height:118.9pt" type="#_x0000_t75">
            <v:imagedata r:id="rId13" o:title=""/>
          </v:shape>
          <o:OLEObject r:id="rId14" ObjectID="_1608358973" DrawAspect="Content" ShapeID="_x0000_i1027" ProgID="Excel.Sheet.12" Type="Embed"/>
        </w:object>
      </w:r>
      <w:bookmarkEnd w:id="4"/>
      <w:r w:rsidR="003A73B6" w:rsidRPr="003A73B6">
        <w:rPr>
          <w:rFonts w:hAnsi="Times New Roman" w:ascii="Times New Roman"/>
          <w:sz w:val="24"/>
          <w:szCs w:val="24"/>
        </w:rPr>
        <w:t xml:space="preserve">   </w:t>
      </w:r>
      <w:r w:rsidR="00962AC3" w:rsidRPr="003A73B6">
        <w:rPr>
          <w:rFonts w:eastAsia="Times New Roman"/>
          <w:color w:val="000000"/>
          <w:lang w:eastAsia="hr-HR"/>
        </w:rPr>
        <w:t>Za sva prava upisana u tablicu razlučnih prava: Javna knjiga u koju je razlučno pravo upisano je zemljišna knjiga.</w:t>
      </w:r>
    </w:p>
    <w:p w14:textId="77777777" w14:paraId="50315DE1" w:rsidRDefault="0080063F" w:rsidP="003A73B6" w:rsidR="0080063F">
      <w:pPr>
        <w:pStyle w:val="Odlomakpopisa"/>
        <w:ind w:right="-141" w:left="0"/>
        <w:rPr>
          <w:rFonts w:eastAsia="Times New Roman"/>
          <w:color w:val="000000"/>
          <w:lang w:eastAsia="hr-HR"/>
        </w:rPr>
      </w:pPr>
    </w:p>
    <w:p w14:textId="77777777" w14:paraId="10EB5782"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14:textId="77777777" w14:paraId="2F88D6BE" w:rsidRDefault="00323A70" w:rsidP="00702487" w:rsidR="00323A70">
      <w:pPr>
        <w:rPr>
          <w:rFonts w:hAnsi="Times New Roman" w:ascii="Times New Roman"/>
          <w:sz w:val="24"/>
        </w:rPr>
      </w:pPr>
    </w:p>
    <w:p w14:textId="77777777" w14:paraId="2FA2F990" w:rsidRDefault="00C316EA" w:rsidP="00702487" w:rsidR="00C316EA">
      <w:pPr>
        <w:rPr>
          <w:rFonts w:hAnsi="Times New Roman" w:ascii="Times New Roman"/>
          <w:sz w:val="24"/>
        </w:rPr>
      </w:pPr>
    </w:p>
    <w:p w14:textId="77777777" w14:paraId="1A4CC82E"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14:textId="77777777" w14:paraId="0EA84F67" w:rsidRDefault="00FB45F2" w:rsidP="00056D6E" w:rsidR="00C61F72">
      <w:pPr>
        <w:ind w:right="-455"/>
      </w:pPr>
      <w:r>
        <w:rPr>
          <w:rFonts w:hAnsi="Times New Roman" w:ascii="Times New Roman"/>
          <w:sz w:val="24"/>
        </w:rPr>
        <w:t xml:space="preserve">Zagreb, 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496625">
        <w:rPr>
          <w:rFonts w:hAnsi="Times New Roman" w:ascii="Times New Roman"/>
          <w:sz w:val="24"/>
        </w:rPr>
        <w:t>2</w:t>
      </w:r>
      <w:r w:rsidR="005A2B2A">
        <w:rPr>
          <w:rFonts w:hAnsi="Times New Roman" w:ascii="Times New Roman"/>
          <w:sz w:val="24"/>
        </w:rPr>
        <w:t>8</w:t>
      </w:r>
      <w:r w:rsidR="00A62DE2">
        <w:rPr>
          <w:rFonts w:hAnsi="Times New Roman" w:ascii="Times New Roman"/>
          <w:sz w:val="24"/>
        </w:rPr>
        <w:t>.</w:t>
      </w:r>
      <w:r w:rsidR="008908BD">
        <w:rPr>
          <w:rFonts w:hAnsi="Times New Roman" w:ascii="Times New Roman"/>
          <w:sz w:val="24"/>
        </w:rPr>
        <w:t>12</w:t>
      </w:r>
      <w:r w:rsidR="00A62DE2">
        <w:rPr>
          <w:rFonts w:hAnsi="Times New Roman" w:ascii="Times New Roman"/>
          <w:sz w:val="24"/>
        </w:rPr>
        <w:t>.2018.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Tomislav Čoga</w:t>
      </w:r>
    </w:p>
    <w:sectPr w:rsidSect="00056D6E" w:rsidR="00C61F72">
      <w:pgSz w:orient="landscape" w:h="11906" w:w="16838"/>
      <w:pgMar w:gutter="0" w:footer="708" w:header="708" w:left="1417" w:bottom="1417" w:right="110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83F8AD5" w:rsidRDefault="00503FD3" w:rsidP="00702487" w:rsidR="00503FD3">
      <w:pPr>
        <w:spacing w:after="0"/>
      </w:pPr>
      <w:r>
        <w:separator/>
      </w:r>
    </w:p>
  </w:endnote>
  <w:endnote w:id="0" w:type="continuationSeparator">
    <w:p w14:textId="77777777" w14:paraId="38CF1BD8" w:rsidRDefault="00503FD3" w:rsidP="00702487" w:rsidR="00503F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56539B0" w:rsidRDefault="00503FD3" w:rsidP="00702487" w:rsidR="00503FD3">
      <w:pPr>
        <w:spacing w:after="0"/>
      </w:pPr>
      <w:r>
        <w:separator/>
      </w:r>
    </w:p>
  </w:footnote>
  <w:footnote w:id="0" w:type="continuationSeparator">
    <w:p w14:textId="77777777" w14:paraId="0866A5DE" w:rsidRDefault="00503FD3" w:rsidP="00702487" w:rsidR="00503FD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54607"/>
    <w:rsid w:val="00056D6E"/>
    <w:rsid w:val="00086342"/>
    <w:rsid w:val="000A3788"/>
    <w:rsid w:val="000A5E0F"/>
    <w:rsid w:val="000C5FC7"/>
    <w:rsid w:val="000D0BB9"/>
    <w:rsid w:val="000F14C2"/>
    <w:rsid w:val="00117765"/>
    <w:rsid w:val="00125104"/>
    <w:rsid w:val="00136D9D"/>
    <w:rsid w:val="00144E1B"/>
    <w:rsid w:val="00152079"/>
    <w:rsid w:val="001747C7"/>
    <w:rsid w:val="0018138E"/>
    <w:rsid w:val="001842C5"/>
    <w:rsid w:val="001A1883"/>
    <w:rsid w:val="001A3E76"/>
    <w:rsid w:val="001A7543"/>
    <w:rsid w:val="00215DDF"/>
    <w:rsid w:val="00222DC2"/>
    <w:rsid w:val="002305B7"/>
    <w:rsid w:val="00285D96"/>
    <w:rsid w:val="00294654"/>
    <w:rsid w:val="002A2D42"/>
    <w:rsid w:val="002C0042"/>
    <w:rsid w:val="002D22F2"/>
    <w:rsid w:val="002D3390"/>
    <w:rsid w:val="002F503A"/>
    <w:rsid w:val="00305A13"/>
    <w:rsid w:val="00313641"/>
    <w:rsid w:val="00323A70"/>
    <w:rsid w:val="00323DCF"/>
    <w:rsid w:val="00331B0D"/>
    <w:rsid w:val="0036497B"/>
    <w:rsid w:val="0039249E"/>
    <w:rsid w:val="00397AFF"/>
    <w:rsid w:val="003A04C7"/>
    <w:rsid w:val="003A73B6"/>
    <w:rsid w:val="003D0B4D"/>
    <w:rsid w:val="003F3C81"/>
    <w:rsid w:val="00407C7C"/>
    <w:rsid w:val="004318EB"/>
    <w:rsid w:val="00445CCB"/>
    <w:rsid w:val="00465833"/>
    <w:rsid w:val="00481587"/>
    <w:rsid w:val="00483602"/>
    <w:rsid w:val="004921CE"/>
    <w:rsid w:val="00496625"/>
    <w:rsid w:val="004B1B1E"/>
    <w:rsid w:val="004D5E1B"/>
    <w:rsid w:val="004D6987"/>
    <w:rsid w:val="004F1520"/>
    <w:rsid w:val="00503FD3"/>
    <w:rsid w:val="00521DF5"/>
    <w:rsid w:val="00532277"/>
    <w:rsid w:val="00562A53"/>
    <w:rsid w:val="00565053"/>
    <w:rsid w:val="00587246"/>
    <w:rsid w:val="00594398"/>
    <w:rsid w:val="005A2B2A"/>
    <w:rsid w:val="005C3287"/>
    <w:rsid w:val="005E096D"/>
    <w:rsid w:val="0060383D"/>
    <w:rsid w:val="00603C43"/>
    <w:rsid w:val="00621298"/>
    <w:rsid w:val="00623B88"/>
    <w:rsid w:val="00633E9B"/>
    <w:rsid w:val="00643EAB"/>
    <w:rsid w:val="00665B1E"/>
    <w:rsid w:val="0066790C"/>
    <w:rsid w:val="00672307"/>
    <w:rsid w:val="00691806"/>
    <w:rsid w:val="006C14D1"/>
    <w:rsid w:val="006C4EF8"/>
    <w:rsid w:val="006D7CC1"/>
    <w:rsid w:val="006F365C"/>
    <w:rsid w:val="00702487"/>
    <w:rsid w:val="00712C34"/>
    <w:rsid w:val="00736CEB"/>
    <w:rsid w:val="00741DE4"/>
    <w:rsid w:val="007521EE"/>
    <w:rsid w:val="00766F04"/>
    <w:rsid w:val="007B57B3"/>
    <w:rsid w:val="007C7C69"/>
    <w:rsid w:val="007D5DFA"/>
    <w:rsid w:val="0080063F"/>
    <w:rsid w:val="008267D5"/>
    <w:rsid w:val="00843A89"/>
    <w:rsid w:val="008512FB"/>
    <w:rsid w:val="00852A9E"/>
    <w:rsid w:val="0086440D"/>
    <w:rsid w:val="008908BD"/>
    <w:rsid w:val="008A2C70"/>
    <w:rsid w:val="008A62D8"/>
    <w:rsid w:val="008B1806"/>
    <w:rsid w:val="008C1CD6"/>
    <w:rsid w:val="008E0509"/>
    <w:rsid w:val="008F4539"/>
    <w:rsid w:val="008F682C"/>
    <w:rsid w:val="008F6BDF"/>
    <w:rsid w:val="00910256"/>
    <w:rsid w:val="00916539"/>
    <w:rsid w:val="00931143"/>
    <w:rsid w:val="00962AC3"/>
    <w:rsid w:val="00977941"/>
    <w:rsid w:val="00981233"/>
    <w:rsid w:val="00984DE1"/>
    <w:rsid w:val="0099021E"/>
    <w:rsid w:val="009B3EBB"/>
    <w:rsid w:val="00A127AC"/>
    <w:rsid w:val="00A345E2"/>
    <w:rsid w:val="00A425A4"/>
    <w:rsid w:val="00A62DE2"/>
    <w:rsid w:val="00A7289F"/>
    <w:rsid w:val="00A92F14"/>
    <w:rsid w:val="00AB0476"/>
    <w:rsid w:val="00AE431A"/>
    <w:rsid w:val="00AE77E8"/>
    <w:rsid w:val="00B02DB9"/>
    <w:rsid w:val="00B059DD"/>
    <w:rsid w:val="00B078DF"/>
    <w:rsid w:val="00B342DF"/>
    <w:rsid w:val="00B6201B"/>
    <w:rsid w:val="00B909E1"/>
    <w:rsid w:val="00BA447B"/>
    <w:rsid w:val="00BB0F11"/>
    <w:rsid w:val="00C316EA"/>
    <w:rsid w:val="00C46BBC"/>
    <w:rsid w:val="00C57FC9"/>
    <w:rsid w:val="00C61F72"/>
    <w:rsid w:val="00CB17E7"/>
    <w:rsid w:val="00D04EDC"/>
    <w:rsid w:val="00D570F7"/>
    <w:rsid w:val="00D74DB0"/>
    <w:rsid w:val="00D8187E"/>
    <w:rsid w:val="00DB6E6C"/>
    <w:rsid w:val="00DF5079"/>
    <w:rsid w:val="00E143DB"/>
    <w:rsid w:val="00E239C3"/>
    <w:rsid w:val="00E74A6C"/>
    <w:rsid w:val="00E75F51"/>
    <w:rsid w:val="00EC0EB6"/>
    <w:rsid w:val="00EC1AC5"/>
    <w:rsid w:val="00EE5205"/>
    <w:rsid w:val="00EE74D6"/>
    <w:rsid w:val="00EF329B"/>
    <w:rsid w:val="00FA204F"/>
    <w:rsid w:val="00FA2E6E"/>
    <w:rsid w:val="00FB45F2"/>
    <w:rsid w:val="00FB729D"/>
    <w:rsid w:val="00FD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  <w14:docId w14:val="61A4D02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A73B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A73B6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E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EB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EB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EB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A73B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A73B6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0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E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EB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EB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EB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20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84</properties:Words>
  <properties:Characters>486</properties:Characters>
  <properties:Lines>33</properties:Lines>
  <properties:Paragraphs>13</properties:Paragraphs>
  <properties:TotalTime>248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2018-12-18T15:09:00Z</dcterms:created>
  <dc:creator>Coga Tomislav</dc:creator>
  <cp:lastModifiedBy>Matea Bizjak</cp:lastModifiedBy>
  <cp:lastPrinted>2018-12-25T19:23:00Z</cp:lastPrinted>
  <dcterms:modified xmlns:xsi="http://www.w3.org/2001/XMLSchema-instance" xsi:type="dcterms:W3CDTF">2019-01-07T08:36:00Z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St-5270/2016-24 / Podnesak - Tablica prijavljenih i osporenih tražbina (DRAGO-PROMET O19 Tablice prijavljenih tražbina, razlučnih i izlučnih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