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d5b3" w14:paraId="34bd5b3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C16491">
        <w:t>8</w:t>
      </w:r>
      <w:r w:rsidR="003C667B">
        <w:t>04</w:t>
      </w:r>
      <w:r w:rsidRPr="00EA08F2">
        <w:t>/18-</w:t>
      </w:r>
      <w:r>
        <w:t>6</w:t>
      </w: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306AC6" w:rsidR="004B155D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3C667B" w:rsidRPr="003C667B">
        <w:t>iSIRIUS jednostavno društvo s ograničenom odgovornošću za trgovinu i usluge, Zagreb, Viktora Kovačića 12, MBS 080904121, OIB 59159862103</w:t>
      </w:r>
      <w:r>
        <w:t xml:space="preserve">, </w:t>
      </w:r>
      <w:r w:rsidRPr="0041082E">
        <w:t xml:space="preserve">dana </w:t>
      </w:r>
      <w:r>
        <w:t>4</w:t>
      </w:r>
      <w:r w:rsidRPr="00CC1B85">
        <w:t xml:space="preserve">. </w:t>
      </w:r>
      <w:r>
        <w:t>siječnja</w:t>
      </w:r>
      <w:r w:rsidRPr="00CC1B85">
        <w:t xml:space="preserve"> 201</w:t>
      </w:r>
      <w:r>
        <w:t>9</w:t>
      </w:r>
      <w:r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3C667B" w:rsidRPr="003C667B">
        <w:t>Kristian Hrenar, Zagreb, Viktora Kovačića 12</w:t>
      </w:r>
      <w:r w:rsidR="001774B7">
        <w:t xml:space="preserve">, OIB </w:t>
      </w:r>
      <w:r w:rsidR="00841C5D">
        <w:t>41515588515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774B7">
        <w:t>8</w:t>
      </w:r>
      <w:r w:rsidR="00841C5D">
        <w:t>04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774B7">
        <w:t>8</w:t>
      </w:r>
      <w:r w:rsidR="00841C5D">
        <w:t>04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841C5D" w:rsidRPr="00841C5D">
        <w:t>Kristian Hrenar, Zagreb, Viktora Kovačića 12, OIB 41515588515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3E3AB4">
        <w:t>8</w:t>
      </w:r>
      <w:r w:rsidR="00841C5D">
        <w:t>04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3E3AB4">
        <w:t>8</w:t>
      </w:r>
      <w:r w:rsidR="00841C5D">
        <w:t>04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841C5D" w:rsidRPr="00841C5D">
        <w:t>Kristian Hrenar, Zagreb, Viktora Kovačića 12, OIB 41515588515</w:t>
      </w:r>
      <w:r w:rsidR="00841C5D">
        <w:t xml:space="preserve"> </w:t>
      </w:r>
      <w:r>
        <w:t>te se istoj zabranjuje da tu tražbinu naplati ili inače raspolaže njome.</w:t>
      </w: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3C667B" w:rsidRPr="003C667B">
        <w:t>iSIRIUS jednostavno društvo s ograničenom odgovornošću za trgovinu i usluge, Zagreb, Viktora Kovačića 12, MBS 080904121, OIB 59159862103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B317D9">
        <w:rPr>
          <w:bCs/>
        </w:rPr>
        <w:t>30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E20616">
        <w:rPr>
          <w:bCs/>
        </w:rPr>
        <w:t>4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3C667B" w:rsidRPr="003C667B">
        <w:t>iSIRIUS jednostavno društvo s ograničenom odgovornošću za trgovinu i usluge, Zagreb, Viktora Kovačića 12, MBS 080904121, OIB 59159862103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3E3AB4">
        <w:t>8</w:t>
      </w:r>
      <w:r w:rsidR="00B317D9">
        <w:t>04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20616">
        <w:t>4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B317D9">
        <w:t>Slavonskom Brodu</w:t>
      </w:r>
      <w:r w:rsidR="0037445A">
        <w:t xml:space="preserve">, a dužnik ima sjedište u </w:t>
      </w:r>
      <w:r w:rsidR="00BD3BB1">
        <w:t xml:space="preserve">Zagrebu,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493056" w:rsidRPr="00493056">
        <w:t>4. siječnja 2019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B976DE" w:rsidP="00B976DE" w:rsidR="00B976DE">
      <w:r>
        <w:lastRenderedPageBreak/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B317D9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B317D9" w:rsidRPr="00B317D9">
        <w:t>Kristian Hrenar, Zagreb, Viktora Kovačića 12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E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C16491">
      <w:t>8</w:t>
    </w:r>
    <w:r w:rsidR="003C667B">
      <w:t>04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1E04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St-1804/2018</izvorni_sadrzaj>
    <derivirana_varijabla naziv="DomainObject.Predmet.OznakaBroj_1">St-1804/2018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iSIRIUS jednostavno društvo s ograničenom ogovornošću za trgovinu i usluge</izvorni_sadrzaj>
    <derivirana_varijabla naziv="DomainObject.Predmet.ProtustrankaFormated_1">  iSIRIUS jednostavno društvo s ograničenom ogovornošću za trgovinu i usluge</derivirana_varijabla>
  </DomainObject.Predmet.ProtustrankaFormated>
  <DomainObject.Predmet.ProtustrankaFormatedOIB>
    <izvorni_sadrzaj>  iSIRIUS jednostavno društvo s ograničenom ogovornošću za trgovinu i usluge, OIB 59159862103</izvorni_sadrzaj>
    <derivirana_varijabla naziv="DomainObject.Predmet.ProtustrankaFormatedOIB_1">  iSIRIUS jednostavno društvo s ograničenom ogovornošću za trgovinu i usluge, OIB 59159862103</derivirana_varijabla>
  </DomainObject.Predmet.ProtustrankaFormatedOIB>
  <DomainObject.Predmet.ProtustrankaFormatedWithAdress>
    <izvorni_sadrzaj> iSIRIUS jednostavno društvo s ograničenom ogovornošću za trgovinu i usluge, Viktora Kovačića 12, 10000 Zagreb</izvorni_sadrzaj>
    <derivirana_varijabla naziv="DomainObject.Predmet.ProtustrankaFormatedWithAdress_1"> iSIRIUS jednostavno društvo s ograničenom ogovornošću za trgovinu i usluge, Viktora Kovačića 12, 10000 Zagreb</derivirana_varijabla>
  </DomainObject.Predmet.ProtustrankaFormatedWithAdress>
  <DomainObject.Predmet.ProtustrankaFormatedWithAdressOIB>
    <izvorni_sadrzaj> iSIRIUS jednostavno društvo s ograničenom ogovornošću za trgovinu i usluge, OIB 59159862103, Viktora Kovačića 12, 10000 Zagreb</izvorni_sadrzaj>
    <derivirana_varijabla naziv="DomainObject.Predmet.ProtustrankaFormatedWithAdressOIB_1"> iSIRIUS jednostavno društvo s ograničenom ogovornošću za trgovinu i usluge, OIB 59159862103, Viktora Kovačića 12, 10000 Zagreb</derivirana_varijabla>
  </DomainObject.Predmet.ProtustrankaFormatedWithAdressOIB>
  <DomainObject.Predmet.ProtustrankaWithAdress>
    <izvorni_sadrzaj>iSIRIUS jednostavno društvo s ograničenom ogovornošću za trgovinu i usluge Viktora Kovačića 12, 10000 Zagreb</izvorni_sadrzaj>
    <derivirana_varijabla naziv="DomainObject.Predmet.ProtustrankaWithAdress_1">iSIRIUS jednostavno društvo s ograničenom ogovornošću za trgovinu i usluge Viktora Kovačića 12, 10000 Zagreb</derivirana_varijabla>
  </DomainObject.Predmet.ProtustrankaWithAdress>
  <DomainObject.Predmet.ProtustrankaWithAdressOIB>
    <izvorni_sadrzaj>iSIRIUS jednostavno društvo s ograničenom ogovornošću za trgovinu i usluge, OIB 59159862103, Viktora Kovačića 12, 10000 Zagreb</izvorni_sadrzaj>
    <derivirana_varijabla naziv="DomainObject.Predmet.ProtustrankaWithAdressOIB_1">iSIRIUS jednostavno društvo s ograničenom ogovornošću za trgovinu i usluge, OIB 59159862103, Viktora Kovačića 12, 10000 Zagreb</derivirana_varijabla>
  </DomainObject.Predmet.ProtustrankaWithAdressOIB>
  <DomainObject.Predmet.ProtustrankaNazivFormated>
    <izvorni_sadrzaj>iSIRIUS jednostavno društvo s ograničenom ogovornošću za trgovinu i usluge</izvorni_sadrzaj>
    <derivirana_varijabla naziv="DomainObject.Predmet.ProtustrankaNazivFormated_1">iSIRIUS jednostavno društvo s ograničenom ogovornošću za trgovinu i usluge</derivirana_varijabla>
  </DomainObject.Predmet.ProtustrankaNazivFormated>
  <DomainObject.Predmet.ProtustrankaNazivFormatedOIB>
    <izvorni_sadrzaj>iSIRIUS jednostavno društvo s ograničenom ogovornošću za trgovinu i usluge, OIB 59159862103</izvorni_sadrzaj>
    <derivirana_varijabla naziv="DomainObject.Predmet.ProtustrankaNazivFormatedOIB_1">iSIRIUS jednostavno društvo s ograničenom ogovornošću za trgovinu i usluge, OIB 59159862103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iSIRIUS jednostavno društvo s ograničenom ogovornošću za trgovinu i usluge</item>
    </izvorni_sadrzaj>
    <derivirana_varijabla naziv="DomainObject.Predmet.ProtuStrankaListFormated_1">
      <item>iSIRIUS jednostavno društvo s ograničenom ogovornošću za trgovinu i usluge</item>
    </derivirana_varijabla>
  </DomainObject.Predmet.ProtuStrankaListFormated>
  <DomainObject.Predmet.ProtuStrankaListFormatedOIB>
    <izvorni_sadrzaj>
      <item>iSIRIUS jednostavno društvo s ograničenom ogovornošću za trgovinu i usluge, OIB 59159862103</item>
    </izvorni_sadrzaj>
    <derivirana_varijabla naziv="DomainObject.Predmet.ProtuStrankaListFormatedOIB_1">
      <item>iSIRIUS jednostavno društvo s ograničenom ogovornošću za trgovinu i usluge, OIB 59159862103</item>
    </derivirana_varijabla>
  </DomainObject.Predmet.ProtuStrankaListFormatedOIB>
  <DomainObject.Predmet.ProtuStrankaListFormatedWithAdress>
    <izvorni_sadrzaj>
      <item>iSIRIUS jednostavno društvo s ograničenom ogovornošću za trgovinu i usluge, Viktora Kovačića 12, 10000 Zagreb</item>
    </izvorni_sadrzaj>
    <derivirana_varijabla naziv="DomainObject.Predmet.ProtuStrankaListFormatedWithAdress_1">
      <item>iSIRIUS jednostavno društvo s ograničenom ogovornošću za trgovinu i usluge, Viktora Kovačića 12, 10000 Zagreb</item>
    </derivirana_varijabla>
  </DomainObject.Predmet.ProtuStrankaListFormatedWithAdress>
  <DomainObject.Predmet.ProtuStrankaListFormatedWithAdressOIB>
    <izvorni_sadrzaj>
      <item>iSIRIUS jednostavno društvo s ograničenom ogovornošću za trgovinu i usluge, OIB 59159862103, Viktora Kovačića 12, 10000 Zagreb</item>
    </izvorni_sadrzaj>
    <derivirana_varijabla naziv="DomainObject.Predmet.ProtuStrankaListFormatedWithAdressOIB_1">
      <item>iSIRIUS jednostavno društvo s ograničenom ogovornošću za trgovinu i usluge, OIB 59159862103, Viktora Kovačića 12, 10000 Zagreb</item>
    </derivirana_varijabla>
  </DomainObject.Predmet.ProtuStrankaListFormatedWithAdressOIB>
  <DomainObject.Predmet.ProtuStrankaListNazivFormated>
    <izvorni_sadrzaj>
      <item>iSIRIUS jednostavno društvo s ograničenom ogovornošću za trgovinu i usluge</item>
    </izvorni_sadrzaj>
    <derivirana_varijabla naziv="DomainObject.Predmet.ProtuStrankaListNazivFormated_1">
      <item>iSIRIUS jednostavno društvo s ograničenom ogovornošću za trgovinu i usluge</item>
    </derivirana_varijabla>
  </DomainObject.Predmet.ProtuStrankaListNazivFormated>
  <DomainObject.Predmet.ProtuStrankaListNazivFormatedOIB>
    <izvorni_sadrzaj>
      <item>iSIRIUS jednostavno društvo s ograničenom ogovornošću za trgovinu i usluge, OIB 59159862103</item>
    </izvorni_sadrzaj>
    <derivirana_varijabla naziv="DomainObject.Predmet.ProtuStrankaListNazivFormatedOIB_1">
      <item>iSIRIUS jednostavno društvo s ograničenom ogovornošću za trgovinu i usluge, OIB 59159862103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iSIRIUS jednostavno društvo s ograničenom ogovornošću za trgovinu i usluge</izvorni_sadrzaj>
    <derivirana_varijabla naziv="DomainObject.Predmet.ProtustrankaIDrugi_1">iSIRIUS jednostavno društvo s ograničenom ogovornošću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iSIRIUS jednostavno društvo s ograničenom ogovornošću za trgovinu i usluge, OIB 59159862103, Viktora Kovačića 12, 10000 Zagreb</izvorni_sadrzaj>
    <derivirana_varijabla naziv="DomainObject.Predmet.ProtustrankaIDrugiAdressOIB_1">iSIRIUS jednostavno društvo s ograničenom ogovornošću za trgovinu i usluge, OIB 59159862103, Viktora Kovačića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iSIRIUS jednostavno društvo s ograničenom ogovornošću za trgovinu i usluge</item>
      <item>FINA Regionalni centar Zagreb</item>
    </izvorni_sadrzaj>
    <derivirana_varijabla naziv="DomainObject.Predmet.SudioniciListNaziv_1">
      <item>iSIRIUS jednostavno društvo s ograničenom ogovornošću za trgovinu i usluge</item>
      <item>FINA Regionalni centar Zagreb</item>
    </derivirana_varijabla>
  </DomainObject.Predmet.SudioniciListNaziv>
  <DomainObject.Predmet.SudioniciListAdressOIB>
    <izvorni_sadrzaj>
      <item>iSIRIUS jednostavno društvo s ograničenom ogovornošću za trgovinu i usluge, OIB 59159862103, Viktora Kovačića 12,10000 Zagreb</item>
      <item>FINA Regionalni centar Zagreb, OIB 85821130368, Trg svibanjskih žrtava 1995. 1,10000 Zagreb</item>
    </izvorni_sadrzaj>
    <derivirana_varijabla naziv="DomainObject.Predmet.SudioniciListAdressOIB_1">
      <item>iSIRIUS jednostavno društvo s ograničenom ogovornošću za trgovinu i usluge, OIB 59159862103, Viktora Kovačića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59159862103</item>
      <item>, OIB 85821130368</item>
    </izvorni_sadrzaj>
    <derivirana_varijabla naziv="DomainObject.Predmet.SudioniciListNazivOIB_1">
      <item>, OIB 59159862103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St-1804/2018-4</izvorni_sadrzaj>
    <derivirana_varijabla naziv="DomainObject.PredzadnjaOdlukaIzPredmeta.Oznaka_1">St-1804/2018-4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D7B1F-CDF3-4E65-A47C-A4F588A64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781</properties:Words>
  <properties:Characters>4111</properties:Characters>
  <properties:Lines>101</properties:Lines>
  <properties:Paragraphs>32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2019-01-04T12:15:00Z</dcterms:modified>
  <cp:revision>45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