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8735" w14:paraId="a1e8735" w:rsidRDefault="00B75002" w:rsidP="00A51B50" w:rsidR="00B75002" w:rsidRPr="0026640A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26640A">
        <w:rPr>
          <w:rFonts w:cs="Times New Roman" w:hAnsi="Times New Roman" w:ascii="Times New Roman"/>
          <w:b/>
          <w:sz w:val="24"/>
          <w:szCs w:val="24"/>
        </w:rPr>
        <w:t xml:space="preserve">ZAHTJEV ZA </w:t>
      </w:r>
      <w:r w:rsidR="002B527B" w:rsidRPr="0026640A">
        <w:rPr>
          <w:rFonts w:cs="Times New Roman" w:hAnsi="Times New Roman" w:ascii="Times New Roman"/>
          <w:b/>
          <w:sz w:val="24"/>
          <w:szCs w:val="24"/>
        </w:rPr>
        <w:t>PRODAJU</w:t>
      </w:r>
      <w:r w:rsidRPr="0026640A">
        <w:rPr>
          <w:rFonts w:cs="Times New Roman" w:hAnsi="Times New Roman" w:ascii="Times New Roman"/>
          <w:b/>
          <w:sz w:val="24"/>
          <w:szCs w:val="24"/>
        </w:rPr>
        <w:t xml:space="preserve"> NEKRETNIN</w:t>
      </w:r>
      <w:r w:rsidR="002B527B" w:rsidRPr="0026640A">
        <w:rPr>
          <w:rFonts w:cs="Times New Roman" w:hAnsi="Times New Roman" w:ascii="Times New Roman"/>
          <w:b/>
          <w:sz w:val="24"/>
          <w:szCs w:val="24"/>
        </w:rPr>
        <w:t>E</w:t>
      </w:r>
      <w:r w:rsidRPr="0026640A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BD17CF" w:rsidRPr="0026640A">
        <w:rPr>
          <w:rFonts w:cs="Times New Roman" w:hAnsi="Times New Roman" w:ascii="Times New Roman"/>
          <w:b/>
          <w:sz w:val="24"/>
          <w:szCs w:val="24"/>
        </w:rPr>
        <w:t>STEČAJN</w:t>
      </w:r>
      <w:r w:rsidRPr="0026640A">
        <w:rPr>
          <w:rFonts w:cs="Times New Roman" w:hAnsi="Times New Roman" w:ascii="Times New Roman"/>
          <w:b/>
          <w:sz w:val="24"/>
          <w:szCs w:val="24"/>
        </w:rPr>
        <w:t>OM POSTUPKU</w:t>
      </w:r>
    </w:p>
    <w:p w:rsidRDefault="009E6240" w:rsidP="00A51B50" w:rsidR="009E6240">
      <w:pPr>
        <w:pStyle w:val="t-9-8-bez-uvl"/>
        <w:jc w:val="both"/>
        <w:rPr>
          <w:color w:val="000000"/>
        </w:rPr>
      </w:pPr>
      <w:r>
        <w:rPr>
          <w:color w:val="000000"/>
        </w:rPr>
        <w:t xml:space="preserve">NAZIV I ADRESA NADLEŽNOG TIJELA </w:t>
      </w:r>
      <w:r w:rsidR="00A51B50">
        <w:rPr>
          <w:b/>
          <w:color w:val="000000"/>
        </w:rPr>
        <w:t>Trgovački sud u Osijeku, Stalna služba u Slavonskom Brodu, Trg pobjede 13, Slavonski Brod</w:t>
      </w:r>
    </w:p>
    <w:p w:rsidRDefault="009E6240" w:rsidP="00A51B50" w:rsidR="009E6240">
      <w:pPr>
        <w:pStyle w:val="t-9-8-bez-uvl"/>
        <w:jc w:val="both"/>
        <w:rPr>
          <w:color w:val="000000"/>
        </w:rPr>
      </w:pPr>
      <w:r>
        <w:rPr>
          <w:color w:val="000000"/>
        </w:rPr>
        <w:t xml:space="preserve">POSLOVNI BROJ SPISA </w:t>
      </w:r>
      <w:r w:rsidR="00183A3D">
        <w:rPr>
          <w:b/>
          <w:color w:val="000000"/>
        </w:rPr>
        <w:t>1/St-</w:t>
      </w:r>
      <w:r w:rsidR="005B1A86">
        <w:rPr>
          <w:b/>
          <w:color w:val="000000"/>
        </w:rPr>
        <w:t>2231/2016</w:t>
      </w:r>
    </w:p>
    <w:p w:rsidRDefault="009E6240" w:rsidP="00A51B50" w:rsidR="009E6240">
      <w:pPr>
        <w:pStyle w:val="t-9-8-bez-uvl"/>
        <w:jc w:val="both"/>
        <w:rPr>
          <w:color w:val="000000"/>
        </w:rPr>
      </w:pPr>
      <w:r>
        <w:rPr>
          <w:color w:val="000000"/>
        </w:rPr>
        <w:t xml:space="preserve">DATUM ZAHTJEVA ZA PRODAJU </w:t>
      </w:r>
      <w:r w:rsidR="00A37D12">
        <w:rPr>
          <w:b/>
          <w:color w:val="000000"/>
        </w:rPr>
        <w:t>14</w:t>
      </w:r>
      <w:r w:rsidR="005B1A86">
        <w:rPr>
          <w:b/>
          <w:color w:val="000000"/>
        </w:rPr>
        <w:t xml:space="preserve">.prosinca </w:t>
      </w:r>
      <w:r w:rsidR="00F57F21">
        <w:rPr>
          <w:b/>
          <w:color w:val="000000"/>
        </w:rPr>
        <w:t>2017</w:t>
      </w:r>
      <w:r w:rsidR="00A51B50" w:rsidRPr="00A51B50">
        <w:rPr>
          <w:b/>
          <w:color w:val="000000"/>
        </w:rPr>
        <w:t>.</w:t>
      </w:r>
      <w:r w:rsidR="005B1A86">
        <w:rPr>
          <w:b/>
          <w:color w:val="000000"/>
        </w:rPr>
        <w:t>g.</w:t>
      </w:r>
    </w:p>
    <w:p w:rsidRDefault="009E6240" w:rsidP="00A51B50" w:rsidR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9E6240" w:rsidP="00A51B50" w:rsidR="005B1A86">
      <w:pPr>
        <w:pStyle w:val="t-9-8-bez-uvl"/>
        <w:jc w:val="both"/>
        <w:rPr>
          <w:color w:val="000000"/>
        </w:rPr>
      </w:pPr>
      <w:r>
        <w:rPr>
          <w:color w:val="000000"/>
        </w:rPr>
        <w:t xml:space="preserve">STEČAJNI VJEROVNIK (ime i prezime/naziv, adresa, OIB) </w:t>
      </w:r>
      <w:r w:rsidR="00A37D12" w:rsidRPr="00A37D12">
        <w:rPr>
          <w:b/>
          <w:color w:val="000000"/>
          <w:u w:val="single"/>
        </w:rPr>
        <w:t xml:space="preserve">MRAMOR COMERCE d.o.o. Rijeka, </w:t>
      </w:r>
      <w:proofErr w:type="spellStart"/>
      <w:r w:rsidR="00A37D12" w:rsidRPr="00A37D12">
        <w:rPr>
          <w:b/>
          <w:color w:val="000000"/>
          <w:u w:val="single"/>
        </w:rPr>
        <w:t>Jurdani</w:t>
      </w:r>
      <w:proofErr w:type="spellEnd"/>
      <w:r w:rsidR="00A37D12" w:rsidRPr="00A37D12">
        <w:rPr>
          <w:b/>
          <w:color w:val="000000"/>
          <w:u w:val="single"/>
        </w:rPr>
        <w:t xml:space="preserve"> (Općina Matulji), </w:t>
      </w:r>
      <w:proofErr w:type="spellStart"/>
      <w:r w:rsidR="00A37D12" w:rsidRPr="00A37D12">
        <w:rPr>
          <w:b/>
          <w:color w:val="000000"/>
          <w:u w:val="single"/>
        </w:rPr>
        <w:t>Mučići</w:t>
      </w:r>
      <w:proofErr w:type="spellEnd"/>
      <w:r w:rsidR="00A37D12" w:rsidRPr="00A37D12">
        <w:rPr>
          <w:b/>
          <w:color w:val="000000"/>
          <w:u w:val="single"/>
        </w:rPr>
        <w:t xml:space="preserve"> 31b, OIB 07639169064</w:t>
      </w:r>
    </w:p>
    <w:p w:rsidRDefault="009E6240" w:rsidP="00A51B50" w:rsidR="005B1A86">
      <w:pPr>
        <w:pStyle w:val="t-9-8-bez-uvl"/>
        <w:jc w:val="both"/>
        <w:rPr>
          <w:color w:val="000000"/>
        </w:rPr>
      </w:pPr>
      <w:r>
        <w:rPr>
          <w:color w:val="000000"/>
        </w:rPr>
        <w:t>OPUNOMOĆENIK/ZAKONSKI ZASTUPNIK STEČAJNOG VJEROVNIKA</w:t>
      </w:r>
      <w:r w:rsidR="00A37D12">
        <w:rPr>
          <w:color w:val="000000"/>
        </w:rPr>
        <w:t xml:space="preserve"> </w:t>
      </w:r>
      <w:r>
        <w:rPr>
          <w:color w:val="000000"/>
        </w:rPr>
        <w:t xml:space="preserve">(ime i prezime/naziv, adresa) </w:t>
      </w:r>
      <w:r w:rsidR="0091293B">
        <w:rPr>
          <w:color w:val="000000"/>
        </w:rPr>
        <w:t xml:space="preserve"> </w:t>
      </w:r>
      <w:r w:rsidR="00AC4F6C" w:rsidRPr="00AC4F6C">
        <w:rPr>
          <w:b/>
          <w:color w:val="000000"/>
          <w:u w:val="single"/>
        </w:rPr>
        <w:t xml:space="preserve">ALEN MLADENIĆ, </w:t>
      </w:r>
      <w:proofErr w:type="spellStart"/>
      <w:r w:rsidR="00AC4F6C" w:rsidRPr="00AC4F6C">
        <w:rPr>
          <w:b/>
          <w:color w:val="000000"/>
          <w:u w:val="single"/>
        </w:rPr>
        <w:t>Marinići</w:t>
      </w:r>
      <w:proofErr w:type="spellEnd"/>
      <w:r w:rsidR="00AC4F6C" w:rsidRPr="00AC4F6C">
        <w:rPr>
          <w:b/>
          <w:color w:val="000000"/>
          <w:u w:val="single"/>
        </w:rPr>
        <w:t xml:space="preserve">, </w:t>
      </w:r>
      <w:proofErr w:type="spellStart"/>
      <w:r w:rsidR="00AC4F6C" w:rsidRPr="00AC4F6C">
        <w:rPr>
          <w:b/>
          <w:color w:val="000000"/>
          <w:u w:val="single"/>
        </w:rPr>
        <w:t>Blažići</w:t>
      </w:r>
      <w:proofErr w:type="spellEnd"/>
      <w:r w:rsidR="00AC4F6C" w:rsidRPr="00AC4F6C">
        <w:rPr>
          <w:b/>
          <w:color w:val="000000"/>
          <w:u w:val="single"/>
        </w:rPr>
        <w:t xml:space="preserve"> 29 i ZORAN MLADENIĆ, </w:t>
      </w:r>
      <w:proofErr w:type="spellStart"/>
      <w:r w:rsidR="00AC4F6C" w:rsidRPr="00AC4F6C">
        <w:rPr>
          <w:b/>
          <w:color w:val="000000"/>
          <w:u w:val="single"/>
        </w:rPr>
        <w:t>Marinići</w:t>
      </w:r>
      <w:proofErr w:type="spellEnd"/>
      <w:r w:rsidR="00AC4F6C" w:rsidRPr="00AC4F6C">
        <w:rPr>
          <w:b/>
          <w:color w:val="000000"/>
          <w:u w:val="single"/>
        </w:rPr>
        <w:t xml:space="preserve">, </w:t>
      </w:r>
      <w:proofErr w:type="spellStart"/>
      <w:r w:rsidR="00AC4F6C" w:rsidRPr="00AC4F6C">
        <w:rPr>
          <w:b/>
          <w:color w:val="000000"/>
          <w:u w:val="single"/>
        </w:rPr>
        <w:t>Blažići</w:t>
      </w:r>
      <w:proofErr w:type="spellEnd"/>
      <w:r w:rsidR="00AC4F6C" w:rsidRPr="00AC4F6C">
        <w:rPr>
          <w:b/>
          <w:color w:val="000000"/>
          <w:u w:val="single"/>
        </w:rPr>
        <w:t xml:space="preserve"> 6</w:t>
      </w:r>
    </w:p>
    <w:p w:rsidRDefault="009E6240" w:rsidP="00A51B50" w:rsidR="009E6240" w:rsidRPr="00A51B50">
      <w:pPr>
        <w:pStyle w:val="t-9-8-bez-uvl"/>
        <w:jc w:val="both"/>
        <w:rPr>
          <w:b/>
          <w:color w:val="000000"/>
          <w:u w:val="single"/>
        </w:rPr>
      </w:pPr>
      <w:r>
        <w:rPr>
          <w:color w:val="000000"/>
        </w:rPr>
        <w:t xml:space="preserve">STEČAJNI DUŽNIK (ime i prezime/naziv, adresa, OIB) </w:t>
      </w:r>
      <w:r w:rsidR="005B1A86">
        <w:rPr>
          <w:b/>
          <w:color w:val="000000"/>
          <w:u w:val="single"/>
        </w:rPr>
        <w:t>VENJE d.o.o. u stečaju, Gradište 73a, Gradište, OIB 85764587113</w:t>
      </w:r>
    </w:p>
    <w:p w:rsidRDefault="009E6240" w:rsidP="00A51B50" w:rsidR="00A51B50">
      <w:pPr>
        <w:pStyle w:val="t-9-8-bez-uvl"/>
        <w:jc w:val="both"/>
        <w:rPr>
          <w:b/>
          <w:color w:val="000000"/>
          <w:u w:val="single"/>
        </w:rPr>
      </w:pPr>
      <w:r>
        <w:rPr>
          <w:color w:val="000000"/>
        </w:rPr>
        <w:t xml:space="preserve">STEČAJNI UPRAVITELJ (ime i prezime/naziv, adresa, OIB) </w:t>
      </w:r>
      <w:r w:rsidR="005B1A86">
        <w:rPr>
          <w:b/>
          <w:color w:val="000000"/>
          <w:u w:val="single"/>
        </w:rPr>
        <w:t>ŽELJKO FERENČIĆ, Vukovar, Velebitska 95, OIB 73873182459</w:t>
      </w:r>
    </w:p>
    <w:p w:rsidRDefault="009E6240" w:rsidP="005B1A86" w:rsidR="005B1A86">
      <w:pPr>
        <w:pStyle w:val="t-9-8-bez-uvl"/>
        <w:jc w:val="both"/>
        <w:rPr>
          <w:b/>
          <w:color w:val="000000"/>
          <w:u w:val="single"/>
        </w:rPr>
      </w:pPr>
      <w:r>
        <w:rPr>
          <w:color w:val="000000"/>
        </w:rPr>
        <w:t>OPUNOMOĆENIK/ZAKONSKI ZASTUPNIK STEČAJNOG DUŽNIKA (ime i prezime/naziv, adresa)</w:t>
      </w:r>
      <w:r w:rsidR="00A51B50" w:rsidRPr="00A51B50">
        <w:rPr>
          <w:b/>
          <w:color w:val="000000"/>
          <w:u w:val="single"/>
        </w:rPr>
        <w:t xml:space="preserve"> </w:t>
      </w:r>
      <w:r w:rsidR="005B1A86">
        <w:rPr>
          <w:b/>
          <w:color w:val="000000"/>
          <w:u w:val="single"/>
        </w:rPr>
        <w:t>ŽELJKO FERENČIĆ, Vukovar, Velebitska 95, OIB 73873182459</w:t>
      </w:r>
    </w:p>
    <w:p w:rsidRDefault="0091293B" w:rsidP="0091293B" w:rsidR="0091293B">
      <w:pPr>
        <w:pStyle w:val="t-9-8-bez-uvl"/>
        <w:jc w:val="both"/>
        <w:rPr>
          <w:b/>
          <w:color w:val="000000"/>
          <w:u w:val="single"/>
        </w:rPr>
      </w:pPr>
    </w:p>
    <w:p w:rsidRDefault="009E6240" w:rsidP="00A51B50" w:rsidR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type="dxa" w:w="9214"/>
        <w:tblCellSpacing w:type="dxa" w:w="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6" w:themeColor="text1" w:color="000000" w:val="single"/>
          <w:insideV w:space="0" w:sz="6" w:themeColor="text1" w:color="000000" w:val="single"/>
        </w:tblBorders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900"/>
        <w:gridCol w:w="4314"/>
      </w:tblGrid>
      <w:tr w:rsidTr="002C35F0" w:rsidR="00B75002" w:rsidRPr="0026640A">
        <w:trPr>
          <w:cantSplit/>
          <w:trHeight w:val="664"/>
          <w:tblCellSpacing w:type="dxa" w:w="28"/>
        </w:trPr>
        <w:tc>
          <w:tcPr>
            <w:tcW w:type="dxa" w:w="4905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Broj z.k.ul.</w:t>
            </w:r>
            <w:r w:rsidR="00D017C0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/</w:t>
            </w:r>
            <w:r w:rsidR="00D017C0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podul</w:t>
            </w:r>
            <w:proofErr w:type="spellEnd"/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309"/>
            <w:vAlign w:val="center"/>
          </w:tcPr>
          <w:p w:rsidRDefault="005B1A86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562</w:t>
            </w:r>
          </w:p>
        </w:tc>
      </w:tr>
      <w:tr w:rsidTr="002C35F0" w:rsidR="00B75002" w:rsidRPr="0026640A">
        <w:trPr>
          <w:cantSplit/>
          <w:trHeight w:val="577"/>
          <w:tblCellSpacing w:type="dxa" w:w="28"/>
        </w:trPr>
        <w:tc>
          <w:tcPr>
            <w:tcW w:type="dxa" w:w="4905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09"/>
            <w:vAlign w:val="center"/>
          </w:tcPr>
          <w:p w:rsidRDefault="005B1A86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509/1</w:t>
            </w:r>
          </w:p>
        </w:tc>
      </w:tr>
      <w:tr w:rsidTr="002C35F0" w:rsidR="00B75002" w:rsidRPr="0026640A">
        <w:trPr>
          <w:cantSplit/>
          <w:trHeight w:val="620"/>
          <w:tblCellSpacing w:type="dxa" w:w="28"/>
        </w:trPr>
        <w:tc>
          <w:tcPr>
            <w:tcW w:type="dxa" w:w="4905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09"/>
            <w:vAlign w:val="center"/>
          </w:tcPr>
          <w:p w:rsidRDefault="00E14E10" w:rsidP="005B1A86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k.o. </w:t>
            </w:r>
            <w:r w:rsidR="005B1A86">
              <w:rPr>
                <w:rFonts w:cs="Times New Roman" w:hAnsi="Times New Roman" w:ascii="Times New Roman"/>
                <w:sz w:val="24"/>
                <w:szCs w:val="24"/>
              </w:rPr>
              <w:t>Gradište</w:t>
            </w:r>
          </w:p>
        </w:tc>
      </w:tr>
      <w:tr w:rsidTr="00516071" w:rsidR="00B75002" w:rsidRPr="0026640A">
        <w:trPr>
          <w:cantSplit/>
          <w:trHeight w:val="523"/>
          <w:tblCellSpacing w:type="dxa" w:w="28"/>
        </w:trPr>
        <w:tc>
          <w:tcPr>
            <w:tcW w:type="dxa" w:w="4905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09"/>
            <w:vAlign w:val="center"/>
          </w:tcPr>
          <w:p w:rsidRDefault="005B1A86" w:rsidP="0091293B" w:rsidR="00B7500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sve zajedno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Krndija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ukupne površine</w:t>
            </w:r>
          </w:p>
          <w:p w:rsidRDefault="005B1A86" w:rsidP="0091293B" w:rsidR="005B1A86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17.363 m2</w:t>
            </w:r>
          </w:p>
        </w:tc>
      </w:tr>
      <w:tr w:rsidTr="002C35F0" w:rsidR="00B75002" w:rsidRPr="0026640A">
        <w:trPr>
          <w:cantSplit/>
          <w:trHeight w:val="603"/>
          <w:tblCellSpacing w:type="dxa" w:w="28"/>
        </w:trPr>
        <w:tc>
          <w:tcPr>
            <w:tcW w:type="dxa" w:w="4905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09"/>
            <w:vAlign w:val="center"/>
          </w:tcPr>
          <w:p w:rsidRDefault="005B1A86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Gradište 73a</w:t>
            </w:r>
          </w:p>
        </w:tc>
      </w:tr>
      <w:tr w:rsidTr="002C35F0" w:rsidR="00B75002" w:rsidRPr="0026640A">
        <w:trPr>
          <w:cantSplit/>
          <w:trHeight w:val="485"/>
          <w:tblCellSpacing w:type="dxa" w:w="28"/>
        </w:trPr>
        <w:tc>
          <w:tcPr>
            <w:tcW w:type="dxa" w:w="4905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 xml:space="preserve">Opis nekretnine s </w:t>
            </w:r>
            <w:proofErr w:type="spellStart"/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pripadcima</w:t>
            </w:r>
            <w:proofErr w:type="spellEnd"/>
          </w:p>
        </w:tc>
        <w:tc>
          <w:tcPr>
            <w:tcW w:type="dxa" w:w="4309"/>
            <w:vAlign w:val="center"/>
          </w:tcPr>
          <w:p w:rsidRDefault="005B1A86" w:rsidP="00516071" w:rsidR="00B7500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Izgrađeno zemljište 30 m2, izgrađeno</w:t>
            </w:r>
          </w:p>
          <w:p w:rsidRDefault="005B1A86" w:rsidP="00516071" w:rsidR="005B1A8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zemljište 13 m2, izgrađeno zemljište </w:t>
            </w:r>
          </w:p>
          <w:p w:rsidRDefault="005B1A86" w:rsidP="00516071" w:rsidR="005B1A8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252 m2, dvorište 2 436 m2, oranica</w:t>
            </w:r>
          </w:p>
          <w:p w:rsidRDefault="005B1A86" w:rsidP="00516071" w:rsidR="005B1A8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1 960 m2, vinograd površine 6 951 m2,</w:t>
            </w:r>
          </w:p>
          <w:p w:rsidRDefault="005B1A86" w:rsidP="00516071" w:rsidR="005B1A8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vinograd površine 5 721 m2, sve zajedno</w:t>
            </w:r>
          </w:p>
          <w:p w:rsidRDefault="005B1A86" w:rsidP="00516071" w:rsidR="005B1A86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Krndija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ukupne površine 17 363 m2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Naznaka prava koja ne prestaju prodajom</w:t>
            </w:r>
          </w:p>
        </w:tc>
        <w:tc>
          <w:tcPr>
            <w:tcW w:type="dxa" w:w="4309"/>
            <w:vAlign w:val="center"/>
          </w:tcPr>
          <w:p w:rsidRDefault="00FB6708" w:rsidP="0091293B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91293B">
              <w:rPr>
                <w:rFonts w:cs="Times New Roman" w:hAnsi="Times New Roman" w:ascii="Times New Roman"/>
                <w:sz w:val="24"/>
                <w:szCs w:val="24"/>
              </w:rPr>
              <w:t>Nema ih</w:t>
            </w:r>
            <w:r w:rsidR="00E14E10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D017C0" w:rsidP="00A51B50" w:rsidR="00D017C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75002" w:rsidP="002C35F0" w:rsidR="00D017C0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 xml:space="preserve">osoba i stvari, odnosno stanuje li </w:t>
            </w:r>
            <w:proofErr w:type="spellStart"/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ovršenik</w:t>
            </w:r>
            <w:proofErr w:type="spellEnd"/>
            <w:r w:rsidRPr="0026640A">
              <w:rPr>
                <w:rFonts w:cs="Times New Roman" w:hAnsi="Times New Roman" w:ascii="Times New Roman"/>
                <w:sz w:val="24"/>
                <w:szCs w:val="24"/>
              </w:rPr>
              <w:t xml:space="preserve"> s članovima svoje obitelji u</w:t>
            </w:r>
            <w:r w:rsidR="00835BF2" w:rsidRPr="0026640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 xml:space="preserve"> u najam ili zakup</w:t>
            </w:r>
          </w:p>
        </w:tc>
        <w:tc>
          <w:tcPr>
            <w:tcW w:type="dxa" w:w="4309"/>
            <w:vAlign w:val="center"/>
          </w:tcPr>
          <w:p w:rsidRDefault="00E14E10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Slobodna od osoba i stvari.</w:t>
            </w:r>
          </w:p>
        </w:tc>
      </w:tr>
      <w:tr w:rsidTr="002C35F0" w:rsidR="00B75002" w:rsidRPr="0026640A">
        <w:trPr>
          <w:cantSplit/>
          <w:trHeight w:val="447"/>
          <w:tblCellSpacing w:type="dxa" w:w="28"/>
        </w:trPr>
        <w:tc>
          <w:tcPr>
            <w:tcW w:type="dxa" w:w="4905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09"/>
            <w:vAlign w:val="center"/>
          </w:tcPr>
          <w:p w:rsidRDefault="005B1A86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460.000,00</w:t>
            </w:r>
            <w:r w:rsidR="005E35EA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D017C0" w:rsidP="00A51B50" w:rsidR="00D017C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75002" w:rsidP="00A51B50" w:rsidR="00B7500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D017C0" w:rsidP="00A51B50" w:rsidR="00D017C0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09"/>
            <w:vAlign w:val="center"/>
          </w:tcPr>
          <w:p w:rsidRDefault="00E14E10" w:rsidP="00E14E10" w:rsidR="00E14E10">
            <w:pPr>
              <w:pStyle w:val="Odlomakpopisa"/>
              <w:numPr>
                <w:ilvl w:val="0"/>
                <w:numId w:val="1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DRAŽBA: </w:t>
            </w:r>
            <w:r w:rsidR="005B1A86">
              <w:rPr>
                <w:rFonts w:cs="Times New Roman" w:hAnsi="Times New Roman" w:ascii="Times New Roman"/>
                <w:sz w:val="24"/>
                <w:szCs w:val="24"/>
              </w:rPr>
              <w:t>345.000</w:t>
            </w:r>
            <w:r w:rsidR="005E35EA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E14E10" w:rsidP="00E14E10" w:rsidR="00E14E10">
            <w:pPr>
              <w:pStyle w:val="Odlomakpopisa"/>
              <w:numPr>
                <w:ilvl w:val="0"/>
                <w:numId w:val="1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DRAŽBA: </w:t>
            </w:r>
            <w:r w:rsidR="005B1A86">
              <w:rPr>
                <w:rFonts w:cs="Times New Roman" w:hAnsi="Times New Roman" w:ascii="Times New Roman"/>
                <w:sz w:val="24"/>
                <w:szCs w:val="24"/>
              </w:rPr>
              <w:t>230.000,00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E14E10" w:rsidP="005E35EA" w:rsidR="00E14E10">
            <w:pPr>
              <w:pStyle w:val="Odlomakpopisa"/>
              <w:numPr>
                <w:ilvl w:val="0"/>
                <w:numId w:val="1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DRAŽBA: </w:t>
            </w:r>
            <w:r w:rsidR="005B1A86">
              <w:rPr>
                <w:rFonts w:cs="Times New Roman" w:hAnsi="Times New Roman" w:ascii="Times New Roman"/>
                <w:sz w:val="24"/>
                <w:szCs w:val="24"/>
              </w:rPr>
              <w:t>115.000,00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B75F63" w:rsidP="005E35EA" w:rsidR="00B75F63" w:rsidRPr="00E14E10">
            <w:pPr>
              <w:pStyle w:val="Odlomakpopisa"/>
              <w:numPr>
                <w:ilvl w:val="0"/>
                <w:numId w:val="1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DRAŽBA: 1,00 kn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E797A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09"/>
            <w:vAlign w:val="center"/>
          </w:tcPr>
          <w:p w:rsidRDefault="00356E4C" w:rsidP="00356E4C" w:rsidR="00356E4C">
            <w:pPr>
              <w:pStyle w:val="Odlomakpopisa"/>
              <w:numPr>
                <w:ilvl w:val="0"/>
                <w:numId w:val="2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DRAŽBA: </w:t>
            </w:r>
            <w:r w:rsidR="005B1A86">
              <w:rPr>
                <w:rFonts w:cs="Times New Roman" w:hAnsi="Times New Roman" w:ascii="Times New Roman"/>
                <w:sz w:val="24"/>
                <w:szCs w:val="24"/>
              </w:rPr>
              <w:t>345.000,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00 kn</w:t>
            </w:r>
          </w:p>
          <w:p w:rsidRDefault="00356E4C" w:rsidP="00356E4C" w:rsidR="00356E4C">
            <w:pPr>
              <w:pStyle w:val="Odlomakpopisa"/>
              <w:numPr>
                <w:ilvl w:val="0"/>
                <w:numId w:val="2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DRAŽBA: </w:t>
            </w:r>
            <w:r w:rsidR="005B1A86">
              <w:rPr>
                <w:rFonts w:cs="Times New Roman" w:hAnsi="Times New Roman" w:ascii="Times New Roman"/>
                <w:sz w:val="24"/>
                <w:szCs w:val="24"/>
              </w:rPr>
              <w:t>230.000,00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356E4C" w:rsidP="00356E4C" w:rsidR="00356E4C">
            <w:pPr>
              <w:pStyle w:val="Odlomakpopisa"/>
              <w:numPr>
                <w:ilvl w:val="0"/>
                <w:numId w:val="2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DRAŽBA: </w:t>
            </w:r>
            <w:r w:rsidR="005B1A86">
              <w:rPr>
                <w:rFonts w:cs="Times New Roman" w:hAnsi="Times New Roman" w:ascii="Times New Roman"/>
                <w:sz w:val="24"/>
                <w:szCs w:val="24"/>
              </w:rPr>
              <w:t>115.000,00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356E4C" w:rsidP="00356E4C" w:rsidR="005E35EA" w:rsidRPr="00E14E10">
            <w:pPr>
              <w:pStyle w:val="Odlomakpopisa"/>
              <w:numPr>
                <w:ilvl w:val="0"/>
                <w:numId w:val="2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DRAŽBA: 1,00 kn</w:t>
            </w:r>
          </w:p>
        </w:tc>
      </w:tr>
      <w:tr w:rsidTr="002C35F0" w:rsidR="00B75002" w:rsidRPr="0026640A">
        <w:trPr>
          <w:cantSplit/>
          <w:trHeight w:val="361"/>
          <w:tblCellSpacing w:type="dxa" w:w="28"/>
        </w:trPr>
        <w:tc>
          <w:tcPr>
            <w:tcW w:type="dxa" w:w="4905"/>
            <w:vAlign w:val="center"/>
          </w:tcPr>
          <w:p w:rsidRDefault="00BE797A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09"/>
            <w:vAlign w:val="center"/>
          </w:tcPr>
          <w:p w:rsidRDefault="005B1A86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  <w:r w:rsidR="00E14E10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C35F0" w:rsidR="00BE797A" w:rsidRPr="0026640A">
        <w:trPr>
          <w:cantSplit/>
          <w:trHeight w:val="721"/>
          <w:tblCellSpacing w:type="dxa" w:w="28"/>
        </w:trPr>
        <w:tc>
          <w:tcPr>
            <w:tcW w:type="dxa" w:w="4905"/>
            <w:vAlign w:val="center"/>
          </w:tcPr>
          <w:p w:rsidRDefault="00BE797A" w:rsidP="00A51B50" w:rsidR="00BE797A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09"/>
            <w:vAlign w:val="center"/>
          </w:tcPr>
          <w:p w:rsidRDefault="00FB6708" w:rsidP="00E14E10" w:rsidR="00BE797A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Prva, druga,</w:t>
            </w:r>
            <w:r w:rsidR="00E14E10">
              <w:rPr>
                <w:rFonts w:hAnsi="Times New Roman" w:ascii="Times New Roman"/>
                <w:sz w:val="24"/>
                <w:szCs w:val="24"/>
              </w:rPr>
              <w:t xml:space="preserve"> treća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 četvrta </w:t>
            </w:r>
            <w:r w:rsidR="00E14E10">
              <w:rPr>
                <w:rFonts w:hAnsi="Times New Roman" w:ascii="Times New Roman"/>
                <w:sz w:val="24"/>
                <w:szCs w:val="24"/>
              </w:rPr>
              <w:t>elektronička javna dražba</w:t>
            </w:r>
          </w:p>
        </w:tc>
      </w:tr>
      <w:tr w:rsidTr="00F55051" w:rsidR="00BE797A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D017C0" w:rsidP="00A51B50" w:rsidR="00D017C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E797A" w:rsidP="002C35F0" w:rsidR="00D017C0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 xml:space="preserve">Redni broj održavanja elektroničke javne </w:t>
            </w:r>
            <w:r w:rsidR="00D017C0"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dražbe</w:t>
            </w:r>
          </w:p>
        </w:tc>
        <w:tc>
          <w:tcPr>
            <w:tcW w:type="dxa" w:w="4309"/>
            <w:vAlign w:val="center"/>
          </w:tcPr>
          <w:p w:rsidRDefault="00E14E10" w:rsidP="00A51B50" w:rsidR="00BE797A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E797A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09"/>
            <w:vAlign w:val="center"/>
          </w:tcPr>
          <w:p w:rsidRDefault="00E14E10" w:rsidP="00356E4C" w:rsidR="005B1A86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10% od utvrđene vrijednosti, </w:t>
            </w:r>
          </w:p>
          <w:p w:rsidRDefault="00E14E10" w:rsidP="005B1A86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odnosno iznos od </w:t>
            </w:r>
            <w:r w:rsidR="005B1A86">
              <w:rPr>
                <w:rFonts w:hAnsi="Times New Roman" w:ascii="Times New Roman"/>
                <w:sz w:val="24"/>
                <w:szCs w:val="24"/>
              </w:rPr>
              <w:t>46.000,00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BE797A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 xml:space="preserve">Rok u kojem je kupac dužan položiti </w:t>
            </w:r>
            <w:proofErr w:type="spellStart"/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kupovninu</w:t>
            </w:r>
            <w:proofErr w:type="spellEnd"/>
          </w:p>
        </w:tc>
        <w:tc>
          <w:tcPr>
            <w:tcW w:type="dxa" w:w="4309"/>
            <w:vAlign w:val="center"/>
          </w:tcPr>
          <w:p w:rsidRDefault="00B75F63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E14E10">
              <w:rPr>
                <w:rFonts w:hAnsi="Times New Roman" w:ascii="Times New Roman"/>
                <w:sz w:val="24"/>
                <w:szCs w:val="24"/>
              </w:rPr>
              <w:t>0 dana od dana završetka elektroničke javne dražbe, a valjanom uplatom smatrat će se i uplata uplaćena u roku i evidentirana na računu FINE u roku od osam dana od isteka roka za uplatu</w:t>
            </w:r>
          </w:p>
        </w:tc>
      </w:tr>
      <w:tr w:rsidTr="00F55051" w:rsidR="00B75002" w:rsidRPr="0026640A">
        <w:trPr>
          <w:cantSplit/>
          <w:trHeight w:val="851"/>
          <w:tblCellSpacing w:type="dxa" w:w="28"/>
        </w:trPr>
        <w:tc>
          <w:tcPr>
            <w:tcW w:type="dxa" w:w="4905"/>
            <w:vAlign w:val="center"/>
          </w:tcPr>
          <w:p w:rsidRDefault="00D017C0" w:rsidP="00A51B50" w:rsidR="00D017C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75002" w:rsidP="00A51B50" w:rsidR="00B7500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Podaci o mjestu i</w:t>
            </w:r>
            <w:r w:rsidR="00880BE0" w:rsidRPr="0026640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vremenu razgledavanja te</w:t>
            </w:r>
            <w:r w:rsidR="005253F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 xml:space="preserve"> osobi zaduženoj za kontakt</w:t>
            </w:r>
          </w:p>
          <w:p w:rsidRDefault="00D017C0" w:rsidP="00A51B50" w:rsidR="00D017C0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09"/>
            <w:vAlign w:val="center"/>
          </w:tcPr>
          <w:p w:rsidRDefault="00E14E10" w:rsidP="005B1A86" w:rsidR="00B75002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Razg</w:t>
            </w:r>
            <w:r w:rsidR="00356E4C">
              <w:rPr>
                <w:rFonts w:hAnsi="Times New Roman" w:ascii="Times New Roman"/>
                <w:sz w:val="24"/>
                <w:szCs w:val="24"/>
              </w:rPr>
              <w:t xml:space="preserve">ledavanje u dogovoru sa stečajnim upraviteljem Željko </w:t>
            </w:r>
            <w:r w:rsidR="005B1A86">
              <w:rPr>
                <w:rFonts w:hAnsi="Times New Roman" w:ascii="Times New Roman"/>
                <w:sz w:val="24"/>
                <w:szCs w:val="24"/>
              </w:rPr>
              <w:t xml:space="preserve">Ferenčićem na </w:t>
            </w:r>
          </w:p>
          <w:p w:rsidRDefault="005B1A86" w:rsidP="005B1A86" w:rsidR="005B1A86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mob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: 098/953-0031</w:t>
            </w:r>
          </w:p>
        </w:tc>
      </w:tr>
      <w:tr w:rsidTr="002C35F0" w:rsidR="00B75002" w:rsidRPr="0026640A">
        <w:trPr>
          <w:cantSplit/>
          <w:trHeight w:val="657"/>
          <w:tblCellSpacing w:type="dxa" w:w="28"/>
        </w:trPr>
        <w:tc>
          <w:tcPr>
            <w:tcW w:type="dxa" w:w="4905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640A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09"/>
            <w:vAlign w:val="center"/>
          </w:tcPr>
          <w:p w:rsidRDefault="00B75002" w:rsidP="00A51B50" w:rsidR="00B75002" w:rsidRPr="0026640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7A5A61" w:rsidP="00A51B50" w:rsidR="007A5A61">
      <w:pPr>
        <w:jc w:val="both"/>
        <w:rPr>
          <w:rFonts w:cs="Times New Roman" w:hAnsi="Times New Roman" w:ascii="Times New Roman"/>
          <w:sz w:val="24"/>
          <w:szCs w:val="24"/>
        </w:rPr>
      </w:pPr>
      <w:r w:rsidRPr="0026640A">
        <w:rPr>
          <w:rFonts w:cs="Times New Roman" w:hAnsi="Times New Roman" w:ascii="Times New Roman"/>
          <w:b/>
          <w:sz w:val="24"/>
          <w:szCs w:val="24"/>
        </w:rPr>
        <w:t>Napomena:</w:t>
      </w:r>
      <w:r w:rsidRPr="0026640A">
        <w:rPr>
          <w:rFonts w:cs="Times New Roman" w:hAnsi="Times New Roman" w:ascii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p w:rsidRDefault="002C35F0" w:rsidP="00A51B50" w:rsidR="002C35F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75F63" w:rsidP="002C35F0" w:rsidR="002C35F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OSIJEKU</w:t>
      </w:r>
    </w:p>
    <w:p w:rsidRDefault="00B75F63" w:rsidP="002C35F0" w:rsidR="00B75F6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SLAVONSKOM BRODU</w:t>
      </w:r>
    </w:p>
    <w:sectPr w:rsidSect="0026640A" w:rsidR="00B75F63">
      <w:pgSz w:h="16838" w:w="11906"/>
      <w:pgMar w:gutter="0" w:footer="709" w:header="709" w:left="1814" w:bottom="851" w:right="1871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00471"/>
    <w:multiLevelType w:val="hybridMultilevel"/>
    <w:tmpl w:val="3EF481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CF1D99"/>
    <w:multiLevelType w:val="hybridMultilevel"/>
    <w:tmpl w:val="3EF481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882AA6"/>
    <w:multiLevelType w:val="hybridMultilevel"/>
    <w:tmpl w:val="AE00D7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C3BE2"/>
    <w:multiLevelType w:val="hybridMultilevel"/>
    <w:tmpl w:val="BD96A12A"/>
    <w:lvl w:tplc="D2361C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91B5E"/>
    <w:rsid w:val="000A0D22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6309C"/>
    <w:rsid w:val="0017273D"/>
    <w:rsid w:val="00176E0E"/>
    <w:rsid w:val="00183A3D"/>
    <w:rsid w:val="00183A40"/>
    <w:rsid w:val="00191865"/>
    <w:rsid w:val="001A2169"/>
    <w:rsid w:val="001B0C16"/>
    <w:rsid w:val="001B60E7"/>
    <w:rsid w:val="001C3CC3"/>
    <w:rsid w:val="001C4E2C"/>
    <w:rsid w:val="001D012A"/>
    <w:rsid w:val="001D3918"/>
    <w:rsid w:val="001D488E"/>
    <w:rsid w:val="001D4ECA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37F77"/>
    <w:rsid w:val="00262B8F"/>
    <w:rsid w:val="0026640A"/>
    <w:rsid w:val="00266E87"/>
    <w:rsid w:val="002773A5"/>
    <w:rsid w:val="002B2795"/>
    <w:rsid w:val="002B527B"/>
    <w:rsid w:val="002C35F0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56E4C"/>
    <w:rsid w:val="00363987"/>
    <w:rsid w:val="00391259"/>
    <w:rsid w:val="00396C6C"/>
    <w:rsid w:val="00397066"/>
    <w:rsid w:val="003B4D6A"/>
    <w:rsid w:val="003C3200"/>
    <w:rsid w:val="003D12EE"/>
    <w:rsid w:val="003D3391"/>
    <w:rsid w:val="003E77A0"/>
    <w:rsid w:val="003F1F39"/>
    <w:rsid w:val="003F2571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94574"/>
    <w:rsid w:val="004B6C3E"/>
    <w:rsid w:val="004C39B6"/>
    <w:rsid w:val="004F20F2"/>
    <w:rsid w:val="004F6E64"/>
    <w:rsid w:val="00500E50"/>
    <w:rsid w:val="005055B6"/>
    <w:rsid w:val="00506679"/>
    <w:rsid w:val="005078C8"/>
    <w:rsid w:val="00516071"/>
    <w:rsid w:val="0052151B"/>
    <w:rsid w:val="005216CA"/>
    <w:rsid w:val="005239C5"/>
    <w:rsid w:val="005253F6"/>
    <w:rsid w:val="0052561F"/>
    <w:rsid w:val="00530E42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1A86"/>
    <w:rsid w:val="005B58C7"/>
    <w:rsid w:val="005B60C2"/>
    <w:rsid w:val="005B67DA"/>
    <w:rsid w:val="005C5024"/>
    <w:rsid w:val="005C62A4"/>
    <w:rsid w:val="005D507B"/>
    <w:rsid w:val="005E35EA"/>
    <w:rsid w:val="005F7C28"/>
    <w:rsid w:val="0060394C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66662"/>
    <w:rsid w:val="0077235E"/>
    <w:rsid w:val="00792674"/>
    <w:rsid w:val="00792B2B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293B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A19B8"/>
    <w:rsid w:val="009A45DF"/>
    <w:rsid w:val="009A4F8F"/>
    <w:rsid w:val="009C08BA"/>
    <w:rsid w:val="009D5519"/>
    <w:rsid w:val="009E2514"/>
    <w:rsid w:val="009E6240"/>
    <w:rsid w:val="009F1A4B"/>
    <w:rsid w:val="00A1089F"/>
    <w:rsid w:val="00A11C8B"/>
    <w:rsid w:val="00A170C9"/>
    <w:rsid w:val="00A2176A"/>
    <w:rsid w:val="00A23F04"/>
    <w:rsid w:val="00A241F7"/>
    <w:rsid w:val="00A37D12"/>
    <w:rsid w:val="00A41E41"/>
    <w:rsid w:val="00A42598"/>
    <w:rsid w:val="00A46DA5"/>
    <w:rsid w:val="00A47698"/>
    <w:rsid w:val="00A51B50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04DF"/>
    <w:rsid w:val="00AB4DDF"/>
    <w:rsid w:val="00AC0C6E"/>
    <w:rsid w:val="00AC4F6C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63A1"/>
    <w:rsid w:val="00B52314"/>
    <w:rsid w:val="00B52F3D"/>
    <w:rsid w:val="00B6698B"/>
    <w:rsid w:val="00B75002"/>
    <w:rsid w:val="00B75F63"/>
    <w:rsid w:val="00B81B7C"/>
    <w:rsid w:val="00B83BAA"/>
    <w:rsid w:val="00B90501"/>
    <w:rsid w:val="00B97A6F"/>
    <w:rsid w:val="00BA0240"/>
    <w:rsid w:val="00BA14BA"/>
    <w:rsid w:val="00BB6F78"/>
    <w:rsid w:val="00BC07B6"/>
    <w:rsid w:val="00BD0B84"/>
    <w:rsid w:val="00BD17CF"/>
    <w:rsid w:val="00BD1CBC"/>
    <w:rsid w:val="00BD76C4"/>
    <w:rsid w:val="00BE064D"/>
    <w:rsid w:val="00BE090B"/>
    <w:rsid w:val="00BE4993"/>
    <w:rsid w:val="00BE4EF1"/>
    <w:rsid w:val="00BE797A"/>
    <w:rsid w:val="00C126BA"/>
    <w:rsid w:val="00C13AF0"/>
    <w:rsid w:val="00C161F2"/>
    <w:rsid w:val="00C23088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1F1C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F7E79"/>
    <w:rsid w:val="00D017C0"/>
    <w:rsid w:val="00D1156B"/>
    <w:rsid w:val="00D13918"/>
    <w:rsid w:val="00D2577C"/>
    <w:rsid w:val="00D44951"/>
    <w:rsid w:val="00D46E7F"/>
    <w:rsid w:val="00D51F6E"/>
    <w:rsid w:val="00D63A17"/>
    <w:rsid w:val="00D63C50"/>
    <w:rsid w:val="00D6437F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5F4B"/>
    <w:rsid w:val="00DE60FC"/>
    <w:rsid w:val="00DF1A6B"/>
    <w:rsid w:val="00E1027A"/>
    <w:rsid w:val="00E14E10"/>
    <w:rsid w:val="00E16A66"/>
    <w:rsid w:val="00E276B6"/>
    <w:rsid w:val="00E345ED"/>
    <w:rsid w:val="00E41033"/>
    <w:rsid w:val="00E42415"/>
    <w:rsid w:val="00E504AF"/>
    <w:rsid w:val="00E52905"/>
    <w:rsid w:val="00E52D3E"/>
    <w:rsid w:val="00E630D6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91FC3"/>
    <w:rsid w:val="00EA2002"/>
    <w:rsid w:val="00EB6179"/>
    <w:rsid w:val="00ED462A"/>
    <w:rsid w:val="00EF5994"/>
    <w:rsid w:val="00F002FC"/>
    <w:rsid w:val="00F10203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5051"/>
    <w:rsid w:val="00F57F21"/>
    <w:rsid w:val="00F64295"/>
    <w:rsid w:val="00F75D2D"/>
    <w:rsid w:val="00F77C59"/>
    <w:rsid w:val="00F806A7"/>
    <w:rsid w:val="00F83C62"/>
    <w:rsid w:val="00F904BB"/>
    <w:rsid w:val="00F9289D"/>
    <w:rsid w:val="00F94674"/>
    <w:rsid w:val="00FA0F3D"/>
    <w:rsid w:val="00FB1CD6"/>
    <w:rsid w:val="00FB6708"/>
    <w:rsid w:val="00FB74FC"/>
    <w:rsid w:val="00FC55AC"/>
    <w:rsid w:val="00FD37D0"/>
    <w:rsid w:val="00FD45E2"/>
    <w:rsid w:val="00FE4F37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-9-8-bez-uvl" w:type="paragraph">
    <w:name w:val="t-9-8-bez-uvl"/>
    <w:basedOn w:val="Normal"/>
    <w:rsid w:val="009E624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bold1" w:type="character">
    <w:name w:val="bold1"/>
    <w:basedOn w:val="Zadanifontodlomka"/>
    <w:rsid w:val="009E6240"/>
    <w:rPr>
      <w:b/>
      <w:bCs/>
    </w:rPr>
  </w:style>
  <w:style w:customStyle="true" w:styleId="st1" w:type="character">
    <w:name w:val="st1"/>
    <w:basedOn w:val="Zadanifontodlomka"/>
    <w:rsid w:val="00A51B50"/>
  </w:style>
  <w:style w:styleId="Odlomakpopisa" w:type="paragraph">
    <w:name w:val="List Paragraph"/>
    <w:basedOn w:val="Normal"/>
    <w:uiPriority w:val="34"/>
    <w:qFormat/>
    <w:rsid w:val="00E14E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5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51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5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5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-9-8-bez-uvl" w:type="paragraph">
    <w:name w:val="t-9-8-bez-uvl"/>
    <w:basedOn w:val="Normal"/>
    <w:rsid w:val="009E624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bold1" w:type="character">
    <w:name w:val="bold1"/>
    <w:basedOn w:val="Zadanifontodlomka"/>
    <w:rsid w:val="009E6240"/>
    <w:rPr>
      <w:b/>
      <w:bCs/>
    </w:rPr>
  </w:style>
  <w:style w:customStyle="1" w:styleId="st1" w:type="character">
    <w:name w:val="st1"/>
    <w:basedOn w:val="Zadanifontodlomka"/>
    <w:rsid w:val="00A51B50"/>
  </w:style>
  <w:style w:styleId="Odlomakpopisa" w:type="paragraph">
    <w:name w:val="List Paragraph"/>
    <w:basedOn w:val="Normal"/>
    <w:uiPriority w:val="34"/>
    <w:qFormat/>
    <w:rsid w:val="00E14E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5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51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5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5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04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44739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izvorni_sadrzaj>
    <derivirana_varijabla naziv="DomainObject.Predmet.OstaliListFormated_1"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derivirana_varijabla>
  </DomainObject.Predmet.OstaliListFormated>
  <DomainObject.Predmet.OstaliListFormatedOIB>
    <izvorni_sadrzaj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izvorni_sadrzaj>
    <derivirana_varijabla naziv="DomainObject.Predmet.OstaliListFormatedOIB_1"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derivirana_varijabla>
  </DomainObject.Predmet.OstaliListFormatedOIB>
  <DomainObject.Predmet.OstaliListFormatedWithAdress>
    <izvorni_sadrzaj>
      <item>JOSIP MLADENIĆ, Gradište 73a, 34343 Gradište</item>
      <item>Željko Ferenčić</item>
      <item>Vesna Lazarić</item>
      <item>Krešimir Bogdan</item>
      <item>Gabrijel Zovak</item>
      <item>MRAMOR COMERCE d.o.o., Mučići 31b, 51000 Rijeka</item>
      <item>Alen Mladenić</item>
      <item>Zoran Mladenić</item>
    </izvorni_sadrzaj>
    <derivirana_varijabla naziv="DomainObject.Predmet.OstaliListFormatedWithAdress_1">
      <item>JOSIP MLADENIĆ, Gradište 73a, 34343 Gradište</item>
      <item>Željko Ferenčić</item>
      <item>Vesna Lazarić</item>
      <item>Krešimir Bogdan</item>
      <item>Gabrijel Zovak</item>
      <item>MRAMOR COMERCE d.o.o., Mučići 31b, 51000 Rijeka</item>
      <item>Alen Mladenić</item>
      <item>Zoran Mladenić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  <item>Vesna Lazarić</item>
      <item>Krešimir Bogdan</item>
      <item>Gabrijel Zovak</item>
      <item>MRAMOR COMERCE d.o.o., Mučići 31b, 51000 Rijeka</item>
      <item>Alen Mladenić, OIB 42677925385</item>
      <item>Zoran Mladenić, OIB 64349305174</item>
    </izvorni_sadrzaj>
    <derivirana_varijabla naziv="DomainObject.Predmet.OstaliListFormatedWithAdressOIB_1">
      <item>JOSIP MLADENIĆ, OIB 38576884922, Gradište 73a, 34343 Gradište</item>
      <item>Željko Ferenčić, OIB 73873182459</item>
      <item>Vesna Lazarić</item>
      <item>Krešimir Bogdan</item>
      <item>Gabrijel Zovak</item>
      <item>MRAMOR COMERCE d.o.o., Mučići 31b, 51000 Rijeka</item>
      <item>Alen Mladenić, OIB 42677925385</item>
      <item>Zoran Mladenić, OIB 64349305174</item>
    </derivirana_varijabla>
  </DomainObject.Predmet.OstaliListFormatedWithAdressOIB>
  <DomainObject.Predmet.OstaliListNazivFormated>
    <izvorni_sadrzaj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izvorni_sadrzaj>
    <derivirana_varijabla naziv="DomainObject.Predmet.OstaliListNazivFormated_1"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derivirana_varijabla>
  </DomainObject.Predmet.OstaliListNazivFormated>
  <DomainObject.Predmet.OstaliListNazivFormatedOIB>
    <izvorni_sadrzaj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izvorni_sadrzaj>
    <derivirana_varijabla naziv="DomainObject.Predmet.OstaliListNazivFormatedOIB_1"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  <item>MRAMOR COMERCE d.o.o., Mučići 31b,51000 Rijeka</item>
      <item>Alen Mladenić, OIB 42677925385</item>
      <item>Zoran Mladenić, OIB 64349305174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  <item>MRAMOR COMERCE d.o.o., Mučići 31b,51000 Rijeka</item>
      <item>Alen Mladenić, OIB 42677925385</item>
      <item>Zoran Mladenić, OIB 64349305174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  <item>, OIB null</item>
      <item>, OIB null</item>
      <item>, OIB null</item>
      <item>, OIB null</item>
      <item>, OIB 42677925385</item>
      <item>, OIB 64349305174</item>
    </izvorni_sadrzaj>
    <derivirana_varijabla naziv="DomainObject.Predmet.SudioniciListNazivOIB_1">
      <item>, OIB 85821130368</item>
      <item>, OIB 85764587113</item>
      <item>, OIB 38576884922</item>
      <item>, OIB 73873182459</item>
      <item>, OIB null</item>
      <item>, OIB null</item>
      <item>, OIB null</item>
      <item>, OIB null</item>
      <item>, OIB 42677925385</item>
      <item>, OIB 64349305174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DCB9C-D371-40AC-A337-E3EAE5A9B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417</properties:Words>
  <properties:Characters>2419</properties:Characters>
  <properties:Lines>94</properties:Lines>
  <properties:Paragraphs>63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2017-10-04T09:18:00Z</dcterms:created>
  <dc:creator>Tea Janjiš Šabić</dc:creator>
  <cp:lastModifiedBy>wsadmin</cp:lastModifiedBy>
  <cp:lastPrinted>2017-03-24T08:51:00Z</cp:lastPrinted>
  <dcterms:modified xmlns:xsi="http://www.w3.org/2001/XMLSchema-instance" xsi:type="dcterms:W3CDTF">2017-12-14T12:43:00Z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