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4bf1" w14:paraId="34f4bf1" w:rsidRDefault="00185CF6" w:rsidP="00F1192E" w:rsidR="00A03BD9">
      <w:pPr>
        <w:pStyle w:val="Bezproreda"/>
        <w15:collapsed w:val="false"/>
        <w:rPr>
          <w:rFonts w:eastAsia="MS Mincho"/>
          <w:lang w:val="hr-HR"/>
        </w:rPr>
      </w:pPr>
      <w:bookmarkStart w:name="_GoBack" w:id="0"/>
      <w:bookmarkEnd w:id="0"/>
      <w:r w:rsidRPr="00A03BD9">
        <w:rPr>
          <w:rFonts w:eastAsia="MS Mincho"/>
          <w:lang w:val="hr-HR"/>
        </w:rPr>
        <w:t xml:space="preserve"> </w:t>
      </w:r>
      <w:r w:rsidR="00BC33C1" w:rsidRPr="00A03BD9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A03BD9">
        <w:rPr>
          <w:sz w:val="20"/>
          <w:lang w:val="hr-HR"/>
        </w:rPr>
        <w:br w:clear="all" w:type="textWrapping"/>
      </w:r>
    </w:p>
    <w:p w:rsidRDefault="00BC33C1" w:rsidP="00F1192E" w:rsidR="00BC33C1" w:rsidRPr="00A03BD9">
      <w:pPr>
        <w:pStyle w:val="Bezproreda"/>
        <w:rPr>
          <w:sz w:val="20"/>
          <w:lang w:val="hr-HR"/>
        </w:rPr>
      </w:pPr>
      <w:r w:rsidRPr="00A03BD9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A03BD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03BD9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A03BD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A03BD9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A03BD9" w:rsidR="001D55C3" w:rsidRPr="00A03B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03BD9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A03BD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A03BD9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A03B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03BD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A03BD9">
      <w:pPr>
        <w:jc w:val="center"/>
        <w:rPr>
          <w:szCs w:val="24"/>
          <w:lang w:val="hr-HR"/>
        </w:rPr>
      </w:pPr>
      <w:r w:rsidRPr="00A03BD9">
        <w:rPr>
          <w:szCs w:val="24"/>
          <w:lang w:val="hr-HR"/>
        </w:rPr>
        <w:t>R J E Š E N J E</w:t>
      </w:r>
    </w:p>
    <w:p w:rsidRDefault="001D55C3" w:rsidP="001D55C3" w:rsidR="001D55C3" w:rsidRPr="00A03BD9">
      <w:pPr>
        <w:jc w:val="both"/>
        <w:rPr>
          <w:lang w:val="hr-HR"/>
        </w:rPr>
      </w:pPr>
    </w:p>
    <w:p w:rsidRDefault="001D55C3" w:rsidP="00A03BD9" w:rsidR="00992AC2" w:rsidRPr="00A03BD9">
      <w:pPr>
        <w:jc w:val="both"/>
        <w:rPr>
          <w:rFonts w:eastAsia="MS Mincho"/>
          <w:lang w:val="hr-HR"/>
        </w:rPr>
      </w:pPr>
      <w:r w:rsidRPr="00A03BD9">
        <w:rPr>
          <w:lang w:val="hr-HR"/>
        </w:rPr>
        <w:tab/>
      </w:r>
      <w:r w:rsidR="00AE2B32" w:rsidRPr="00A03BD9">
        <w:rPr>
          <w:szCs w:val="24"/>
          <w:lang w:val="hr-HR"/>
        </w:rPr>
        <w:t xml:space="preserve">Trgovački sud u Rijeci, po sucu Liljani Ugrin, kao sucu pojedincu u stečajnom predmetu, nad dužnikom </w:t>
      </w:r>
      <w:r w:rsidR="008845D0" w:rsidRPr="00A03BD9">
        <w:rPr>
          <w:szCs w:val="24"/>
          <w:lang w:val="hr-HR"/>
        </w:rPr>
        <w:t>A - GRADNJA društvo s ograničenom odgovornošću za građenje, usluge i trgovinu Rijeka, Zametska 32/a (MBS 040215615  - OIB 10548126529)</w:t>
      </w:r>
      <w:r w:rsidR="002D2EF6" w:rsidRPr="00A03BD9">
        <w:rPr>
          <w:szCs w:val="24"/>
          <w:lang w:val="hr-HR"/>
        </w:rPr>
        <w:t xml:space="preserve"> </w:t>
      </w:r>
      <w:r w:rsidR="00CC6E17" w:rsidRPr="00A03BD9">
        <w:rPr>
          <w:szCs w:val="24"/>
          <w:lang w:val="hr-HR"/>
        </w:rPr>
        <w:t xml:space="preserve">dana </w:t>
      </w:r>
      <w:r w:rsidR="001143D7" w:rsidRPr="00A03BD9">
        <w:rPr>
          <w:szCs w:val="24"/>
          <w:lang w:val="hr-HR"/>
        </w:rPr>
        <w:t>2</w:t>
      </w:r>
      <w:r w:rsidR="008845D0" w:rsidRPr="00A03BD9">
        <w:rPr>
          <w:szCs w:val="24"/>
          <w:lang w:val="hr-HR"/>
        </w:rPr>
        <w:t>4</w:t>
      </w:r>
      <w:r w:rsidR="00A776A9" w:rsidRPr="00A03BD9">
        <w:rPr>
          <w:szCs w:val="24"/>
          <w:lang w:val="hr-HR"/>
        </w:rPr>
        <w:t xml:space="preserve">. </w:t>
      </w:r>
      <w:r w:rsidR="008845D0" w:rsidRPr="00A03BD9">
        <w:rPr>
          <w:szCs w:val="24"/>
          <w:lang w:val="hr-HR"/>
        </w:rPr>
        <w:t xml:space="preserve">travnja </w:t>
      </w:r>
      <w:r w:rsidR="00A776A9" w:rsidRPr="00A03BD9">
        <w:rPr>
          <w:szCs w:val="24"/>
          <w:lang w:val="hr-HR"/>
        </w:rPr>
        <w:t xml:space="preserve"> 201</w:t>
      </w:r>
      <w:r w:rsidR="008845D0" w:rsidRPr="00A03BD9">
        <w:rPr>
          <w:szCs w:val="24"/>
          <w:lang w:val="hr-HR"/>
        </w:rPr>
        <w:t>8</w:t>
      </w:r>
      <w:r w:rsidR="00A776A9" w:rsidRPr="00A03BD9">
        <w:rPr>
          <w:szCs w:val="24"/>
          <w:lang w:val="hr-HR"/>
        </w:rPr>
        <w:t>.</w:t>
      </w:r>
      <w:r w:rsidRPr="00A03BD9">
        <w:rPr>
          <w:lang w:val="hr-HR"/>
        </w:rPr>
        <w:t xml:space="preserve"> </w:t>
      </w:r>
    </w:p>
    <w:p w:rsidRDefault="00826CBE" w:rsidP="000D198F" w:rsidR="00826CBE" w:rsidRPr="00A03BD9">
      <w:pPr>
        <w:jc w:val="center"/>
        <w:rPr>
          <w:rFonts w:eastAsia="MS Mincho"/>
          <w:lang w:val="hr-HR"/>
        </w:rPr>
      </w:pPr>
      <w:r w:rsidRPr="00A03BD9">
        <w:rPr>
          <w:rFonts w:eastAsia="MS Mincho"/>
          <w:lang w:val="hr-HR"/>
        </w:rPr>
        <w:t>r i j e š i o</w:t>
      </w:r>
      <w:r w:rsidR="004C7FE7" w:rsidRPr="00A03BD9">
        <w:rPr>
          <w:rFonts w:eastAsia="MS Mincho"/>
          <w:lang w:val="hr-HR"/>
        </w:rPr>
        <w:t xml:space="preserve"> </w:t>
      </w:r>
      <w:r w:rsidRPr="00A03BD9">
        <w:rPr>
          <w:rFonts w:eastAsia="MS Mincho"/>
          <w:lang w:val="hr-HR"/>
        </w:rPr>
        <w:t xml:space="preserve">  j e</w:t>
      </w:r>
    </w:p>
    <w:p w:rsidRDefault="00826CBE" w:rsidP="000D198F" w:rsidR="00504438" w:rsidRPr="00A03BD9">
      <w:pPr>
        <w:jc w:val="both"/>
        <w:rPr>
          <w:lang w:val="hr-HR"/>
        </w:rPr>
      </w:pPr>
      <w:r w:rsidRPr="00A03BD9">
        <w:rPr>
          <w:rFonts w:eastAsia="MS Mincho"/>
          <w:lang w:val="hr-HR"/>
        </w:rPr>
        <w:t xml:space="preserve"> </w:t>
      </w:r>
      <w:r w:rsidR="00F3327E" w:rsidRPr="00A03BD9">
        <w:rPr>
          <w:lang w:val="hr-HR"/>
        </w:rPr>
        <w:t xml:space="preserve"> </w:t>
      </w:r>
    </w:p>
    <w:p w:rsidRDefault="00CC6E17" w:rsidP="001D55C3" w:rsidR="002112D7" w:rsidRPr="00A03BD9">
      <w:pPr>
        <w:jc w:val="both"/>
        <w:rPr>
          <w:lang w:val="hr-HR"/>
        </w:rPr>
      </w:pPr>
      <w:r w:rsidRPr="00A03BD9">
        <w:rPr>
          <w:lang w:val="hr-HR"/>
        </w:rPr>
        <w:tab/>
      </w:r>
      <w:r w:rsidR="00340C75" w:rsidRPr="00A03BD9">
        <w:rPr>
          <w:lang w:val="hr-HR"/>
        </w:rPr>
        <w:t>Privremeno</w:t>
      </w:r>
      <w:r w:rsidR="001C5FD4" w:rsidRPr="00A03BD9">
        <w:rPr>
          <w:lang w:val="hr-HR"/>
        </w:rPr>
        <w:t>m</w:t>
      </w:r>
      <w:r w:rsidR="00AC5856" w:rsidRPr="00A03BD9">
        <w:rPr>
          <w:lang w:val="hr-HR"/>
        </w:rPr>
        <w:t xml:space="preserve"> </w:t>
      </w:r>
      <w:r w:rsidR="00340C75" w:rsidRPr="00A03BD9">
        <w:rPr>
          <w:lang w:val="hr-HR"/>
        </w:rPr>
        <w:t>stečajno</w:t>
      </w:r>
      <w:r w:rsidR="001C5FD4" w:rsidRPr="00A03BD9">
        <w:rPr>
          <w:lang w:val="hr-HR"/>
        </w:rPr>
        <w:t>m</w:t>
      </w:r>
      <w:r w:rsidR="00267876" w:rsidRPr="00A03BD9">
        <w:rPr>
          <w:lang w:val="hr-HR"/>
        </w:rPr>
        <w:t xml:space="preserve"> </w:t>
      </w:r>
      <w:r w:rsidR="00340C75" w:rsidRPr="00A03BD9">
        <w:rPr>
          <w:lang w:val="hr-HR"/>
        </w:rPr>
        <w:t>upravitelj</w:t>
      </w:r>
      <w:r w:rsidR="001C5FD4" w:rsidRPr="00A03BD9">
        <w:rPr>
          <w:lang w:val="hr-HR"/>
        </w:rPr>
        <w:t>u</w:t>
      </w:r>
      <w:r w:rsidR="00AC5856" w:rsidRPr="00A03BD9">
        <w:rPr>
          <w:lang w:val="hr-HR"/>
        </w:rPr>
        <w:t xml:space="preserve"> </w:t>
      </w:r>
      <w:r w:rsidR="008845D0" w:rsidRPr="00A03BD9">
        <w:rPr>
          <w:lang w:val="hr-HR"/>
        </w:rPr>
        <w:t>Mirjani Gašparović (OIB 36691101554), Podšupera 55, Crikvenica</w:t>
      </w:r>
      <w:r w:rsidR="00A03BD9">
        <w:rPr>
          <w:lang w:val="hr-HR"/>
        </w:rPr>
        <w:t>,</w:t>
      </w:r>
      <w:r w:rsidR="006717B5" w:rsidRPr="00A03BD9">
        <w:rPr>
          <w:lang w:val="hr-HR"/>
        </w:rPr>
        <w:t xml:space="preserve"> </w:t>
      </w:r>
      <w:r w:rsidR="00340C75" w:rsidRPr="00A03BD9">
        <w:rPr>
          <w:lang w:val="hr-HR"/>
        </w:rPr>
        <w:t>određuje se jednokratna nagrada za poslove obavljene u prethodnom postupku u iznosu</w:t>
      </w:r>
      <w:r w:rsidRPr="00A03BD9">
        <w:rPr>
          <w:lang w:val="hr-HR"/>
        </w:rPr>
        <w:t xml:space="preserve"> </w:t>
      </w:r>
      <w:r w:rsidR="00340C75" w:rsidRPr="00A03BD9">
        <w:rPr>
          <w:lang w:val="hr-HR"/>
        </w:rPr>
        <w:t xml:space="preserve"> od </w:t>
      </w:r>
      <w:r w:rsidR="008845D0" w:rsidRPr="00A03BD9">
        <w:rPr>
          <w:lang w:val="hr-HR"/>
        </w:rPr>
        <w:t>5</w:t>
      </w:r>
      <w:r w:rsidR="001D55C3" w:rsidRPr="00A03BD9">
        <w:rPr>
          <w:lang w:val="hr-HR"/>
        </w:rPr>
        <w:t>.</w:t>
      </w:r>
      <w:r w:rsidR="00BC33C1" w:rsidRPr="00A03BD9">
        <w:rPr>
          <w:lang w:val="hr-HR"/>
        </w:rPr>
        <w:t>0</w:t>
      </w:r>
      <w:r w:rsidR="001D55C3" w:rsidRPr="00A03BD9">
        <w:rPr>
          <w:lang w:val="hr-HR"/>
        </w:rPr>
        <w:t>00</w:t>
      </w:r>
      <w:r w:rsidR="00340C75" w:rsidRPr="00A03BD9">
        <w:rPr>
          <w:lang w:val="hr-HR"/>
        </w:rPr>
        <w:t>,00 kn.</w:t>
      </w:r>
    </w:p>
    <w:p w:rsidRDefault="00340C75" w:rsidP="00A03BD9" w:rsidR="00992AC2" w:rsidRPr="00A03BD9">
      <w:pPr>
        <w:jc w:val="both"/>
        <w:rPr>
          <w:lang w:val="hr-HR"/>
        </w:rPr>
      </w:pPr>
      <w:r w:rsidRPr="00A03BD9">
        <w:rPr>
          <w:rFonts w:eastAsia="MS Mincho"/>
          <w:lang w:val="hr-HR"/>
        </w:rPr>
        <w:t xml:space="preserve"> </w:t>
      </w:r>
    </w:p>
    <w:p w:rsidRDefault="00340C75" w:rsidP="000D198F" w:rsidR="00340C75" w:rsidRPr="00A03BD9">
      <w:pPr>
        <w:jc w:val="center"/>
        <w:rPr>
          <w:lang w:val="hr-HR"/>
        </w:rPr>
      </w:pPr>
      <w:r w:rsidRPr="00A03BD9">
        <w:rPr>
          <w:lang w:val="hr-HR"/>
        </w:rPr>
        <w:t>Obrazloženje</w:t>
      </w:r>
    </w:p>
    <w:p w:rsidRDefault="00F06619" w:rsidP="000D198F" w:rsidR="001D55C3" w:rsidRPr="00A03BD9">
      <w:pPr>
        <w:jc w:val="both"/>
        <w:rPr>
          <w:rFonts w:eastAsia="MS Mincho"/>
          <w:lang w:val="hr-HR"/>
        </w:rPr>
      </w:pPr>
      <w:r w:rsidRPr="00A03BD9">
        <w:rPr>
          <w:rFonts w:eastAsia="MS Mincho"/>
          <w:lang w:val="hr-HR"/>
        </w:rPr>
        <w:t xml:space="preserve"> </w:t>
      </w:r>
    </w:p>
    <w:p w:rsidRDefault="00F1192E" w:rsidP="001C5FD4" w:rsidR="00662E8A" w:rsidRPr="00A03BD9">
      <w:pPr>
        <w:ind w:firstLine="720"/>
        <w:jc w:val="both"/>
        <w:rPr>
          <w:lang w:val="hr-HR"/>
        </w:rPr>
      </w:pPr>
      <w:r w:rsidRPr="00A03BD9">
        <w:rPr>
          <w:rFonts w:eastAsia="MS Mincho"/>
          <w:lang w:val="hr-HR"/>
        </w:rPr>
        <w:t xml:space="preserve">  </w:t>
      </w:r>
      <w:r w:rsidR="00662E8A" w:rsidRPr="00A03BD9">
        <w:rPr>
          <w:lang w:val="hr-HR"/>
        </w:rPr>
        <w:t xml:space="preserve">Privremeni stečajni upravitelj je dana </w:t>
      </w:r>
      <w:r w:rsidR="008845D0" w:rsidRPr="00A03BD9">
        <w:rPr>
          <w:lang w:val="hr-HR"/>
        </w:rPr>
        <w:t>22</w:t>
      </w:r>
      <w:r w:rsidR="00662E8A" w:rsidRPr="00A03BD9">
        <w:rPr>
          <w:lang w:val="hr-HR"/>
        </w:rPr>
        <w:t xml:space="preserve">. </w:t>
      </w:r>
      <w:r w:rsidR="008845D0" w:rsidRPr="00A03BD9">
        <w:rPr>
          <w:lang w:val="hr-HR"/>
        </w:rPr>
        <w:t xml:space="preserve">veljače </w:t>
      </w:r>
      <w:r w:rsidR="00662E8A" w:rsidRPr="00A03BD9">
        <w:rPr>
          <w:lang w:val="hr-HR"/>
        </w:rPr>
        <w:t>201</w:t>
      </w:r>
      <w:r w:rsidR="008845D0" w:rsidRPr="00A03BD9">
        <w:rPr>
          <w:lang w:val="hr-HR"/>
        </w:rPr>
        <w:t>8</w:t>
      </w:r>
      <w:r w:rsidR="00662E8A" w:rsidRPr="00A03BD9">
        <w:rPr>
          <w:lang w:val="hr-HR"/>
        </w:rPr>
        <w:t>. podnio sudu Izvješće</w:t>
      </w:r>
      <w:r w:rsidR="001143D7" w:rsidRPr="00A03BD9">
        <w:rPr>
          <w:lang w:val="hr-HR"/>
        </w:rPr>
        <w:t xml:space="preserve"> (list </w:t>
      </w:r>
      <w:r w:rsidR="008845D0" w:rsidRPr="00A03BD9">
        <w:rPr>
          <w:lang w:val="hr-HR"/>
        </w:rPr>
        <w:t>21</w:t>
      </w:r>
      <w:r w:rsidR="0069095E" w:rsidRPr="00A03BD9">
        <w:rPr>
          <w:lang w:val="hr-HR"/>
        </w:rPr>
        <w:t xml:space="preserve"> </w:t>
      </w:r>
      <w:r w:rsidR="001143D7" w:rsidRPr="00A03BD9">
        <w:rPr>
          <w:lang w:val="hr-HR"/>
        </w:rPr>
        <w:t xml:space="preserve">do </w:t>
      </w:r>
      <w:r w:rsidR="008845D0" w:rsidRPr="00A03BD9">
        <w:rPr>
          <w:lang w:val="hr-HR"/>
        </w:rPr>
        <w:t>35</w:t>
      </w:r>
      <w:r w:rsidR="001143D7" w:rsidRPr="00A03BD9">
        <w:rPr>
          <w:lang w:val="hr-HR"/>
        </w:rPr>
        <w:t xml:space="preserve"> spisa)</w:t>
      </w:r>
      <w:r w:rsidR="00F04706" w:rsidRPr="00A03BD9">
        <w:rPr>
          <w:lang w:val="hr-HR"/>
        </w:rPr>
        <w:t>.</w:t>
      </w:r>
    </w:p>
    <w:p w:rsidRDefault="00340C75" w:rsidP="001C5FD4" w:rsidR="00355562" w:rsidRPr="00A03BD9">
      <w:pPr>
        <w:ind w:firstLine="720"/>
        <w:jc w:val="both"/>
        <w:rPr>
          <w:lang w:val="hr-HR"/>
        </w:rPr>
      </w:pPr>
      <w:r w:rsidRPr="00A03BD9">
        <w:rPr>
          <w:lang w:val="hr-HR"/>
        </w:rPr>
        <w:t xml:space="preserve">Odredbom članka </w:t>
      </w:r>
      <w:r w:rsidR="00CC6E17" w:rsidRPr="00A03BD9">
        <w:rPr>
          <w:lang w:val="hr-HR"/>
        </w:rPr>
        <w:t>94</w:t>
      </w:r>
      <w:r w:rsidRPr="00A03BD9">
        <w:rPr>
          <w:lang w:val="hr-HR"/>
        </w:rPr>
        <w:t xml:space="preserve">. stavak 1. Stečajnog zakona (“Narodne novine” </w:t>
      </w:r>
      <w:r w:rsidR="00CC6E17" w:rsidRPr="00A03BD9">
        <w:rPr>
          <w:lang w:val="hr-HR"/>
        </w:rPr>
        <w:t xml:space="preserve">71/15, </w:t>
      </w:r>
      <w:r w:rsidRPr="00A03BD9">
        <w:rPr>
          <w:lang w:val="hr-HR"/>
        </w:rPr>
        <w:t>u daljnjem tekstu: SZ) propisano je da stečajni upravitelj ima pravo na nagradu za svoj rad te na naknadu stvarnih troškova</w:t>
      </w:r>
      <w:r w:rsidR="00E31632" w:rsidRPr="00A03BD9">
        <w:rPr>
          <w:lang w:val="hr-HR"/>
        </w:rPr>
        <w:t>, time da je o</w:t>
      </w:r>
      <w:r w:rsidRPr="00A03BD9">
        <w:rPr>
          <w:lang w:val="hr-HR"/>
        </w:rPr>
        <w:t>dredb</w:t>
      </w:r>
      <w:r w:rsidR="00CC6E17" w:rsidRPr="00A03BD9">
        <w:rPr>
          <w:lang w:val="hr-HR"/>
        </w:rPr>
        <w:t xml:space="preserve">om </w:t>
      </w:r>
      <w:r w:rsidRPr="00A03BD9">
        <w:rPr>
          <w:lang w:val="hr-HR"/>
        </w:rPr>
        <w:t xml:space="preserve">članka </w:t>
      </w:r>
      <w:r w:rsidR="00CC6E17" w:rsidRPr="00A03BD9">
        <w:rPr>
          <w:lang w:val="hr-HR"/>
        </w:rPr>
        <w:t>119</w:t>
      </w:r>
      <w:r w:rsidRPr="00A03BD9">
        <w:rPr>
          <w:lang w:val="hr-HR"/>
        </w:rPr>
        <w:t xml:space="preserve">. stavak </w:t>
      </w:r>
      <w:r w:rsidR="00CC6E17" w:rsidRPr="00A03BD9">
        <w:rPr>
          <w:lang w:val="hr-HR"/>
        </w:rPr>
        <w:t>6</w:t>
      </w:r>
      <w:r w:rsidRPr="00A03BD9">
        <w:rPr>
          <w:lang w:val="hr-HR"/>
        </w:rPr>
        <w:t xml:space="preserve">. točka 1. SZ </w:t>
      </w:r>
      <w:r w:rsidR="00CC6E17" w:rsidRPr="00A03BD9">
        <w:rPr>
          <w:lang w:val="hr-HR"/>
        </w:rPr>
        <w:t xml:space="preserve">propisano je da se </w:t>
      </w:r>
      <w:r w:rsidRPr="00A03BD9">
        <w:rPr>
          <w:lang w:val="hr-HR"/>
        </w:rPr>
        <w:t>na privremenog stečajnog upravitelja, na odgovarajući način primjenjuju odredbe tog Zakona o stečajnom upravitelju pa stoga privremeni stečajni upravitelj ima pravo na nagradu za svoj rad</w:t>
      </w:r>
      <w:r w:rsidR="002C2B17" w:rsidRPr="00A03BD9">
        <w:rPr>
          <w:lang w:val="hr-HR"/>
        </w:rPr>
        <w:t>, te na naknadu stvarnih troškova</w:t>
      </w:r>
      <w:r w:rsidR="00355562" w:rsidRPr="00A03BD9">
        <w:rPr>
          <w:lang w:val="hr-HR"/>
        </w:rPr>
        <w:t>.</w:t>
      </w:r>
    </w:p>
    <w:p w:rsidRDefault="0052635C" w:rsidP="0052635C" w:rsidR="0052635C" w:rsidRPr="00A03BD9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A03BD9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A03BD9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A03BD9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A03BD9">
        <w:rPr>
          <w:lang w:val="hr-HR"/>
        </w:rPr>
        <w:t>S</w:t>
      </w:r>
      <w:r w:rsidR="00CC6E17" w:rsidRPr="00A03BD9">
        <w:rPr>
          <w:lang w:val="hr-HR"/>
        </w:rPr>
        <w:t>ud je nagradu</w:t>
      </w:r>
      <w:r w:rsidR="00662E8A" w:rsidRPr="00A03BD9">
        <w:rPr>
          <w:lang w:val="hr-HR"/>
        </w:rPr>
        <w:t xml:space="preserve"> odredio </w:t>
      </w:r>
      <w:r w:rsidR="00504438" w:rsidRPr="00A03BD9">
        <w:rPr>
          <w:lang w:val="hr-HR"/>
        </w:rPr>
        <w:t>privremen</w:t>
      </w:r>
      <w:r w:rsidR="002112D7" w:rsidRPr="00A03BD9">
        <w:rPr>
          <w:lang w:val="hr-HR"/>
        </w:rPr>
        <w:t>om</w:t>
      </w:r>
      <w:r w:rsidR="00504438" w:rsidRPr="00A03BD9">
        <w:rPr>
          <w:lang w:val="hr-HR"/>
        </w:rPr>
        <w:t xml:space="preserve"> stečajn</w:t>
      </w:r>
      <w:r w:rsidR="002112D7" w:rsidRPr="00A03BD9">
        <w:rPr>
          <w:lang w:val="hr-HR"/>
        </w:rPr>
        <w:t>om</w:t>
      </w:r>
      <w:r w:rsidR="00504438" w:rsidRPr="00A03BD9">
        <w:rPr>
          <w:lang w:val="hr-HR"/>
        </w:rPr>
        <w:t xml:space="preserve"> upravitelj</w:t>
      </w:r>
      <w:r w:rsidR="002112D7" w:rsidRPr="00A03BD9">
        <w:rPr>
          <w:lang w:val="hr-HR"/>
        </w:rPr>
        <w:t>u</w:t>
      </w:r>
      <w:r w:rsidR="00504438" w:rsidRPr="00A03BD9">
        <w:rPr>
          <w:lang w:val="hr-HR"/>
        </w:rPr>
        <w:t xml:space="preserve">, </w:t>
      </w:r>
      <w:r w:rsidR="00662E8A" w:rsidRPr="00A03BD9">
        <w:rPr>
          <w:lang w:val="hr-HR"/>
        </w:rPr>
        <w:t xml:space="preserve">vodeći računa o složenosti poslova primjenom odredbe članka 4. </w:t>
      </w:r>
      <w:r w:rsidR="00662E8A" w:rsidRPr="00A03BD9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A03BD9">
        <w:rPr>
          <w:color w:val="000000"/>
          <w:szCs w:val="24"/>
          <w:lang w:val="hr-HR"/>
        </w:rPr>
        <w:t>.</w:t>
      </w:r>
    </w:p>
    <w:p w:rsidRDefault="00B46294" w:rsidP="008112F4" w:rsidR="00B46294" w:rsidRPr="00A03BD9">
      <w:pPr>
        <w:ind w:firstLine="720"/>
        <w:jc w:val="both"/>
        <w:rPr>
          <w:lang w:val="hr-HR"/>
        </w:rPr>
      </w:pPr>
      <w:r w:rsidRPr="00A03BD9">
        <w:rPr>
          <w:lang w:val="hr-HR"/>
        </w:rPr>
        <w:t>Stoga je valjalo temeljem odredbe članka 94. SZ odlučiti kao u izreci ovog rješenja.</w:t>
      </w:r>
    </w:p>
    <w:p w:rsidRDefault="00992AC2" w:rsidP="008112F4" w:rsidR="00992AC2" w:rsidRPr="00A03BD9">
      <w:pPr>
        <w:jc w:val="center"/>
        <w:rPr>
          <w:lang w:val="hr-HR"/>
        </w:rPr>
      </w:pPr>
    </w:p>
    <w:p w:rsidRDefault="00A03BD9" w:rsidP="008112F4" w:rsidR="001D55C3" w:rsidRPr="00A03BD9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A03BD9">
        <w:rPr>
          <w:lang w:val="hr-HR"/>
        </w:rPr>
        <w:t xml:space="preserve">, </w:t>
      </w:r>
      <w:r w:rsidR="008845D0" w:rsidRPr="00A03BD9">
        <w:rPr>
          <w:szCs w:val="24"/>
          <w:lang w:val="hr-HR"/>
        </w:rPr>
        <w:t>24. travnja  2018</w:t>
      </w:r>
      <w:r w:rsidR="00340C75" w:rsidRPr="00A03BD9">
        <w:rPr>
          <w:lang w:val="hr-HR"/>
        </w:rPr>
        <w:t>.</w:t>
      </w:r>
    </w:p>
    <w:p w:rsidRDefault="00B46294" w:rsidP="00B46294" w:rsidR="00340C75" w:rsidRPr="00A03BD9">
      <w:pPr>
        <w:ind w:left="7200"/>
        <w:jc w:val="both"/>
        <w:rPr>
          <w:lang w:val="hr-HR"/>
        </w:rPr>
      </w:pPr>
      <w:r w:rsidRPr="00A03BD9">
        <w:rPr>
          <w:lang w:val="hr-HR"/>
        </w:rPr>
        <w:t xml:space="preserve">       Sudac</w:t>
      </w:r>
    </w:p>
    <w:p w:rsidRDefault="00340C75" w:rsidP="00B46294" w:rsidR="00340C75" w:rsidRPr="00A03BD9">
      <w:pPr>
        <w:ind w:left="7200"/>
        <w:jc w:val="both"/>
        <w:rPr>
          <w:lang w:val="hr-HR"/>
        </w:rPr>
      </w:pPr>
      <w:r w:rsidRPr="00A03BD9">
        <w:rPr>
          <w:lang w:val="hr-HR"/>
        </w:rPr>
        <w:t>Liljana Ugrin</w:t>
      </w:r>
    </w:p>
    <w:p w:rsidRDefault="00340C75" w:rsidP="000D198F" w:rsidR="00340C75" w:rsidRPr="00A03BD9">
      <w:pPr>
        <w:jc w:val="both"/>
        <w:rPr>
          <w:lang w:val="hr-HR"/>
        </w:rPr>
      </w:pPr>
    </w:p>
    <w:p w:rsidRDefault="00340C75" w:rsidP="000D198F" w:rsidR="00340C75" w:rsidRPr="00A03BD9">
      <w:pPr>
        <w:jc w:val="both"/>
        <w:rPr>
          <w:lang w:val="hr-HR"/>
        </w:rPr>
      </w:pPr>
      <w:r w:rsidRPr="00A03BD9">
        <w:rPr>
          <w:lang w:val="hr-HR"/>
        </w:rPr>
        <w:t>POUKA O PRAVNOM LIJEKU</w:t>
      </w:r>
    </w:p>
    <w:p w:rsidRDefault="00340C75" w:rsidP="000D198F" w:rsidR="0083572A" w:rsidRPr="00A03BD9">
      <w:pPr>
        <w:jc w:val="both"/>
        <w:rPr>
          <w:lang w:val="hr-HR"/>
        </w:rPr>
      </w:pPr>
      <w:r w:rsidRPr="00A03BD9">
        <w:rPr>
          <w:lang w:val="hr-HR"/>
        </w:rPr>
        <w:t xml:space="preserve">          Protiv  ovog  rješenja  pravo  na  žalbu ima</w:t>
      </w:r>
      <w:r w:rsidR="0026790F" w:rsidRPr="00A03BD9">
        <w:rPr>
          <w:lang w:val="hr-HR"/>
        </w:rPr>
        <w:t xml:space="preserve"> nezadovoljna stranka.  </w:t>
      </w:r>
      <w:r w:rsidRPr="00A03BD9">
        <w:rPr>
          <w:lang w:val="hr-HR"/>
        </w:rPr>
        <w:t xml:space="preserve">Žalba se podnosi ovom sudu u 3  primjerka  u  roku od 8 dana od </w:t>
      </w:r>
      <w:r w:rsidR="00E31632" w:rsidRPr="00A03BD9">
        <w:rPr>
          <w:lang w:val="hr-HR"/>
        </w:rPr>
        <w:t>dostave</w:t>
      </w:r>
      <w:r w:rsidRPr="00A03BD9">
        <w:rPr>
          <w:lang w:val="hr-HR"/>
        </w:rPr>
        <w:t xml:space="preserve"> rješenja</w:t>
      </w:r>
      <w:r w:rsidR="0026790F" w:rsidRPr="00A03BD9">
        <w:rPr>
          <w:lang w:val="hr-HR"/>
        </w:rPr>
        <w:t xml:space="preserve">. </w:t>
      </w:r>
      <w:r w:rsidRPr="00A03BD9">
        <w:rPr>
          <w:lang w:val="hr-HR"/>
        </w:rPr>
        <w:t xml:space="preserve">  O  žalbi  rješava  Visoki  trgovački sud Republike Hrvatske.  </w:t>
      </w:r>
    </w:p>
    <w:sectPr w:rsidSect="00F1192E" w:rsidR="0083572A" w:rsidRPr="00A03BD9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EC9" w:rsidR="00A50EC9">
      <w:r>
        <w:separator/>
      </w:r>
    </w:p>
  </w:endnote>
  <w:endnote w:id="0" w:type="continuationSeparator">
    <w:p w:rsidRDefault="00A50EC9" w:rsidR="00A5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27F34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EC9" w:rsidR="00A50EC9">
      <w:r>
        <w:separator/>
      </w:r>
    </w:p>
  </w:footnote>
  <w:footnote w:id="0" w:type="continuationSeparator">
    <w:p w:rsidRDefault="00A50EC9" w:rsidR="00A5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8845D0">
      <w:t>953</w:t>
    </w:r>
    <w:r w:rsidR="00A01BA6" w:rsidRPr="00A01BA6">
      <w:t>/201</w:t>
    </w:r>
    <w:r w:rsidR="008845D0">
      <w:t>6</w:t>
    </w:r>
    <w:r w:rsidR="00A01BA6" w:rsidRPr="00A01BA6">
      <w:t>-</w:t>
    </w:r>
    <w:r w:rsidR="00A03BD9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845D0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92AC2"/>
    <w:rsid w:val="009B5B80"/>
    <w:rsid w:val="009D33C2"/>
    <w:rsid w:val="009F5AF7"/>
    <w:rsid w:val="00A01BA6"/>
    <w:rsid w:val="00A03BD9"/>
    <w:rsid w:val="00A07F05"/>
    <w:rsid w:val="00A12828"/>
    <w:rsid w:val="00A159FB"/>
    <w:rsid w:val="00A20D46"/>
    <w:rsid w:val="00A25F6B"/>
    <w:rsid w:val="00A269C7"/>
    <w:rsid w:val="00A363B9"/>
    <w:rsid w:val="00A50EC9"/>
    <w:rsid w:val="00A5230F"/>
    <w:rsid w:val="00A63509"/>
    <w:rsid w:val="00A719E7"/>
    <w:rsid w:val="00A72A7B"/>
    <w:rsid w:val="00A776A9"/>
    <w:rsid w:val="00A77792"/>
    <w:rsid w:val="00A801EC"/>
    <w:rsid w:val="00A86B28"/>
    <w:rsid w:val="00AA437F"/>
    <w:rsid w:val="00AC409F"/>
    <w:rsid w:val="00AC5856"/>
    <w:rsid w:val="00AD0131"/>
    <w:rsid w:val="00AE2B32"/>
    <w:rsid w:val="00AF33B0"/>
    <w:rsid w:val="00B237F3"/>
    <w:rsid w:val="00B249BB"/>
    <w:rsid w:val="00B26AF8"/>
    <w:rsid w:val="00B27F34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F3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F3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F3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F3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7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F3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F3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F3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F3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- GRADNJA d.o.o. zastupanog po punomoćniku Ankica Jefić</izvorni_sadrzaj>
    <derivirana_varijabla naziv="DomainObject.Predmet.ProtustrankaFormated_1">  A - GRADNJA d.o.o. zastupanog po punomoćniku Ankica Jefić</derivirana_varijabla>
  </DomainObject.Predmet.ProtustrankaFormated>
  <DomainObject.Predmet.ProtustrankaFormatedOIB>
    <izvorni_sadrzaj>  A - GRADNJA d.o.o., OIB 10548126529 zastupanog po punomoćniku Ankica Jefić</izvorni_sadrzaj>
    <derivirana_varijabla naziv="DomainObject.Predmet.ProtustrankaFormatedOIB_1">  A - GRADNJA d.o.o., OIB 10548126529 zastupanog po punomoćniku Ankica Jefić</derivirana_varijabla>
  </DomainObject.Predmet.ProtustrankaFormatedOIB>
  <DomainObject.Predmet.ProtustrankaFormatedWithAdress>
    <izvorni_sadrzaj> A - GRADNJA d.o.o., Zametska 32a, 51000 Rijeka zastupanog po punomoćniku Ankica Jefić</izvorni_sadrzaj>
    <derivirana_varijabla naziv="DomainObject.Predmet.ProtustrankaFormatedWithAdress_1"> A - GRADNJA d.o.o., Zametska 32a, 51000 Rijeka zastupanog po punomoćniku Ankica Jefić</derivirana_varijabla>
  </DomainObject.Predmet.ProtustrankaFormatedWithAdress>
  <DomainObject.Predmet.ProtustrankaFormatedWithAdressOIB>
    <izvorni_sadrzaj> A - GRADNJA d.o.o., OIB 10548126529, Zametska 32a, 51000 Rijeka zastupanog po punomoćniku Ankica Jefić</izvorni_sadrzaj>
    <derivirana_varijabla naziv="DomainObject.Predmet.ProtustrankaFormatedWithAdressOIB_1"> A - GRADNJA d.o.o., OIB 10548126529, Zametska 32a, 51000 Rijeka zastupanog po punomoćniku Ankica Jefić</derivirana_varijabla>
  </DomainObject.Predmet.ProtustrankaFormatedWithAdressOIB>
  <DomainObject.Predmet.ProtustrankaWithAdress>
    <izvorni_sadrzaj>A - GRADNJA d.o.o. Zametska 32a, 51000 Rijeka</izvorni_sadrzaj>
    <derivirana_varijabla naziv="DomainObject.Predmet.ProtustrankaWithAdress_1">A - GRADNJA d.o.o. Zametska 32a, 51000 Rijeka</derivirana_varijabla>
  </DomainObject.Predmet.ProtustrankaWithAdress>
  <DomainObject.Predmet.ProtustrankaWithAdressOIB>
    <izvorni_sadrzaj>A - GRADNJA d.o.o., OIB 10548126529, Zametska 32a, 51000 Rijeka</izvorni_sadrzaj>
    <derivirana_varijabla naziv="DomainObject.Predmet.ProtustrankaWithAdressOIB_1">A - GRADNJA d.o.o., OIB 10548126529, Zametska 32a, 51000 Rijeka</derivirana_varijabla>
  </DomainObject.Predmet.ProtustrankaWithAdressOIB>
  <DomainObject.Predmet.ProtustrankaNazivFormated>
    <izvorni_sadrzaj>A - GRADNJA d.o.o.</izvorni_sadrzaj>
    <derivirana_varijabla naziv="DomainObject.Predmet.ProtustrankaNazivFormated_1">A - GRADNJA d.o.o.</derivirana_varijabla>
  </DomainObject.Predmet.ProtustrankaNazivFormated>
  <DomainObject.Predmet.ProtustrankaNazivFormatedOIB>
    <izvorni_sadrzaj>A - GRADNJA d.o.o., OIB 10548126529</izvorni_sadrzaj>
    <derivirana_varijabla naziv="DomainObject.Predmet.ProtustrankaNazivFormatedOIB_1">A - GRADNJA d.o.o., OIB 10548126529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 - GRADNJA d.o.o. zastupanog po punomoćniku Ankica Jefić</item>
    </izvorni_sadrzaj>
    <derivirana_varijabla naziv="DomainObject.Predmet.ProtuStrankaListFormated_1">
      <item>A - GRADNJA d.o.o. zastupanog po punomoćniku Ankica Jefić</item>
    </derivirana_varijabla>
  </DomainObject.Predmet.ProtuStrankaListFormated>
  <DomainObject.Predmet.ProtuStrankaListFormatedOIB>
    <izvorni_sadrzaj>
      <item>A - GRADNJA d.o.o., OIB 10548126529 zastupanog po punomoćniku Ankica Jefić</item>
    </izvorni_sadrzaj>
    <derivirana_varijabla naziv="DomainObject.Predmet.ProtuStrankaListFormatedOIB_1">
      <item>A - GRADNJA d.o.o., OIB 10548126529 zastupanog po punomoćniku Ankica Jefić</item>
    </derivirana_varijabla>
  </DomainObject.Predmet.ProtuStrankaListFormatedOIB>
  <DomainObject.Predmet.ProtuStrankaListFormatedWithAdress>
    <izvorni_sadrzaj>
      <item>A - GRADNJA d.o.o., Zametska 32a, 51000 Rijeka zastupanog po punomoćniku Ankica Jefić</item>
    </izvorni_sadrzaj>
    <derivirana_varijabla naziv="DomainObject.Predmet.ProtuStrankaListFormatedWithAdress_1">
      <item>A - GRADNJA d.o.o., Zametska 32a, 51000 Rijeka zastupanog po punomoćniku Ankica Jefić</item>
    </derivirana_varijabla>
  </DomainObject.Predmet.ProtuStrankaListFormatedWithAdress>
  <DomainObject.Predmet.ProtuStrankaListFormatedWithAdressOIB>
    <izvorni_sadrzaj>
      <item>A - GRADNJA d.o.o., OIB 10548126529, Zametska 32a, 51000 Rijeka zastupanog po punomoćniku Ankica Jefić</item>
    </izvorni_sadrzaj>
    <derivirana_varijabla naziv="DomainObject.Predmet.ProtuStrankaListFormatedWithAdressOIB_1">
      <item>A - GRADNJA d.o.o., OIB 10548126529, Zametska 32a, 51000 Rijeka zastupanog po punomoćniku Ankica Jefić</item>
    </derivirana_varijabla>
  </DomainObject.Predmet.ProtuStrankaListFormatedWithAdressOIB>
  <DomainObject.Predmet.ProtuStrankaListNazivFormated>
    <izvorni_sadrzaj>
      <item>A - GRADNJA d.o.o.</item>
    </izvorni_sadrzaj>
    <derivirana_varijabla naziv="DomainObject.Predmet.ProtuStrankaListNazivFormated_1">
      <item>A - GRADNJA d.o.o.</item>
    </derivirana_varijabla>
  </DomainObject.Predmet.ProtuStrankaListNazivFormated>
  <DomainObject.Predmet.ProtuStrankaListNazivFormatedOIB>
    <izvorni_sadrzaj>
      <item>A - GRADNJA d.o.o., OIB 10548126529</item>
    </izvorni_sadrzaj>
    <derivirana_varijabla naziv="DomainObject.Predmet.ProtuStrankaListNazivFormatedOIB_1">
      <item>A - GRADNJA d.o.o., OIB 10548126529</item>
    </derivirana_varijabla>
  </DomainObject.Predmet.ProtuStrankaListNazivFormatedOIB>
  <DomainObject.Predmet.OstaliListFormated>
    <izvorni_sadrzaj>
      <item>Ankica Jefić punomoćnik sudionika u postupku A - GRADNJA d.o.o.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OstaliListFormated_1">
      <item>Ankica Jefić punomoćnik sudionika u postupku A - GRADNJA d.o.o.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OstaliListFormated>
  <DomainObject.Predmet.OstaliListFormatedOIB>
    <izvorni_sadrzaj>
      <item>Ankica Jefić, OIB 95325708358 punomoćnik sudionika u postupku A - GRADNJA d.o.o.</item>
      <item>ŽUPANIJSKO DRŽAVNO ODVJETNIŠTVO, OIB 03377753055</item>
      <item>POREZNA UPRAVA, OIB 18683136487</item>
      <item>OPĆINSKI SUD U RIJECI z.k. odjel, OIB 54566384631</item>
      <item>PRIVREDNA BANKA ZAGREB - DIONIČKO DRUŠTVO, OIB 02535697732</item>
      <item>BKS Bank, dioničko društvo, OIB 61436608168</item>
    </izvorni_sadrzaj>
    <derivirana_varijabla naziv="DomainObject.Predmet.OstaliListFormatedOIB_1">
      <item>Ankica Jefić, OIB 95325708358 punomoćnik sudionika u postupku A - GRADNJA d.o.o.</item>
      <item>ŽUPANIJSKO DRŽAVNO ODVJETNIŠTVO, OIB 03377753055</item>
      <item>POREZNA UPRAVA, OIB 18683136487</item>
      <item>OPĆINSKI SUD U RIJECI z.k. odjel, OIB 54566384631</item>
      <item>PRIVREDNA BANKA ZAGREB - DIONIČKO DRUŠTVO, OIB 02535697732</item>
      <item>BKS Bank, dioničko društvo, OIB 61436608168</item>
    </derivirana_varijabla>
  </DomainObject.Predmet.OstaliListFormatedOIB>
  <DomainObject.Predmet.OstaliListFormatedWithAdress>
    <izvorni_sadrzaj>
      <item>Ankica Jefić,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Radnička cesta 50, 10000 Zagreb</item>
      <item>BKS Bank, dioničko društvo, Mljekarski Trg 3, 51000 Rijeka</item>
    </izvorni_sadrzaj>
    <derivirana_varijabla naziv="DomainObject.Predmet.OstaliListFormatedWithAdress_1">
      <item>Ankica Jefić, Spinčići 69/A, 51215 Kastav punomoćnik sudionika u postupku A - GRADNJA d.o.o.</item>
      <item>ŽUPANIJSKO DRŽAVNO ODVJETNIŠTVO, Frana Kurelca bb, 51000 Rijeka</item>
      <item>POREZNA UPRAVA, Riva 8, 51000 Rijeka</item>
      <item>OPĆINSKI SUD U RIJECI z.k. odjel, Zadarska 1 i 3, 51000 Rijeka</item>
      <item>PRIVREDNA BANKA ZAGREB - DIONIČKO DRUŠTVO, Radnička cesta 50, 10000 Zagreb</item>
      <item>BKS Bank, dioničko društvo, Mljekarski Trg 3, 51000 Rijeka</item>
    </derivirana_varijabla>
  </DomainObject.Predmet.OstaliListFormatedWithAdress>
  <DomainObject.Predmet.OstaliListFormatedWithAdressOIB>
    <izvorni_sadrzaj>
      <item>Ankica Jefić, OIB 95325708358, Spinčići 69/A, 51215 Kastav punomoćnik sudionika u postupku A - GRADNJA d.o.o.</item>
      <item>ŽUPANIJSKO DRŽAVNO ODVJETNIŠTVO, OIB 03377753055, Frana Kurelca bb, 51000 Rijeka</item>
      <item>POREZNA UPRAVA, OIB 18683136487, Riva 8, 51000 Rijeka</item>
      <item>OPĆINSKI SUD U RIJECI z.k. odjel, OIB 54566384631, Zadarska 1 i 3, 51000 Rijeka</item>
      <item>PRIVREDNA BANKA ZAGREB - DIONIČKO DRUŠTVO, OIB 02535697732, Radnička cesta 50, 10000 Zagreb</item>
      <item>BKS Bank, dioničko društvo, OIB 61436608168, Mljekarski Trg 3, 51000 Rijeka</item>
    </izvorni_sadrzaj>
    <derivirana_varijabla naziv="DomainObject.Predmet.OstaliListFormatedWithAdressOIB_1">
      <item>Ankica Jefić, OIB 95325708358, Spinčići 69/A, 51215 Kastav punomoćnik sudionika u postupku A - GRADNJA d.o.o.</item>
      <item>ŽUPANIJSKO DRŽAVNO ODVJETNIŠTVO, OIB 03377753055, Frana Kurelca bb, 51000 Rijeka</item>
      <item>POREZNA UPRAVA, OIB 18683136487, Riva 8, 51000 Rijeka</item>
      <item>OPĆINSKI SUD U RIJECI z.k. odjel, OIB 54566384631, Zadarska 1 i 3, 51000 Rijeka</item>
      <item>PRIVREDNA BANKA ZAGREB - DIONIČKO DRUŠTVO, OIB 02535697732, Radnička cesta 50, 10000 Zagreb</item>
      <item>BKS Bank, dioničko društvo, OIB 61436608168, Mljekarski Trg 3, 51000 Rijeka</item>
    </derivirana_varijabla>
  </DomainObject.Predmet.OstaliListFormatedWithAdressOIB>
  <DomainObject.Predmet.OstaliListNazivFormated>
    <izvorni_sadrzaj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OstaliListNazivFormated_1"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OstaliListNazivFormated>
  <DomainObject.Predmet.OstaliListNazivFormatedOIB>
    <izvorni_sadrzaj>
      <item>Ankica Jefić, OIB 95325708358</item>
      <item>ŽUPANIJSKO DRŽAVNO ODVJETNIŠTVO, OIB 03377753055</item>
      <item>POREZNA UPRAVA, OIB 18683136487</item>
      <item>OPĆINSKI SUD U RIJECI z.k. odjel, OIB 54566384631</item>
      <item>PRIVREDNA BANKA ZAGREB - DIONIČKO DRUŠTVO, OIB 02535697732</item>
      <item>BKS Bank, dioničko društvo, OIB 61436608168</item>
    </izvorni_sadrzaj>
    <derivirana_varijabla naziv="DomainObject.Predmet.OstaliListNazivFormatedOIB_1">
      <item>Ankica Jefić, OIB 95325708358</item>
      <item>ŽUPANIJSKO DRŽAVNO ODVJETNIŠTVO, OIB 03377753055</item>
      <item>POREZNA UPRAVA, OIB 18683136487</item>
      <item>OPĆINSKI SUD U RIJECI z.k. odjel, OIB 54566384631</item>
      <item>PRIVREDNA BANKA ZAGREB - DIONIČKO DRUŠTVO, OIB 02535697732</item>
      <item>BKS Bank, dioničko društvo, OIB 61436608168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 - GRADNJA d.o.o.</izvorni_sadrzaj>
    <derivirana_varijabla naziv="DomainObject.Predmet.ProtustrankaIDrugi_1">A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 - GRADNJA d.o.o., OIB 10548126529, Zametska 32a, 51000 Rijeka</izvorni_sadrzaj>
    <derivirana_varijabla naziv="DomainObject.Predmet.ProtustrankaIDrugiAdressOIB_1">A - GRADNJA d.o.o., OIB 10548126529, Zametska 32a,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 - GRADNJA d.o.o.</item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izvorni_sadrzaj>
    <derivirana_varijabla naziv="DomainObject.Predmet.SudioniciListNaziv_1">
      <item>FINA  Rijeka</item>
      <item>A - GRADNJA d.o.o.</item>
      <item>Ankica Jefić</item>
      <item>ŽUPANIJSKO DRŽAVNO ODVJETNIŠTVO</item>
      <item>POREZNA UPRAVA</item>
      <item>OPĆINSKI SUD U RIJECI z.k. odjel</item>
      <item>PRIVREDNA BANKA ZAGREB - DIONIČKO DRUŠTVO</item>
      <item>BKS Bank, dioničko društvo</item>
    </derivirana_varijabla>
  </DomainObject.Predmet.SudioniciListNaziv>
  <DomainObject.Predmet.SudioniciListAdressOIB>
    <izvorni_sadrzaj>
      <item>FINA  Rijeka, OIB 85821130368, Frana Kurelca 8,51000 Rijeka</item>
      <item>A - GRADNJA d.o.o., OIB 10548126529, Zametska 32a,51000 Rijeka</item>
      <item>Ankica Jefić, OIB 95325708358, Spinčići 69/A,51215 Kastav</item>
      <item>ŽUPANIJSKO DRŽAVNO ODVJETNIŠTVO, OIB 03377753055, Frana Kurelca bb,51000 Rijeka</item>
      <item>POREZNA UPRAVA, OIB 18683136487, Riva 8,51000 Rijeka</item>
      <item>OPĆINSKI SUD U RIJECI z.k. odjel, OIB 54566384631, Zadarska 1 i 3,51000 Rijeka</item>
      <item>PRIVREDNA BANKA ZAGREB - DIONIČKO DRUŠTVO, OIB 02535697732, Radnička cesta 50,10000 Zagreb</item>
      <item>BKS Bank, dioničko društvo, OIB 61436608168, Mljekarski Trg 3,51000 Rijeka</item>
    </izvorni_sadrzaj>
    <derivirana_varijabla naziv="DomainObject.Predmet.SudioniciListAdressOIB_1">
      <item>FINA  Rijeka, OIB 85821130368, Frana Kurelca 8,51000 Rijeka</item>
      <item>A - GRADNJA d.o.o., OIB 10548126529, Zametska 32a,51000 Rijeka</item>
      <item>Ankica Jefić, OIB 95325708358, Spinčići 69/A,51215 Kastav</item>
      <item>ŽUPANIJSKO DRŽAVNO ODVJETNIŠTVO, OIB 03377753055, Frana Kurelca bb,51000 Rijeka</item>
      <item>POREZNA UPRAVA, OIB 18683136487, Riva 8,51000 Rijeka</item>
      <item>OPĆINSKI SUD U RIJECI z.k. odjel, OIB 54566384631, Zadarska 1 i 3,51000 Rijeka</item>
      <item>PRIVREDNA BANKA ZAGREB - DIONIČKO DRUŠTVO, OIB 02535697732, Radnička cesta 50,10000 Zagreb</item>
      <item>BKS Bank, dioničko društvo, OIB 61436608168, Mljekarski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10548126529</item>
      <item>, OIB 95325708358</item>
      <item>, OIB 03377753055</item>
      <item>, OIB 18683136487</item>
      <item>, OIB 54566384631</item>
      <item>, OIB 02535697732</item>
      <item>, OIB 61436608168</item>
    </izvorni_sadrzaj>
    <derivirana_varijabla naziv="DomainObject.Predmet.SudioniciListNazivOIB_1">
      <item>, OIB 85821130368</item>
      <item>, OIB 10548126529</item>
      <item>, OIB 95325708358</item>
      <item>, OIB 03377753055</item>
      <item>, OIB 18683136487</item>
      <item>, OIB 54566384631</item>
      <item>, OIB 02535697732</item>
      <item>, OIB 61436608168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337</properties:Words>
  <properties:Characters>1756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2018-04-24T12:01:00Z</dcterms:created>
  <dc:creator>T SUD</dc:creator>
  <cp:lastModifiedBy>Elizabet Jovanović</cp:lastModifiedBy>
  <cp:lastPrinted>2018-04-24T12:01:00Z</cp:lastPrinted>
  <dcterms:modified xmlns:xsi="http://www.w3.org/2001/XMLSchema-instance" xsi:type="dcterms:W3CDTF">2018-04-24T12:02:00Z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(953 16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