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cf17" w14:paraId="d82cf17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2047FA">
        <w:t>St-7101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F44A16">
        <w:t xml:space="preserve"> </w:t>
      </w:r>
      <w:r w:rsidR="002047FA" w:rsidRPr="002047FA">
        <w:t>BAS 1 d.o.o., Zagreb, Ivana Kukuljevića 1, OIB: 14144276420</w:t>
      </w:r>
      <w:r w:rsidR="002047FA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2047FA">
        <w:t xml:space="preserve"> </w:t>
      </w:r>
      <w:r w:rsidR="002047FA" w:rsidRPr="002047FA">
        <w:t>BAS 1 d.o.o., Zagreb, Ivana Kukuljevića 1, OIB: 14144276420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2047FA">
        <w:t xml:space="preserve"> </w:t>
      </w:r>
      <w:r w:rsidR="002047FA" w:rsidRPr="002047FA">
        <w:t>BAS 1 d.o.o., Zagreb, Ivana Kukuljevića 1, OIB: 14144276420</w:t>
      </w:r>
      <w:r w:rsidR="00454E59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1D4A77" w:rsidP="001D4A77" w:rsidR="001D4A77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1D4A77" w:rsidP="00720C69" w:rsidR="001D4A77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1D4A77" w:rsidP="00720C69" w:rsidR="001D4A77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B31" w:rsidR="001E4B31">
      <w:r>
        <w:separator/>
      </w:r>
    </w:p>
  </w:endnote>
  <w:endnote w:id="0" w:type="continuationSeparator">
    <w:p w:rsidRDefault="001E4B31" w:rsidR="001E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B31" w:rsidR="001E4B31">
      <w:r>
        <w:separator/>
      </w:r>
    </w:p>
  </w:footnote>
  <w:footnote w:id="0" w:type="continuationSeparator">
    <w:p w:rsidRDefault="001E4B31" w:rsidR="001E4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2047FA">
      <w:t>7101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D4A77"/>
    <w:rsid w:val="001E3734"/>
    <w:rsid w:val="001E3C7E"/>
    <w:rsid w:val="001E4B31"/>
    <w:rsid w:val="001F1AC0"/>
    <w:rsid w:val="00203C4E"/>
    <w:rsid w:val="002047FA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7101</izvorni_sadrzaj>
    <derivirana_varijabla naziv="DomainObject.Predmet.Broj_1">7101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St-7101/2016</izvorni_sadrzaj>
    <derivirana_varijabla naziv="DomainObject.Predmet.OznakaBroj_1">St-7101/2016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1 d.o.o. zastupanog po punomoćniku TOMISLAV SUKSER</izvorni_sadrzaj>
    <derivirana_varijabla naziv="DomainObject.Predmet.ProtustrankaFormated_1">  BAS 1 d.o.o. zastupanog po punomoćniku TOMISLAV SUKSER</derivirana_varijabla>
  </DomainObject.Predmet.ProtustrankaFormated>
  <DomainObject.Predmet.ProtustrankaFormatedOIB>
    <izvorni_sadrzaj>  BAS 1 d.o.o., OIB 14144276420 zastupanog po punomoćniku TOMISLAV SUKSER</izvorni_sadrzaj>
    <derivirana_varijabla naziv="DomainObject.Predmet.ProtustrankaFormatedOIB_1">  BAS 1 d.o.o., OIB 14144276420 zastupanog po punomoćniku TOMISLAV SUKSER</derivirana_varijabla>
  </DomainObject.Predmet.ProtustrankaFormatedOIB>
  <DomainObject.Predmet.ProtustrankaFormatedWithAdress>
    <izvorni_sadrzaj> BAS 1 d.o.o., Ivana Kukuljevića 1, 10000 Zagreb zastupanog po punomoćniku TOMISLAV SUKSER</izvorni_sadrzaj>
    <derivirana_varijabla naziv="DomainObject.Predmet.ProtustrankaFormatedWithAdress_1"> BAS 1 d.o.o., Ivana Kukuljevića 1, 10000 Zagreb zastupanog po punomoćniku TOMISLAV SUKSER</derivirana_varijabla>
  </DomainObject.Predmet.ProtustrankaFormatedWithAdress>
  <DomainObject.Predmet.ProtustrankaFormatedWithAdressOIB>
    <izvorni_sadrzaj> BAS 1 d.o.o., OIB 14144276420, Ivana Kukuljevića 1, 10000 Zagreb zastupanog po punomoćniku TOMISLAV SUKSER</izvorni_sadrzaj>
    <derivirana_varijabla naziv="DomainObject.Predmet.ProtustrankaFormatedWithAdressOIB_1"> BAS 1 d.o.o., OIB 14144276420, Ivana Kukuljevića 1, 10000 Zagreb zastupanog po punomoćniku TOMISLAV SUKSER</derivirana_varijabla>
  </DomainObject.Predmet.ProtustrankaFormatedWithAdressOIB>
  <DomainObject.Predmet.ProtustrankaWithAdress>
    <izvorni_sadrzaj>BAS 1 d.o.o. Ivana Kukuljevića 1, 10000 Zagreb</izvorni_sadrzaj>
    <derivirana_varijabla naziv="DomainObject.Predmet.ProtustrankaWithAdress_1">BAS 1 d.o.o. Ivana Kukuljevića 1, 10000 Zagreb</derivirana_varijabla>
  </DomainObject.Predmet.ProtustrankaWithAdress>
  <DomainObject.Predmet.ProtustrankaWithAdressOIB>
    <izvorni_sadrzaj>BAS 1 d.o.o., OIB 14144276420, Ivana Kukuljevića 1, 10000 Zagreb</izvorni_sadrzaj>
    <derivirana_varijabla naziv="DomainObject.Predmet.ProtustrankaWithAdressOIB_1">BAS 1 d.o.o., OIB 14144276420, Ivana Kukuljevića 1, 10000 Zagreb</derivirana_varijabla>
  </DomainObject.Predmet.ProtustrankaWithAdressOIB>
  <DomainObject.Predmet.ProtustrankaNazivFormated>
    <izvorni_sadrzaj>BAS 1 d.o.o.</izvorni_sadrzaj>
    <derivirana_varijabla naziv="DomainObject.Predmet.ProtustrankaNazivFormated_1">BAS 1 d.o.o.</derivirana_varijabla>
  </DomainObject.Predmet.ProtustrankaNazivFormated>
  <DomainObject.Predmet.ProtustrankaNazivFormatedOIB>
    <izvorni_sadrzaj>BAS 1 d.o.o., OIB 14144276420</izvorni_sadrzaj>
    <derivirana_varijabla naziv="DomainObject.Predmet.ProtustrankaNazivFormatedOIB_1">BAS 1 d.o.o., OIB 14144276420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1 d.o.o. zastupanog po punomoćniku TOMISLAV SUKSER</item>
    </izvorni_sadrzaj>
    <derivirana_varijabla naziv="DomainObject.Predmet.ProtuStrankaListFormated_1">
      <item>BAS 1 d.o.o. zastupanog po punomoćniku TOMISLAV SUKSER</item>
    </derivirana_varijabla>
  </DomainObject.Predmet.ProtuStrankaListFormated>
  <DomainObject.Predmet.ProtuStrankaListFormatedOIB>
    <izvorni_sadrzaj>
      <item>BAS 1 d.o.o., OIB 14144276420 zastupanog po punomoćniku TOMISLAV SUKSER</item>
    </izvorni_sadrzaj>
    <derivirana_varijabla naziv="DomainObject.Predmet.ProtuStrankaListFormatedOIB_1">
      <item>BAS 1 d.o.o., OIB 14144276420 zastupanog po punomoćniku TOMISLAV SUKSER</item>
    </derivirana_varijabla>
  </DomainObject.Predmet.ProtuStrankaListFormatedOIB>
  <DomainObject.Predmet.ProtuStrankaListFormatedWithAdress>
    <izvorni_sadrzaj>
      <item>BAS 1 d.o.o., Ivana Kukuljevića 1, 10000 Zagreb zastupanog po punomoćniku TOMISLAV SUKSER</item>
    </izvorni_sadrzaj>
    <derivirana_varijabla naziv="DomainObject.Predmet.ProtuStrankaListFormatedWithAdress_1">
      <item>BAS 1 d.o.o., Ivana Kukuljevića 1, 10000 Zagreb zastupanog po punomoćniku TOMISLAV SUKSER</item>
    </derivirana_varijabla>
  </DomainObject.Predmet.ProtuStrankaListFormatedWithAdress>
  <DomainObject.Predmet.ProtuStrankaListFormatedWithAdressOIB>
    <izvorni_sadrzaj>
      <item>BAS 1 d.o.o., OIB 14144276420, Ivana Kukuljevića 1, 10000 Zagreb zastupanog po punomoćniku TOMISLAV SUKSER</item>
    </izvorni_sadrzaj>
    <derivirana_varijabla naziv="DomainObject.Predmet.ProtuStrankaListFormatedWithAdressOIB_1">
      <item>BAS 1 d.o.o., OIB 14144276420, Ivana Kukuljevića 1, 10000 Zagreb zastupanog po punomoćniku TOMISLAV SUKSER</item>
    </derivirana_varijabla>
  </DomainObject.Predmet.ProtuStrankaListFormatedWithAdressOIB>
  <DomainObject.Predmet.ProtuStrankaListNazivFormated>
    <izvorni_sadrzaj>
      <item>BAS 1 d.o.o.</item>
    </izvorni_sadrzaj>
    <derivirana_varijabla naziv="DomainObject.Predmet.ProtuStrankaListNazivFormated_1">
      <item>BAS 1 d.o.o.</item>
    </derivirana_varijabla>
  </DomainObject.Predmet.ProtuStrankaListNazivFormated>
  <DomainObject.Predmet.ProtuStrankaListNazivFormatedOIB>
    <izvorni_sadrzaj>
      <item>BAS 1 d.o.o., OIB 14144276420</item>
    </izvorni_sadrzaj>
    <derivirana_varijabla naziv="DomainObject.Predmet.ProtuStrankaListNazivFormatedOIB_1">
      <item>BAS 1 d.o.o., OIB 14144276420</item>
    </derivirana_varijabla>
  </DomainObject.Predmet.ProtuStrankaListNazivFormatedOIB>
  <DomainObject.Predmet.OstaliListFormated>
    <izvorni_sadrzaj>
      <item>TOMISLAV SUKSER punomoćnik sudionika u postupku BAS 1 d.o.o.</item>
    </izvorni_sadrzaj>
    <derivirana_varijabla naziv="DomainObject.Predmet.OstaliListFormated_1">
      <item>TOMISLAV SUKSER punomoćnik sudionika u postupku BAS 1 d.o.o.</item>
    </derivirana_varijabla>
  </DomainObject.Predmet.OstaliListFormated>
  <DomainObject.Predmet.OstaliListFormatedOIB>
    <izvorni_sadrzaj>
      <item>TOMISLAV SUKSER, OIB 49766728100 punomoćnik sudionika u postupku BAS 1 d.o.o.</item>
    </izvorni_sadrzaj>
    <derivirana_varijabla naziv="DomainObject.Predmet.OstaliListFormatedOIB_1">
      <item>TOMISLAV SUKSER, OIB 49766728100 punomoćnik sudionika u postupku BAS 1 d.o.o.</item>
    </derivirana_varijabla>
  </DomainObject.Predmet.OstaliListFormatedOIB>
  <DomainObject.Predmet.OstaliListFormatedWithAdress>
    <izvorni_sadrzaj>
      <item>TOMISLAV SUKSER, DOBRI DOL 41, 10000 Zagreb punomoćnik sudionika u postupku BAS 1 d.o.o.</item>
    </izvorni_sadrzaj>
    <derivirana_varijabla naziv="DomainObject.Predmet.OstaliListFormatedWithAdress_1">
      <item>TOMISLAV SUKSER, DOBRI DOL 41, 10000 Zagreb punomoćnik sudionika u postupku BAS 1 d.o.o.</item>
    </derivirana_varijabla>
  </DomainObject.Predmet.OstaliListFormatedWithAdress>
  <DomainObject.Predmet.OstaliListFormatedWithAdressOIB>
    <izvorni_sadrzaj>
      <item>TOMISLAV SUKSER, OIB 49766728100, DOBRI DOL 41, 10000 Zagreb punomoćnik sudionika u postupku BAS 1 d.o.o.</item>
    </izvorni_sadrzaj>
    <derivirana_varijabla naziv="DomainObject.Predmet.OstaliListFormatedWithAdressOIB_1">
      <item>TOMISLAV SUKSER, OIB 49766728100, DOBRI DOL 41, 10000 Zagreb punomoćnik sudionika u postupku BAS 1 d.o.o.</item>
    </derivirana_varijabla>
  </DomainObject.Predmet.OstaliListFormatedWithAdressOIB>
  <DomainObject.Predmet.OstaliListNazivFormated>
    <izvorni_sadrzaj>
      <item>TOMISLAV SUKSER</item>
    </izvorni_sadrzaj>
    <derivirana_varijabla naziv="DomainObject.Predmet.OstaliListNazivFormated_1">
      <item>TOMISLAV SUKSER</item>
    </derivirana_varijabla>
  </DomainObject.Predmet.OstaliListNazivFormated>
  <DomainObject.Predmet.OstaliListNazivFormatedOIB>
    <izvorni_sadrzaj>
      <item>TOMISLAV SUKSER, OIB 49766728100</item>
    </izvorni_sadrzaj>
    <derivirana_varijabla naziv="DomainObject.Predmet.OstaliListNazivFormatedOIB_1">
      <item>TOMISLAV SUKSER, OIB 49766728100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1 d.o.o.</izvorni_sadrzaj>
    <derivirana_varijabla naziv="DomainObject.Predmet.ProtustrankaIDrugi_1">BAS 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BAS 1 d.o.o., OIB 14144276420, Ivana Kukuljevića 1, 10000 Zagreb</izvorni_sadrzaj>
    <derivirana_varijabla naziv="DomainObject.Predmet.ProtustrankaIDrugiAdressOIB_1">BAS 1 d.o.o., OIB 14144276420, Ivana Kukuljevića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 1 d.o.o.</item>
      <item>TOMISLAV SUKSER</item>
    </izvorni_sadrzaj>
    <derivirana_varijabla naziv="DomainObject.Predmet.SudioniciListNaziv_1">
      <item>FINA Regionalni centar Zagreb</item>
      <item>BAS 1 d.o.o.</item>
      <item>TOMISLAV SUKSER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 1 d.o.o., OIB 14144276420, Ivana Kukuljevića 1,10000 Zagreb</item>
      <item>TOMISLAV SUKSER, OIB 49766728100, DOBRI DOL 41,10000 Zagreb</item>
    </izvorni_sadrzaj>
    <derivirana_varijabla naziv="DomainObject.Predmet.SudioniciListAdressOIB_1">
      <item>FINA Regionalni centar Zagreb, OIB 85821130368, Trg svibanjskih žrtava 1995. br. 1,10000 Zagreb</item>
      <item>BAS 1 d.o.o., OIB 14144276420, Ivana Kukuljevića 1,10000 Zagreb</item>
      <item>TOMISLAV SUKSER, OIB 49766728100, DOBRI DOL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14144276420</item>
      <item>, OIB 49766728100</item>
    </izvorni_sadrzaj>
    <derivirana_varijabla naziv="DomainObject.Predmet.SudioniciListNazivOIB_1">
      <item>, OIB 85821130368</item>
      <item>, OIB 14144276420</item>
      <item>, OIB 49766728100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1710A-CA19-4794-A3EB-FE5EF5BF3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1748</properties:Characters>
  <properties:Lines>60</properties:Lines>
  <properties:Paragraphs>21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2017-03-09T13:32:00Z</cp:lastPrinted>
  <dcterms:modified xmlns:xsi="http://www.w3.org/2001/XMLSchema-instance" xsi:type="dcterms:W3CDTF">2017-03-09T13:32:00Z</dcterms:modified>
  <cp:revision>34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