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f0199" w14:paraId="40f0199" w:rsidRDefault="00E151BF" w:rsidP="00E151BF" w:rsidR="008E27A9">
      <w:pPr>
        <w:pStyle w:val="Naslov1"/>
        <w:ind w:firstLine="720" w:left="5040"/>
        <w15:collapsed w:val="false"/>
      </w:pPr>
      <w:bookmarkStart w:name="_GoBack" w:id="0"/>
      <w:bookmarkEnd w:id="0"/>
      <w:r w:rsidRPr="00E151BF">
        <w:rPr>
          <w:b w:val="false"/>
        </w:rPr>
        <w:t>14 St-</w:t>
      </w:r>
      <w:r w:rsidR="002C35E2">
        <w:rPr>
          <w:b w:val="false"/>
        </w:rPr>
        <w:t>1784</w:t>
      </w:r>
      <w:r w:rsidRPr="00E151BF">
        <w:rPr>
          <w:b w:val="false"/>
        </w:rPr>
        <w:t>/1</w:t>
      </w:r>
      <w:r w:rsidR="002C35E2">
        <w:rPr>
          <w:b w:val="false"/>
        </w:rPr>
        <w:t>6</w:t>
      </w:r>
      <w:r w:rsidRPr="00E151BF">
        <w:rPr>
          <w:b w:val="false"/>
        </w:rPr>
        <w:t>-</w:t>
      </w:r>
      <w:r w:rsidR="002C35E2">
        <w:rPr>
          <w:b w:val="false"/>
        </w:rPr>
        <w:t>52</w:t>
      </w:r>
    </w:p>
    <w:p w:rsidRDefault="002B098B" w:rsidP="002B098B" w:rsidR="002B098B">
      <w:r>
        <w:rPr>
          <w:rStyle w:val="Naglaeno"/>
        </w:rPr>
        <w:t xml:space="preserve">             </w:t>
      </w:r>
      <w:r w:rsidR="00096A0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098B" w:rsidP="002B098B" w:rsidR="002B098B" w:rsidRPr="00D21A2C"/>
    <w:p w:rsidRDefault="002B098B" w:rsidP="002B098B" w:rsidR="002B098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B098B" w:rsidP="002B098B" w:rsidR="002B098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E27A9" w:rsidP="002B098B" w:rsidR="008E27A9">
      <w:pPr>
        <w:pStyle w:val="Naslov1"/>
        <w:jc w:val="left"/>
      </w:pPr>
    </w:p>
    <w:p w:rsidRDefault="008E27A9" w:rsidP="008E27A9" w:rsidR="008E27A9">
      <w:pPr>
        <w:pStyle w:val="Naslov1"/>
      </w:pPr>
    </w:p>
    <w:p w:rsidRDefault="0004279F" w:rsidP="008E27A9" w:rsidR="0004279F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8E27A9" w:rsidP="008E27A9" w:rsidR="008E27A9" w:rsidRPr="0004279F">
      <w:pPr>
        <w:pStyle w:val="Naslov1"/>
        <w:rPr>
          <w:b w:val="false"/>
          <w:bCs w:val="false"/>
        </w:rPr>
      </w:pPr>
      <w:r w:rsidRPr="0004279F">
        <w:rPr>
          <w:b w:val="false"/>
          <w:bCs w:val="false"/>
        </w:rPr>
        <w:t>R J E Š E N J E</w:t>
      </w:r>
    </w:p>
    <w:p w:rsidRDefault="008E27A9" w:rsidP="008E27A9" w:rsidR="008E27A9"/>
    <w:p w:rsidRDefault="008E27A9" w:rsidP="008E27A9" w:rsidR="008E27A9">
      <w:pPr>
        <w:jc w:val="center"/>
      </w:pPr>
    </w:p>
    <w:p w:rsidRDefault="002C35E2" w:rsidP="002C35E2" w:rsidR="002C35E2">
      <w:pPr>
        <w:jc w:val="both"/>
      </w:pPr>
      <w:r>
        <w:tab/>
      </w:r>
      <w:r w:rsidRPr="00911553">
        <w:t xml:space="preserve">Trgovački sud u Osijeku, po sucu mr. sc. Tihomiru Kovačeviću, kao stečajnom sucu, </w:t>
      </w:r>
      <w:r>
        <w:t>u</w:t>
      </w:r>
      <w:r w:rsidRPr="00911553">
        <w:t xml:space="preserve"> stečajno</w:t>
      </w:r>
      <w:r>
        <w:t>m</w:t>
      </w:r>
      <w:r w:rsidRPr="00911553">
        <w:t xml:space="preserve"> postupk</w:t>
      </w:r>
      <w:r>
        <w:t>u</w:t>
      </w:r>
      <w:r w:rsidRPr="00911553">
        <w:t xml:space="preserve"> nad dužnikom KRUBER d.o.o. za proizvodnju, trgovinu i usluge</w:t>
      </w:r>
      <w:r>
        <w:t xml:space="preserve"> u stečaju</w:t>
      </w:r>
      <w:r w:rsidRPr="00911553">
        <w:t xml:space="preserve">, Đakovo, A. Starčevića 29, MBS 030096905, OIB 20700661383, dana </w:t>
      </w:r>
      <w:r>
        <w:t>18</w:t>
      </w:r>
      <w:r w:rsidRPr="00911553">
        <w:t xml:space="preserve">. </w:t>
      </w:r>
      <w:r>
        <w:t>prosinc</w:t>
      </w:r>
      <w:r w:rsidRPr="00911553">
        <w:t>a 201</w:t>
      </w:r>
      <w:r>
        <w:t>7</w:t>
      </w:r>
      <w:r w:rsidRPr="00911553">
        <w:t>.</w:t>
      </w:r>
    </w:p>
    <w:p w:rsidRDefault="00E151BF" w:rsidP="008E27A9" w:rsidR="00E151BF">
      <w:pPr>
        <w:ind w:firstLine="708"/>
        <w:jc w:val="both"/>
      </w:pPr>
    </w:p>
    <w:p w:rsidRDefault="00C12C09" w:rsidP="008E27A9" w:rsidR="00C12C09">
      <w:pPr>
        <w:ind w:firstLine="708"/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r i j e š i o   j e</w:t>
      </w:r>
    </w:p>
    <w:p w:rsidRDefault="008E27A9" w:rsidP="008E27A9" w:rsidR="008E27A9">
      <w:pPr>
        <w:ind w:firstLine="708"/>
        <w:jc w:val="center"/>
        <w:rPr>
          <w:b/>
        </w:rPr>
      </w:pPr>
    </w:p>
    <w:p w:rsidRDefault="00E7194E" w:rsidP="00E7194E" w:rsidR="00E7194E">
      <w:pPr>
        <w:ind w:left="1080"/>
        <w:jc w:val="both"/>
      </w:pPr>
    </w:p>
    <w:p w:rsidRDefault="008E27A9" w:rsidP="00027376" w:rsidR="008E27A9">
      <w:pPr>
        <w:numPr>
          <w:ilvl w:val="0"/>
          <w:numId w:val="1"/>
        </w:numPr>
        <w:jc w:val="both"/>
      </w:pPr>
      <w:r>
        <w:t>Određuje se završno ročište vjerovnika</w:t>
      </w:r>
      <w:r w:rsidR="00F31436">
        <w:t xml:space="preserve"> </w:t>
      </w:r>
      <w:r>
        <w:t>za dan</w:t>
      </w:r>
    </w:p>
    <w:p w:rsidRDefault="008E27A9" w:rsidP="008E27A9" w:rsidR="008E27A9">
      <w:pPr>
        <w:jc w:val="both"/>
      </w:pPr>
    </w:p>
    <w:p w:rsidRDefault="002C35E2" w:rsidP="00C12C09" w:rsidR="00C12C09">
      <w:pPr>
        <w:jc w:val="center"/>
        <w:rPr>
          <w:bCs/>
        </w:rPr>
      </w:pPr>
      <w:r>
        <w:rPr>
          <w:bCs/>
        </w:rPr>
        <w:t>1</w:t>
      </w:r>
      <w:r w:rsidR="001A1192">
        <w:rPr>
          <w:bCs/>
        </w:rPr>
        <w:t>5</w:t>
      </w:r>
      <w:r w:rsidR="008E27A9" w:rsidRPr="0004279F">
        <w:rPr>
          <w:bCs/>
        </w:rPr>
        <w:t xml:space="preserve">. </w:t>
      </w:r>
      <w:r>
        <w:rPr>
          <w:bCs/>
        </w:rPr>
        <w:t>veljače</w:t>
      </w:r>
      <w:r w:rsidR="008E27A9" w:rsidRPr="0004279F">
        <w:rPr>
          <w:bCs/>
        </w:rPr>
        <w:t xml:space="preserve"> 201</w:t>
      </w:r>
      <w:r>
        <w:rPr>
          <w:bCs/>
        </w:rPr>
        <w:t>8</w:t>
      </w:r>
      <w:r w:rsidR="008E27A9" w:rsidRPr="0004279F">
        <w:rPr>
          <w:bCs/>
        </w:rPr>
        <w:t xml:space="preserve">. godine u </w:t>
      </w:r>
      <w:r>
        <w:rPr>
          <w:bCs/>
        </w:rPr>
        <w:t>11</w:t>
      </w:r>
      <w:r w:rsidR="008E27A9" w:rsidRPr="0004279F">
        <w:rPr>
          <w:bCs/>
        </w:rPr>
        <w:t>,</w:t>
      </w:r>
      <w:r w:rsidR="004F36C5">
        <w:rPr>
          <w:bCs/>
        </w:rPr>
        <w:t>0</w:t>
      </w:r>
      <w:r w:rsidR="008E27A9" w:rsidRPr="0004279F">
        <w:rPr>
          <w:bCs/>
        </w:rPr>
        <w:t>0 sati,</w:t>
      </w:r>
    </w:p>
    <w:p w:rsidRDefault="008E27A9" w:rsidP="00C12C09" w:rsidR="00C12C09" w:rsidRPr="00C12C09">
      <w:pPr>
        <w:jc w:val="center"/>
        <w:rPr>
          <w:bCs/>
        </w:rPr>
      </w:pPr>
      <w:r>
        <w:t>koje će se održati u prostorijama</w:t>
      </w:r>
    </w:p>
    <w:p w:rsidRDefault="008E27A9" w:rsidP="00C12C09" w:rsidR="008E27A9">
      <w:pPr>
        <w:ind w:left="720"/>
        <w:jc w:val="center"/>
      </w:pPr>
      <w:r>
        <w:t xml:space="preserve">Trgovačkog suda u Osijeku, Zagrebačka 2, soba broj </w:t>
      </w:r>
      <w:r w:rsidR="00C12C09">
        <w:t>39</w:t>
      </w:r>
      <w:r w:rsidR="00D761B5">
        <w:t>/I</w:t>
      </w:r>
      <w:r w:rsidR="00C12C09">
        <w:t>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  <w:t>Za predmetno ročište predlaže se slijedeći: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</w:r>
      <w:r w:rsidR="00A06D6D">
        <w:tab/>
      </w:r>
      <w:r>
        <w:t>DNEVNI RED:</w:t>
      </w:r>
    </w:p>
    <w:p w:rsidRDefault="008E27A9" w:rsidP="00D258CC" w:rsidR="008E27A9">
      <w:pPr>
        <w:numPr>
          <w:ilvl w:val="0"/>
          <w:numId w:val="2"/>
        </w:numPr>
        <w:tabs>
          <w:tab w:pos="1080" w:val="clear"/>
          <w:tab w:pos="2127" w:val="num"/>
        </w:tabs>
        <w:ind w:hanging="567" w:left="2127"/>
        <w:jc w:val="both"/>
      </w:pPr>
      <w:r>
        <w:t xml:space="preserve">Rasprava o završnom računu </w:t>
      </w:r>
      <w:r w:rsidR="00D258CC">
        <w:t xml:space="preserve">i završnom izvješću </w:t>
      </w:r>
      <w:r>
        <w:t>stečajn</w:t>
      </w:r>
      <w:r w:rsidR="00933287">
        <w:t>og</w:t>
      </w:r>
      <w:r>
        <w:t xml:space="preserve"> upravitelj</w:t>
      </w:r>
      <w:r w:rsidR="00933287">
        <w:t>a</w:t>
      </w:r>
    </w:p>
    <w:p w:rsidRDefault="008E27A9" w:rsidP="000D117D" w:rsidR="00A12125">
      <w:pPr>
        <w:numPr>
          <w:ilvl w:val="0"/>
          <w:numId w:val="2"/>
        </w:numPr>
        <w:ind w:firstLine="480"/>
        <w:jc w:val="both"/>
      </w:pPr>
      <w:r>
        <w:t xml:space="preserve">Podnošenje prigovora na završni </w:t>
      </w:r>
      <w:r w:rsidR="000D117D">
        <w:t>popis</w:t>
      </w:r>
      <w:r w:rsidR="00D258CC">
        <w:t xml:space="preserve"> </w:t>
      </w:r>
    </w:p>
    <w:p w:rsidRDefault="00A12125" w:rsidP="000D117D" w:rsidR="008E27A9">
      <w:pPr>
        <w:numPr>
          <w:ilvl w:val="0"/>
          <w:numId w:val="2"/>
        </w:numPr>
        <w:ind w:firstLine="480"/>
        <w:jc w:val="both"/>
      </w:pPr>
      <w:r>
        <w:t>Podnošenje prigovora na diobni popis za</w:t>
      </w:r>
      <w:r w:rsidR="00D258CC">
        <w:t xml:space="preserve"> završn</w:t>
      </w:r>
      <w:r>
        <w:t>u</w:t>
      </w:r>
      <w:r w:rsidR="00D258CC">
        <w:t xml:space="preserve"> </w:t>
      </w:r>
      <w:r>
        <w:t>diobu</w:t>
      </w:r>
    </w:p>
    <w:p w:rsidRDefault="008E27A9" w:rsidP="00A06D6D" w:rsidR="008E27A9">
      <w:pPr>
        <w:numPr>
          <w:ilvl w:val="0"/>
          <w:numId w:val="2"/>
        </w:numPr>
        <w:ind w:firstLine="480"/>
        <w:jc w:val="both"/>
      </w:pPr>
      <w:r>
        <w:t>Razno.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numPr>
          <w:ilvl w:val="0"/>
          <w:numId w:val="1"/>
        </w:numPr>
        <w:jc w:val="both"/>
      </w:pPr>
      <w:r>
        <w:t xml:space="preserve">Sva dokumentacija za predmetno ročište biti će izložena u sudu u sobi broj </w:t>
      </w:r>
      <w:r w:rsidR="0024008B">
        <w:t>39</w:t>
      </w:r>
      <w:r>
        <w:t>/</w:t>
      </w:r>
      <w:r w:rsidR="0024008B">
        <w:t>II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Obrazloženje</w:t>
      </w:r>
    </w:p>
    <w:p w:rsidRDefault="008E27A9" w:rsidP="008E27A9" w:rsidR="008E27A9">
      <w:pPr>
        <w:jc w:val="center"/>
        <w:rPr>
          <w:b/>
        </w:rPr>
      </w:pPr>
    </w:p>
    <w:p w:rsidRDefault="008E27A9" w:rsidP="008E27A9" w:rsidR="008E27A9">
      <w:pPr>
        <w:jc w:val="center"/>
        <w:rPr>
          <w:b/>
        </w:rPr>
      </w:pPr>
    </w:p>
    <w:p w:rsidRDefault="008E27A9" w:rsidP="00D00484" w:rsidR="008E27A9">
      <w:pPr>
        <w:jc w:val="both"/>
      </w:pPr>
      <w:r>
        <w:tab/>
        <w:t>Temeljem prijedloga stečajn</w:t>
      </w:r>
      <w:r w:rsidR="00D74CEA">
        <w:t>og</w:t>
      </w:r>
      <w:r>
        <w:t xml:space="preserve"> upravitelj</w:t>
      </w:r>
      <w:r w:rsidR="00D74CEA">
        <w:t>a</w:t>
      </w:r>
      <w:r>
        <w:t xml:space="preserve"> od </w:t>
      </w:r>
      <w:r w:rsidR="00C515F6">
        <w:t>12</w:t>
      </w:r>
      <w:r w:rsidR="00A06D6D">
        <w:t>.</w:t>
      </w:r>
      <w:r w:rsidR="00A12125">
        <w:t>1</w:t>
      </w:r>
      <w:r w:rsidR="00C515F6">
        <w:t>2</w:t>
      </w:r>
      <w:r w:rsidR="00A06D6D">
        <w:t>.</w:t>
      </w:r>
      <w:r>
        <w:t>201</w:t>
      </w:r>
      <w:r w:rsidR="0024008B">
        <w:t>7</w:t>
      </w:r>
      <w:r>
        <w:t xml:space="preserve">. godine, a budući je unovčena cjelokupna imovina stečajnog dužnika, stečajni sudac je temeljem čl. 193. </w:t>
      </w:r>
      <w:r w:rsidR="00D00484" w:rsidRPr="00D00484">
        <w:t>Stečajnog zakona (NN 44/96, 29/99, 129/00, 123/03, 82/06, 116/10, 25/12 i 133/12), a u vezi s čl. 441. Stečajnog zakona (NN 71/15)</w:t>
      </w:r>
      <w:r w:rsidR="00D00484">
        <w:t xml:space="preserve"> </w:t>
      </w:r>
      <w:r>
        <w:t>odlučio kao u izreci.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D00484" w:rsidR="008E27A9">
      <w:pPr>
        <w:jc w:val="center"/>
      </w:pPr>
      <w:r>
        <w:t xml:space="preserve">U Osijeku </w:t>
      </w:r>
      <w:r w:rsidR="00C515F6">
        <w:t>18</w:t>
      </w:r>
      <w:r w:rsidR="00357E07" w:rsidRPr="008B7863">
        <w:t xml:space="preserve">. </w:t>
      </w:r>
      <w:r w:rsidR="00C515F6">
        <w:t>prosinc</w:t>
      </w:r>
      <w:r w:rsidR="00357E07">
        <w:t>a</w:t>
      </w:r>
      <w:r w:rsidR="00357E07" w:rsidRPr="008B7863">
        <w:t xml:space="preserve"> </w:t>
      </w:r>
      <w:r>
        <w:t>201</w:t>
      </w:r>
      <w:r w:rsidR="0024008B">
        <w:t>7</w:t>
      </w:r>
      <w:r>
        <w:t xml:space="preserve">. </w:t>
      </w:r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 w:rsidRPr="0004279F">
      <w:pPr>
        <w:jc w:val="both"/>
      </w:pPr>
      <w:r w:rsidRPr="0004279F">
        <w:t>Zapisničar</w:t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  <w:t>STEČAJNI SUDAC</w:t>
      </w:r>
    </w:p>
    <w:p w:rsidRDefault="00A06D6D" w:rsidP="008E27A9" w:rsidR="008E27A9" w:rsidRPr="0004279F">
      <w:pPr>
        <w:jc w:val="both"/>
      </w:pPr>
      <w:r w:rsidRPr="0004279F">
        <w:t>Elizabeta Đeke</w:t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  <w:t xml:space="preserve">       mr.</w:t>
      </w:r>
      <w:r w:rsidRPr="0004279F">
        <w:t xml:space="preserve"> </w:t>
      </w:r>
      <w:r w:rsidR="008E27A9" w:rsidRPr="0004279F">
        <w:t xml:space="preserve">sc. </w:t>
      </w:r>
      <w:smartTag w:element="PersonName" w:uri="urn:schemas-microsoft-com:office:smarttags">
        <w:r w:rsidR="008E27A9" w:rsidRPr="0004279F">
          <w:t>Tihomir Kovačević</w:t>
        </w:r>
      </w:smartTag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>
      <w:pPr>
        <w:jc w:val="both"/>
      </w:pPr>
      <w:r>
        <w:t>D</w:t>
      </w:r>
      <w:r w:rsidR="00A06D6D">
        <w:t xml:space="preserve"> </w:t>
      </w:r>
      <w:r>
        <w:t>N</w:t>
      </w:r>
      <w:r w:rsidR="00A06D6D">
        <w:t xml:space="preserve"> </w:t>
      </w:r>
      <w:r>
        <w:t>A</w:t>
      </w:r>
      <w:r w:rsidR="00A06D6D">
        <w:t xml:space="preserve"> </w:t>
      </w:r>
      <w:r>
        <w:t>:</w:t>
      </w:r>
    </w:p>
    <w:p w:rsidRDefault="008E27A9" w:rsidP="00D761B5" w:rsidR="008E27A9">
      <w:pPr>
        <w:numPr>
          <w:ilvl w:val="0"/>
          <w:numId w:val="3"/>
        </w:numPr>
        <w:jc w:val="both"/>
      </w:pPr>
      <w:r>
        <w:t>stečajn</w:t>
      </w:r>
      <w:r w:rsidR="00933287">
        <w:t>i</w:t>
      </w:r>
      <w:r>
        <w:t xml:space="preserve"> upravitelj</w:t>
      </w:r>
      <w:r w:rsidR="0024008B">
        <w:t xml:space="preserve"> </w:t>
      </w:r>
      <w:r w:rsidR="00C515F6">
        <w:t>Tihomir Zec</w:t>
      </w:r>
    </w:p>
    <w:p w:rsidRDefault="00D00484" w:rsidP="00D00484" w:rsidR="00D00484" w:rsidRPr="00D00484">
      <w:pPr>
        <w:numPr>
          <w:ilvl w:val="0"/>
          <w:numId w:val="3"/>
        </w:numPr>
        <w:jc w:val="both"/>
      </w:pPr>
      <w:r w:rsidRPr="00D00484">
        <w:t xml:space="preserve">mrežna stranica e-Oglasna ploča sudova </w:t>
      </w:r>
    </w:p>
    <w:p w:rsidRDefault="008E27A9" w:rsidP="008E27A9" w:rsidR="008E27A9" w:rsidRPr="008E27A9">
      <w:pPr>
        <w:jc w:val="center"/>
      </w:pPr>
    </w:p>
    <w:p w:rsidRDefault="008E27A9" w:rsidP="008E27A9" w:rsidR="008E27A9" w:rsidRPr="008E27A9">
      <w:pPr>
        <w:jc w:val="both"/>
      </w:pPr>
    </w:p>
    <w:p w:rsidRDefault="00DE53D9" w:rsidR="00DE53D9"/>
    <w:sectPr w:rsidSect="008E27A9" w:rsidR="00DE53D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9AD" w:rsidR="00AB69AD">
      <w:r>
        <w:separator/>
      </w:r>
    </w:p>
  </w:endnote>
  <w:endnote w:id="0" w:type="continuationSeparator">
    <w:p w:rsidRDefault="00AB69AD" w:rsidR="00AB6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15F6" w:rsidR="00C515F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15F6" w:rsidR="00C515F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15F6" w:rsidR="00C515F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9AD" w:rsidR="00AB69AD">
      <w:r>
        <w:separator/>
      </w:r>
    </w:p>
  </w:footnote>
  <w:footnote w:id="0" w:type="continuationSeparator">
    <w:p w:rsidRDefault="00AB69AD" w:rsidR="00AB69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1805" w:rsidR="00D8180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18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1805" w:rsidP="008A3CDF" w:rsidR="00D81805" w:rsidRPr="008E27A9">
    <w:pPr>
      <w:pStyle w:val="Naslov1"/>
      <w:jc w:val="right"/>
      <w:rPr>
        <w:b w:val="false"/>
      </w:rPr>
    </w:pPr>
    <w:r>
      <w:tab/>
    </w:r>
    <w:r>
      <w:tab/>
    </w:r>
    <w:r w:rsidR="004351E9" w:rsidRPr="004351E9">
      <w:rPr>
        <w:b w:val="false"/>
      </w:rPr>
      <w:t>14 St</w:t>
    </w:r>
    <w:r w:rsidR="00927D75" w:rsidRPr="00927D75">
      <w:rPr>
        <w:b w:val="false"/>
      </w:rPr>
      <w:t>-</w:t>
    </w:r>
    <w:r w:rsidR="00C515F6" w:rsidRPr="00C515F6">
      <w:rPr>
        <w:b w:val="false"/>
      </w:rPr>
      <w:t>1784/16-52</w:t>
    </w:r>
  </w:p>
  <w:p w:rsidRDefault="00D81805" w:rsidR="00D8180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15F6" w:rsidR="00C515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936A6E"/>
    <w:multiLevelType w:val="hybridMultilevel"/>
    <w:tmpl w:val="DAA0E1D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2F78B5"/>
    <w:multiLevelType w:val="hybridMultilevel"/>
    <w:tmpl w:val="5260AA7E"/>
    <w:lvl w:tplc="4DB8E31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B0A3F15"/>
    <w:multiLevelType w:val="hybridMultilevel"/>
    <w:tmpl w:val="E8209874"/>
    <w:lvl w:tplc="F724CF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7A9"/>
    <w:rsid w:val="00027376"/>
    <w:rsid w:val="00037D8C"/>
    <w:rsid w:val="0004279F"/>
    <w:rsid w:val="00074156"/>
    <w:rsid w:val="00096A01"/>
    <w:rsid w:val="000D117D"/>
    <w:rsid w:val="000F31A1"/>
    <w:rsid w:val="00112765"/>
    <w:rsid w:val="00121188"/>
    <w:rsid w:val="00130775"/>
    <w:rsid w:val="00177678"/>
    <w:rsid w:val="001A1192"/>
    <w:rsid w:val="001D7E06"/>
    <w:rsid w:val="002151C0"/>
    <w:rsid w:val="0024008B"/>
    <w:rsid w:val="002559DE"/>
    <w:rsid w:val="00282F94"/>
    <w:rsid w:val="002B098B"/>
    <w:rsid w:val="002B41A4"/>
    <w:rsid w:val="002C35E2"/>
    <w:rsid w:val="002D50B3"/>
    <w:rsid w:val="002F3940"/>
    <w:rsid w:val="00331306"/>
    <w:rsid w:val="00357C66"/>
    <w:rsid w:val="00357E07"/>
    <w:rsid w:val="003768A0"/>
    <w:rsid w:val="003B3762"/>
    <w:rsid w:val="003C4BD6"/>
    <w:rsid w:val="003F6369"/>
    <w:rsid w:val="004351E9"/>
    <w:rsid w:val="004A7D2D"/>
    <w:rsid w:val="004F36C5"/>
    <w:rsid w:val="005726AF"/>
    <w:rsid w:val="00580E8E"/>
    <w:rsid w:val="005A1639"/>
    <w:rsid w:val="005A425E"/>
    <w:rsid w:val="005F1856"/>
    <w:rsid w:val="00677C1A"/>
    <w:rsid w:val="0068107B"/>
    <w:rsid w:val="006D3DD2"/>
    <w:rsid w:val="006E3829"/>
    <w:rsid w:val="00781D3B"/>
    <w:rsid w:val="008A3CDF"/>
    <w:rsid w:val="008D2D3C"/>
    <w:rsid w:val="008E0A34"/>
    <w:rsid w:val="008E27A9"/>
    <w:rsid w:val="00927D75"/>
    <w:rsid w:val="00933287"/>
    <w:rsid w:val="00940ABA"/>
    <w:rsid w:val="0094275F"/>
    <w:rsid w:val="009B05D9"/>
    <w:rsid w:val="00A06D6D"/>
    <w:rsid w:val="00A12125"/>
    <w:rsid w:val="00AB69AD"/>
    <w:rsid w:val="00AD301E"/>
    <w:rsid w:val="00B30FB4"/>
    <w:rsid w:val="00B66303"/>
    <w:rsid w:val="00C12C09"/>
    <w:rsid w:val="00C138DE"/>
    <w:rsid w:val="00C201C9"/>
    <w:rsid w:val="00C515F6"/>
    <w:rsid w:val="00CB3B82"/>
    <w:rsid w:val="00D00484"/>
    <w:rsid w:val="00D258CC"/>
    <w:rsid w:val="00D4083E"/>
    <w:rsid w:val="00D74CEA"/>
    <w:rsid w:val="00D761B5"/>
    <w:rsid w:val="00D81805"/>
    <w:rsid w:val="00DE53D9"/>
    <w:rsid w:val="00E14285"/>
    <w:rsid w:val="00E151BF"/>
    <w:rsid w:val="00E20BDF"/>
    <w:rsid w:val="00E43436"/>
    <w:rsid w:val="00E620C2"/>
    <w:rsid w:val="00E7194E"/>
    <w:rsid w:val="00EA2613"/>
    <w:rsid w:val="00EF6777"/>
    <w:rsid w:val="00F11C72"/>
    <w:rsid w:val="00F31436"/>
    <w:rsid w:val="00FD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8180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true" w:styleId="Naslov2Char" w:type="character">
    <w:name w:val="Naslov 2 Char"/>
    <w:link w:val="Naslov2"/>
    <w:semiHidden/>
    <w:rsid w:val="00E151BF"/>
    <w:rPr>
      <w:rFonts w:cs="Times New Roman" w:eastAsia="Times New Roman" w:hAnsi="Cambria" w:asci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5F18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8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8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8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8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8180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1" w:styleId="Naslov2Char" w:type="character">
    <w:name w:val="Naslov 2 Char"/>
    <w:link w:val="Naslov2"/>
    <w:semiHidden/>
    <w:rsid w:val="00E151BF"/>
    <w:rPr>
      <w:rFonts w:ascii="Cambria" w:cs="Times New Roman" w:eastAsia="Times New Roman" w:hAns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5F18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8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8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8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8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1784</izvorni_sadrzaj>
    <derivirana_varijabla naziv="DomainObject.Predmet.Broj_1">1784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St-1784/2016</izvorni_sadrzaj>
    <derivirana_varijabla naziv="DomainObject.Predmet.OznakaBroj_1">St-1784/2016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KRUBER d.o.o. za proizvodnju, trgovinu i usluge</izvorni_sadrzaj>
    <derivirana_varijabla naziv="DomainObject.Predmet.ProtustrankaFormated_1">  KRUBER d.o.o. za proizvodnju, trgovinu i usluge</derivirana_varijabla>
  </DomainObject.Predmet.ProtustrankaFormated>
  <DomainObject.Predmet.ProtustrankaFormatedOIB>
    <izvorni_sadrzaj>  KRUBER d.o.o. za proizvodnju, trgovinu i usluge, OIB 20700661383</izvorni_sadrzaj>
    <derivirana_varijabla naziv="DomainObject.Predmet.ProtustrankaFormatedOIB_1">  KRUBER d.o.o. za proizvodnju, trgovinu i usluge, OIB 20700661383</derivirana_varijabla>
  </DomainObject.Predmet.ProtustrankaFormatedOIB>
  <DomainObject.Predmet.ProtustrankaFormatedWithAdress>
    <izvorni_sadrzaj> KRUBER d.o.o. za proizvodnju, trgovinu i usluge, Ante Starčevića 29, 31400 Đakovo</izvorni_sadrzaj>
    <derivirana_varijabla naziv="DomainObject.Predmet.ProtustrankaFormatedWithAdress_1"> KRUBER d.o.o. za proizvodnju, trgovinu i usluge, Ante Starčevića 29, 31400 Đakovo</derivirana_varijabla>
  </DomainObject.Predmet.ProtustrankaFormatedWithAdress>
  <DomainObject.Predmet.ProtustrankaFormatedWithAdressOIB>
    <izvorni_sadrzaj> KRUBER d.o.o. za proizvodnju, trgovinu i usluge, OIB 20700661383, Ante Starčevića 29, 31400 Đakovo</izvorni_sadrzaj>
    <derivirana_varijabla naziv="DomainObject.Predmet.ProtustrankaFormatedWithAdressOIB_1"> KRUBER d.o.o. za proizvodnju, trgovinu i usluge, OIB 20700661383, Ante Starčevića 29, 31400 Đakovo</derivirana_varijabla>
  </DomainObject.Predmet.ProtustrankaFormatedWithAdressOIB>
  <DomainObject.Predmet.ProtustrankaWithAdress>
    <izvorni_sadrzaj>KRUBER d.o.o. za proizvodnju, trgovinu i usluge Ante Starčevića 29, 31400 Đakovo</izvorni_sadrzaj>
    <derivirana_varijabla naziv="DomainObject.Predmet.ProtustrankaWithAdress_1">KRUBER d.o.o. za proizvodnju, trgovinu i usluge Ante Starčevića 29, 31400 Đakovo</derivirana_varijabla>
  </DomainObject.Predmet.ProtustrankaWithAdress>
  <DomainObject.Predmet.ProtustrankaWithAdressOIB>
    <izvorni_sadrzaj>KRUBER d.o.o. za proizvodnju, trgovinu i usluge, OIB 20700661383, Ante Starčevića 29, 31400 Đakovo</izvorni_sadrzaj>
    <derivirana_varijabla naziv="DomainObject.Predmet.ProtustrankaWithAdressOIB_1">KRUBER d.o.o. za proizvodnju, trgovinu i usluge, OIB 20700661383, Ante Starčevića 29, 31400 Đakovo</derivirana_varijabla>
  </DomainObject.Predmet.ProtustrankaWithAdressOIB>
  <DomainObject.Predmet.ProtustrankaNazivFormated>
    <izvorni_sadrzaj>KRUBER d.o.o. za proizvodnju, trgovinu i usluge</izvorni_sadrzaj>
    <derivirana_varijabla naziv="DomainObject.Predmet.ProtustrankaNazivFormated_1">KRUBER d.o.o. za proizvodnju, trgovinu i usluge</derivirana_varijabla>
  </DomainObject.Predmet.ProtustrankaNazivFormated>
  <DomainObject.Predmet.ProtustrankaNazivFormatedOIB>
    <izvorni_sadrzaj>KRUBER d.o.o. za proizvodnju, trgovinu i usluge, OIB 20700661383</izvorni_sadrzaj>
    <derivirana_varijabla naziv="DomainObject.Predmet.ProtustrankaNazivFormatedOIB_1">KRUBER d.o.o. za proizvodnju, trgovinu i usluge, OIB 20700661383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KRUBER d.o.o. za proizvodnju, trgovinu i usluge</item>
    </izvorni_sadrzaj>
    <derivirana_varijabla naziv="DomainObject.Predmet.ProtuStrankaListFormated_1">
      <item>KRUBER d.o.o. za proizvodnju, trgovinu i usluge</item>
    </derivirana_varijabla>
  </DomainObject.Predmet.ProtuStrankaListFormated>
  <DomainObject.Predmet.ProtuStrankaListFormatedOIB>
    <izvorni_sadrzaj>
      <item>KRUBER d.o.o. za proizvodnju, trgovinu i usluge, OIB 20700661383</item>
    </izvorni_sadrzaj>
    <derivirana_varijabla naziv="DomainObject.Predmet.ProtuStrankaListFormatedOIB_1">
      <item>KRUBER d.o.o. za proizvodnju, trgovinu i usluge, OIB 20700661383</item>
    </derivirana_varijabla>
  </DomainObject.Predmet.ProtuStrankaListFormatedOIB>
  <DomainObject.Predmet.ProtuStrankaListFormatedWithAdress>
    <izvorni_sadrzaj>
      <item>KRUBER d.o.o. za proizvodnju, trgovinu i usluge, Ante Starčevića 29, 31400 Đakovo</item>
    </izvorni_sadrzaj>
    <derivirana_varijabla naziv="DomainObject.Predmet.ProtuStrankaListFormatedWithAdress_1">
      <item>KRUBER d.o.o. za proizvodnju, trgovinu i usluge, Ante Starčevića 29, 31400 Đakovo</item>
    </derivirana_varijabla>
  </DomainObject.Predmet.ProtuStrankaListFormatedWithAdress>
  <DomainObject.Predmet.ProtuStrankaListFormatedWithAdressOIB>
    <izvorni_sadrzaj>
      <item>KRUBER d.o.o. za proizvodnju, trgovinu i usluge, OIB 20700661383, Ante Starčevića 29, 31400 Đakovo</item>
    </izvorni_sadrzaj>
    <derivirana_varijabla naziv="DomainObject.Predmet.ProtuStrankaListFormatedWithAdressOIB_1">
      <item>KRUBER d.o.o. za proizvodnju, trgovinu i usluge, OIB 20700661383, Ante Starčevića 29, 31400 Đakovo</item>
    </derivirana_varijabla>
  </DomainObject.Predmet.ProtuStrankaListFormatedWithAdressOIB>
  <DomainObject.Predmet.ProtuStrankaListNazivFormated>
    <izvorni_sadrzaj>
      <item>KRUBER d.o.o. za proizvodnju, trgovinu i usluge</item>
    </izvorni_sadrzaj>
    <derivirana_varijabla naziv="DomainObject.Predmet.ProtuStrankaListNazivFormated_1">
      <item>KRUBER d.o.o. za proizvodnju, trgovinu i usluge</item>
    </derivirana_varijabla>
  </DomainObject.Predmet.ProtuStrankaListNazivFormated>
  <DomainObject.Predmet.ProtuStrankaListNazivFormatedOIB>
    <izvorni_sadrzaj>
      <item>KRUBER d.o.o. za proizvodnju, trgovinu i usluge, OIB 20700661383</item>
    </izvorni_sadrzaj>
    <derivirana_varijabla naziv="DomainObject.Predmet.ProtuStrankaListNazivFormatedOIB_1">
      <item>KRUBER d.o.o. za proizvodnju, trgovinu i usluge, OIB 20700661383</item>
    </derivirana_varijabla>
  </DomainObject.Predmet.ProtuStrankaListNazivFormatedOIB>
  <DomainObject.Predmet.OstaliListFormated>
    <izvorni_sadrzaj>
      <item>ŽDO GUO Osijek</item>
      <item>Tihomir Zec</item>
      <item>Krunoslav Andrić</item>
    </izvorni_sadrzaj>
    <derivirana_varijabla naziv="DomainObject.Predmet.OstaliListFormated_1">
      <item>ŽDO GUO Osijek</item>
      <item>Tihomir Zec</item>
      <item>Krunoslav Andrić</item>
    </derivirana_varijabla>
  </DomainObject.Predmet.OstaliListFormated>
  <DomainObject.Predmet.OstaliListFormatedOIB>
    <izvorni_sadrzaj>
      <item>ŽDO GUO Osijek</item>
      <item>Tihomir Zec, OIB 80723087237</item>
      <item>Krunoslav Andrić, OIB 92184760759</item>
    </izvorni_sadrzaj>
    <derivirana_varijabla naziv="DomainObject.Predmet.OstaliListFormatedOIB_1">
      <item>ŽDO GUO Osijek</item>
      <item>Tihomir Zec, OIB 80723087237</item>
      <item>Krunoslav Andrić, OIB 92184760759</item>
    </derivirana_varijabla>
  </DomainObject.Predmet.OstaliListFormatedOIB>
  <DomainObject.Predmet.OstaliListFormatedWithAdress>
    <izvorni_sadrzaj>
      <item>ŽDO GUO Osijek</item>
      <item>Tihomir Zec, K. A. Stepinca 4, 31000 Osijek</item>
      <item>Krunoslav Andrić, P. Miškine 28, 31400 Budrovci</item>
    </izvorni_sadrzaj>
    <derivirana_varijabla naziv="DomainObject.Predmet.OstaliListFormatedWithAdress_1">
      <item>ŽDO GUO Osijek</item>
      <item>Tihomir Zec, K. A. Stepinca 4, 31000 Osijek</item>
      <item>Krunoslav Andrić, P. Miškine 28, 31400 Budrovci</item>
    </derivirana_varijabla>
  </DomainObject.Predmet.OstaliListFormatedWithAdress>
  <DomainObject.Predmet.OstaliListFormatedWithAdressOIB>
    <izvorni_sadrzaj>
      <item>ŽDO GUO Osijek</item>
      <item>Tihomir Zec, OIB 80723087237, K. A. Stepinca 4, 31000 Osijek</item>
      <item>Krunoslav Andrić, OIB 92184760759, P. Miškine 28, 31400 Budrovci</item>
    </izvorni_sadrzaj>
    <derivirana_varijabla naziv="DomainObject.Predmet.OstaliListFormatedWithAdressOIB_1">
      <item>ŽDO GUO Osijek</item>
      <item>Tihomir Zec, OIB 80723087237, K. A. Stepinca 4, 31000 Osijek</item>
      <item>Krunoslav Andrić, OIB 92184760759, P. Miškine 28, 31400 Budrovci</item>
    </derivirana_varijabla>
  </DomainObject.Predmet.OstaliListFormatedWithAdressOIB>
  <DomainObject.Predmet.OstaliListNazivFormated>
    <izvorni_sadrzaj>
      <item>ŽDO GUO Osijek</item>
      <item>Tihomir Zec</item>
      <item>Krunoslav Andrić</item>
    </izvorni_sadrzaj>
    <derivirana_varijabla naziv="DomainObject.Predmet.OstaliListNazivFormated_1">
      <item>ŽDO GUO Osijek</item>
      <item>Tihomir Zec</item>
      <item>Krunoslav Andrić</item>
    </derivirana_varijabla>
  </DomainObject.Predmet.OstaliListNazivFormated>
  <DomainObject.Predmet.OstaliListNazivFormatedOIB>
    <izvorni_sadrzaj>
      <item>ŽDO GUO Osijek</item>
      <item>Tihomir Zec, OIB 80723087237</item>
      <item>Krunoslav Andrić, OIB 92184760759</item>
    </izvorni_sadrzaj>
    <derivirana_varijabla naziv="DomainObject.Predmet.OstaliListNazivFormatedOIB_1">
      <item>ŽDO GUO Osijek</item>
      <item>Tihomir Zec, OIB 80723087237</item>
      <item>Krunoslav Andrić, OIB 92184760759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KRUBER d.o.o. za proizvodnju, trgovinu i usluge</izvorni_sadrzaj>
    <derivirana_varijabla naziv="DomainObject.Predmet.ProtustrankaIDrugi_1">KRUBER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KRUBER d.o.o. za proizvodnju, trgovinu i usluge, OIB 20700661383, Ante Starčevića 29, 31400 Đakovo</izvorni_sadrzaj>
    <derivirana_varijabla naziv="DomainObject.Predmet.ProtustrankaIDrugiAdressOIB_1">KRUBER d.o.o. za proizvodnju, trgovinu i usluge, OIB 20700661383, Ante Starčevića 29,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KRUBER d.o.o. za proizvodnju, trgovinu i usluge</item>
      <item>ŽDO GUO Osijek</item>
      <item>Tihomir Zec</item>
      <item>Krunoslav Andrić</item>
    </izvorni_sadrzaj>
    <derivirana_varijabla naziv="DomainObject.Predmet.SudioniciListNaziv_1">
      <item>FINA RC OSIJEK</item>
      <item>KRUBER d.o.o. za proizvodnju, trgovinu i usluge</item>
      <item>ŽDO GUO Osijek</item>
      <item>Tihomir Zec</item>
      <item>Krunoslav Andrić</item>
    </derivirana_varijabla>
  </DomainObject.Predmet.SudioniciListNaziv>
  <DomainObject.Predmet.SudioniciListAdressOIB>
    <izvorni_sadrzaj>
      <item>FINA RC OSIJEK, OIB 85821130368</item>
      <item>KRUBER d.o.o. za proizvodnju, trgovinu i usluge, OIB 20700661383, Ante Starčevića 29,31400 Đakovo</item>
      <item>ŽDO GUO Osijek</item>
      <item>Tihomir Zec, OIB 80723087237, K. A. Stepinca 4,31000 Osijek</item>
      <item>Krunoslav Andrić, OIB 92184760759, P. Miškine 28,31400 Budrovci</item>
    </izvorni_sadrzaj>
    <derivirana_varijabla naziv="DomainObject.Predmet.SudioniciListAdressOIB_1">
      <item>FINA RC OSIJEK, OIB 85821130368</item>
      <item>KRUBER d.o.o. za proizvodnju, trgovinu i usluge, OIB 20700661383, Ante Starčevića 29,31400 Đakovo</item>
      <item>ŽDO GUO Osijek</item>
      <item>Tihomir Zec, OIB 80723087237, K. A. Stepinca 4,31000 Osijek</item>
      <item>Krunoslav Andrić, OIB 92184760759, P. Miškine 28,31400 Budrovci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20700661383</item>
      <item>, OIB null</item>
      <item>, OIB 80723087237</item>
      <item>, OIB 92184760759</item>
    </izvorni_sadrzaj>
    <derivirana_varijabla naziv="DomainObject.Predmet.SudioniciListNazivOIB_1">
      <item>, OIB 85821130368</item>
      <item>, OIB 20700661383</item>
      <item>, OIB null</item>
      <item>, OIB 80723087237</item>
      <item>, OIB 92184760759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223</properties:Words>
  <properties:Characters>1155</properties:Characters>
  <properties:Lines>66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St-105/10-111</vt:lpstr>
    </vt:vector>
  </properties:TitlesOfParts>
  <properties:LinksUpToDate>false</properties:LinksUpToDate>
  <properties:CharactersWithSpaces>1402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2017-01-27T07:21:00Z</dcterms:created>
  <dc:creator>edeke</dc:creator>
  <cp:lastModifiedBy>Elizabeta Đeke</cp:lastModifiedBy>
  <cp:lastPrinted>2017-09-11T09:24:00Z</cp:lastPrinted>
  <dcterms:modified xmlns:xsi="http://www.w3.org/2001/XMLSchema-instance" xsi:type="dcterms:W3CDTF">2017-12-18T13:02:00Z</dcterms:modified>
  <cp:revision>8</cp:revision>
  <dc:title>14 St-105/10-111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