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F631722" w:rsidRDefault="0063239F" w:rsidP="0063239F" w:rsidR="0063239F">
      <w:pPr>
        <w:pStyle w:val="Bezproreda"/>
        <w:jc w:val="right"/>
        <w15:collapsed w:val="false"/>
        <w:rPr>
          <w:b/>
          <w:lang w:val="hr-BA"/>
        </w:rPr>
      </w:pPr>
      <w:bookmarkStart w:name="_GoBack" w:id="0"/>
      <w:bookmarkEnd w:id="0"/>
      <w:r>
        <w:rPr>
          <w:b/>
          <w:lang w:val="hr-BA"/>
        </w:rPr>
        <w:t xml:space="preserve">TRGOVAČKI SUD U ZAGREBU </w:t>
      </w:r>
    </w:p>
    <w:p w14:textId="77777777" w14:paraId="277B4A45" w:rsidRDefault="0063239F" w:rsidP="0063239F" w:rsidR="0063239F">
      <w:pPr>
        <w:pStyle w:val="Bezproreda"/>
        <w:jc w:val="right"/>
        <w:rPr>
          <w:b/>
          <w:lang w:val="hr-BA"/>
        </w:rPr>
      </w:pPr>
      <w:r>
        <w:rPr>
          <w:b/>
          <w:lang w:val="hr-BA"/>
        </w:rPr>
        <w:t>ST- 5877/16</w:t>
      </w:r>
    </w:p>
    <w:p w14:textId="77777777" w14:paraId="3FDD0784" w:rsidRDefault="0063239F" w:rsidP="0063239F" w:rsidR="0063239F">
      <w:pPr>
        <w:pStyle w:val="Bezproreda"/>
        <w:rPr>
          <w:b/>
          <w:lang w:val="hr-BA"/>
        </w:rPr>
      </w:pPr>
    </w:p>
    <w:p w14:textId="77777777" w14:paraId="1D76339D" w:rsidRDefault="0063239F" w:rsidP="0063239F" w:rsidR="005C40A5" w:rsidRP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>DELTA BLATO d.o.o.-u stečaju</w:t>
      </w:r>
    </w:p>
    <w:p w14:textId="77777777" w14:paraId="5AA6CDA6" w:rsidRDefault="0063239F" w:rsidP="0063239F" w:rsidR="0063239F" w:rsidRP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  02734240858</w:t>
      </w:r>
    </w:p>
    <w:p w14:textId="48F7F349" w14:paraId="4C2C3B4F" w:rsidRDefault="0063239F" w:rsidP="0063239F" w:rsid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ZAGREB, Karlovačka cesta br 24</w:t>
      </w:r>
    </w:p>
    <w:p w14:textId="22737537" w14:paraId="6B3D1C4C" w:rsidRDefault="004C529D" w:rsidP="0063239F" w:rsidR="004C529D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42647E25" w:rsidRDefault="004C529D" w:rsidP="0063239F" w:rsidR="004C529D" w:rsidRP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40EFC226" w14:paraId="57EC3604" w:rsidRDefault="004C529D" w:rsidP="0063239F" w:rsidR="0063239F" w:rsidRP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 xml:space="preserve">                              </w:t>
      </w:r>
      <w:r w:rsidRPr="0063239F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TABLICA STEČAJNOG UPRAVITELJA ZA ISPITNO ROČIŠTE ZAKAZANO ZA DAN 24 LISTOPADA 2017 u  10 sati</w:t>
      </w:r>
    </w:p>
    <w:p w14:textId="77777777" w14:paraId="5A99A620" w:rsidRDefault="0063239F" w:rsidP="0063239F" w:rsidR="0063239F" w:rsidRP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7777777" w14:paraId="5386F70F" w:rsidRDefault="0063239F" w:rsidP="0063239F" w:rsid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                                                                                                 VJEROVNICI PRVOG VIŠEG ISPLATNOG REDA</w:t>
      </w:r>
    </w:p>
    <w:p w14:textId="77777777" w14:paraId="7BC0E7B1" w:rsidRDefault="0063239F" w:rsidP="0063239F" w:rsid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5078"/>
        <w:tblInd w:type="dxa" w:w="-10"/>
        <w:tblLayout w:type="fixed"/>
        <w:tblLook w:val="04A0" w:noVBand="1" w:noHBand="0" w:lastColumn="0" w:firstColumn="1" w:lastRow="0" w:firstRow="1"/>
      </w:tblPr>
      <w:tblGrid>
        <w:gridCol w:w="567"/>
        <w:gridCol w:w="1701"/>
        <w:gridCol w:w="1624"/>
        <w:gridCol w:w="1843"/>
        <w:gridCol w:w="2126"/>
        <w:gridCol w:w="1276"/>
        <w:gridCol w:w="2062"/>
        <w:gridCol w:w="850"/>
        <w:gridCol w:w="960"/>
        <w:gridCol w:w="851"/>
        <w:gridCol w:w="1218"/>
      </w:tblGrid>
      <w:tr w14:textId="77777777" w14:paraId="37E06B0E" w:rsidTr="00823291" w:rsidR="00823291" w:rsidRPr="001F7E4B">
        <w:trPr>
          <w:trHeight w:val="2520"/>
        </w:trPr>
        <w:tc>
          <w:tcPr>
            <w:tcW w:type="dxa" w:w="567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68165538" w14:paraId="5823B421" w:rsidRDefault="00823291" w:rsidP="00F81F75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RB </w:t>
            </w:r>
          </w:p>
        </w:tc>
        <w:tc>
          <w:tcPr>
            <w:tcW w:type="dxa" w:w="1701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80CBF1A" w14:paraId="6CC24494" w:rsidRDefault="00823291" w:rsidP="00295537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Ime i prezime / tvrtka  vjerovnika</w:t>
            </w:r>
          </w:p>
        </w:tc>
        <w:tc>
          <w:tcPr>
            <w:tcW w:type="dxa" w:w="1624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3CDE5DD" w:rsidRDefault="00823291" w:rsidP="001F7E4B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1843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CF8321E" w:rsidRDefault="00823291" w:rsidP="001F7E4B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2126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8A772DB" w:rsidRDefault="00DF7987" w:rsidP="001F7E4B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hyperlink r:id="rId8" w:anchor="List1!#REF!" w:history="true">
              <w:r w:rsidR="00823291" w:rsidRPr="00295537">
                <w:rPr>
                  <w:rFonts w:hAnsi="Times New Roman" w:ascii="Times New Roman"/>
                  <w:b/>
                  <w:color w:val="000000"/>
                  <w:sz w:val="24"/>
                  <w:szCs w:val="24"/>
                  <w:lang w:eastAsia="hr-HR"/>
                </w:rPr>
                <w:t>Iznos prijavljene tražbine (kn)[1]</w:t>
              </w:r>
            </w:hyperlink>
          </w:p>
        </w:tc>
        <w:tc>
          <w:tcPr>
            <w:tcW w:type="dxa" w:w="1276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1C0C5204" w14:paraId="6AEDF9BF" w:rsidRDefault="00823291" w:rsidP="00295537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Pravna osnova prijave </w:t>
            </w:r>
          </w:p>
        </w:tc>
        <w:tc>
          <w:tcPr>
            <w:tcW w:type="dxa" w:w="2062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6930B73" w:rsidRDefault="00823291" w:rsidP="001F7E4B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Iznos priznate tražbine  (kn)</w:t>
            </w:r>
          </w:p>
        </w:tc>
        <w:tc>
          <w:tcPr>
            <w:tcW w:type="dxa" w:w="85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3757D98B" w14:paraId="122B0662" w:rsidRDefault="00823291" w:rsidP="00823291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Prav.o</w:t>
            </w:r>
            <w:r w:rsid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snov</w:t>
            </w: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prizn. Tražb.</w:t>
            </w:r>
          </w:p>
        </w:tc>
        <w:tc>
          <w:tcPr>
            <w:tcW w:type="dxa" w:w="96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408B140C" w14:paraId="17A09BA5" w:rsidRDefault="00823291" w:rsidP="00F81F75" w:rsidR="00823291" w:rsidRPr="00295537">
            <w:pPr>
              <w:spacing w:lineRule="auto" w:line="240" w:after="0"/>
              <w:jc w:val="center"/>
              <w:rPr>
                <w:b/>
                <w:color w:val="000000"/>
                <w:lang w:eastAsia="hr-HR"/>
              </w:rPr>
            </w:pPr>
            <w:r w:rsidRPr="00295537">
              <w:rPr>
                <w:rFonts w:cs="Calibri"/>
                <w:b/>
                <w:color w:val="000000"/>
                <w:lang w:eastAsia="hr-HR"/>
              </w:rPr>
              <w:t>IZNOS OSPOR. TRAŽB.</w:t>
            </w:r>
          </w:p>
        </w:tc>
        <w:tc>
          <w:tcPr>
            <w:tcW w:type="dxa" w:w="851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3AD7C9FD" w14:paraId="077FCBB5" w:rsidRDefault="00823291" w:rsidP="00295537" w:rsidR="00823291" w:rsidRPr="00295537">
            <w:pPr>
              <w:spacing w:lineRule="auto" w:line="240" w:after="0"/>
              <w:jc w:val="center"/>
              <w:rPr>
                <w:b/>
                <w:color w:val="000000"/>
                <w:lang w:eastAsia="hr-HR"/>
              </w:rPr>
            </w:pPr>
            <w:r w:rsidRPr="00295537">
              <w:rPr>
                <w:rFonts w:cs="Calibri"/>
                <w:b/>
                <w:color w:val="000000"/>
                <w:lang w:eastAsia="hr-HR"/>
              </w:rPr>
              <w:t>RAZL. OSP</w:t>
            </w:r>
            <w:r w:rsidR="00295537">
              <w:rPr>
                <w:rFonts w:cs="Calibri"/>
                <w:b/>
                <w:color w:val="000000"/>
                <w:lang w:eastAsia="hr-HR"/>
              </w:rPr>
              <w:t>.</w:t>
            </w:r>
            <w:r w:rsidRPr="00295537">
              <w:rPr>
                <w:rFonts w:cs="Calibri"/>
                <w:b/>
                <w:color w:val="000000"/>
                <w:lang w:eastAsia="hr-HR"/>
              </w:rPr>
              <w:t>.</w:t>
            </w:r>
          </w:p>
        </w:tc>
        <w:tc>
          <w:tcPr>
            <w:tcW w:type="dxa" w:w="1218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036CD3C5" w14:paraId="4CB68C29" w:rsidRDefault="00823291" w:rsidP="00295537" w:rsidR="00823291" w:rsidRPr="00295537">
            <w:pPr>
              <w:spacing w:lineRule="auto" w:line="240" w:after="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295537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Oznaka ovršne isprave </w:t>
            </w:r>
          </w:p>
        </w:tc>
      </w:tr>
      <w:tr w14:textId="77777777" w14:paraId="3AAE3084" w:rsidTr="00295537" w:rsidR="00823291" w:rsidRPr="001F7E4B">
        <w:trPr>
          <w:trHeight w:val="276"/>
        </w:trPr>
        <w:tc>
          <w:tcPr>
            <w:tcW w:type="dxa" w:w="567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3777CE5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0A3348FB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24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6C837E3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0B8D738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4C94AA79" w:rsidRDefault="00823291" w:rsidP="001F7E4B" w:rsidR="00823291" w:rsidRPr="001F7E4B">
            <w:pPr>
              <w:spacing w:lineRule="auto" w:line="240" w:after="0"/>
              <w:rPr>
                <w:color w:val="0563C1"/>
                <w:u w:val="single"/>
                <w:lang w:eastAsia="hr-HR"/>
              </w:rPr>
            </w:pPr>
          </w:p>
        </w:tc>
        <w:tc>
          <w:tcPr>
            <w:tcW w:type="dxa" w:w="1276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7E5CCDE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062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495410FA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85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391C1C9D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06828C0E" w:rsidRDefault="00823291" w:rsidP="001F7E4B" w:rsidR="00823291" w:rsidRPr="001F7E4B">
            <w:pPr>
              <w:spacing w:lineRule="auto" w:line="240" w:after="0"/>
              <w:rPr>
                <w:color w:val="000000"/>
                <w:lang w:eastAsia="hr-HR"/>
              </w:rPr>
            </w:pPr>
          </w:p>
        </w:tc>
        <w:tc>
          <w:tcPr>
            <w:tcW w:type="dxa" w:w="851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5943A078" w:rsidRDefault="00823291" w:rsidP="001F7E4B" w:rsidR="00823291" w:rsidRPr="001F7E4B">
            <w:pPr>
              <w:spacing w:lineRule="auto" w:line="240" w:after="0"/>
              <w:rPr>
                <w:color w:val="000000"/>
                <w:lang w:eastAsia="hr-HR"/>
              </w:rPr>
            </w:pPr>
          </w:p>
        </w:tc>
        <w:tc>
          <w:tcPr>
            <w:tcW w:type="dxa" w:w="121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126FFBF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6BF6B658" w:rsidTr="00823291" w:rsidR="00823291" w:rsidRPr="001F7E4B">
        <w:trPr>
          <w:trHeight w:val="90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7880069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84886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Sandra Evačić </w:t>
            </w: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726DA0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94901767307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E47D86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III Pile 29 Zagreb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4CF4569C" w14:paraId="6AB054D2" w:rsidRDefault="00823291" w:rsidP="00823291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 </w:t>
            </w: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</w:t>
            </w:r>
            <w:r w:rsidRPr="00823291">
              <w:rPr>
                <w:rFonts w:hAnsi="Times New Roman" w:ascii="Times New Roman"/>
                <w:b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8.707,30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6.965,84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15CAE26F" w14:paraId="09B2DFA6" w:rsidRDefault="00823291" w:rsidP="00823291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3A913D" w:rsidRDefault="00823291" w:rsidP="00823291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 xml:space="preserve">  BRUTO   8.707,30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6.965,84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17E291E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A03FBFE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E73E81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03559EAD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39197093" w:rsidTr="00823291" w:rsidR="00823291" w:rsidRPr="001F7E4B">
        <w:trPr>
          <w:trHeight w:val="6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2BE4780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C9EB52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Ivica Kovačević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677DE766" w14:paraId="455558F8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  <w:color w:val="000000"/>
                <w:lang w:eastAsia="hr-HR"/>
              </w:rPr>
              <w:t>00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>256047224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42F41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III Pile 29 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99FF14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3.957,80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3.166,24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0BDB6016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01D9D9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3.957,80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3.166,24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340F4578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E8D08E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695A7C3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651A4F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7412AED7" w:rsidTr="00823291" w:rsidR="00823291" w:rsidRPr="001F7E4B">
        <w:trPr>
          <w:trHeight w:val="6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0007D17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DCB8BF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Danica  Češnjaj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C617F8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54938382455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923B45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Trnsko 9D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F8860F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3.815,08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3.052,06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B3BA592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4BADC0" w:rsidRDefault="00823291" w:rsidP="001F7E4B" w:rsidR="00823291" w:rsidRPr="001F7E4B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3.815,08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3.052,06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455852D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E2F4C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D6341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49830B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5DBE690C" w:rsidTr="00823291" w:rsidR="00823291" w:rsidRPr="001F7E4B">
        <w:trPr>
          <w:trHeight w:val="9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BCA530A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BE04D85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Sanja  Stojanović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70ACB93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16828514580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307B61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Samoborska cesta 97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 xml:space="preserve">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F9FBD3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3.843,48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 xml:space="preserve">NETO 3.074,78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B3EA158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C0A90C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3.843,48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 xml:space="preserve">NETO 3.074,78 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62229C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A9406F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319C24F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E401E53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4FE8AC8F" w:rsidTr="00823291" w:rsidR="00823291" w:rsidRPr="001F7E4B">
        <w:trPr>
          <w:trHeight w:val="9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CD0CF3E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1AB6E38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Igor  Šinkovec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B01503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19392050199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22F68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Preradovićeva 15 Samobor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592643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 8.801,65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7.041,32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51DA42B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2FD892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 8.801,65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7.041,32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F940F7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E21109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585F64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0F44D21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50BD8B2D" w:rsidTr="00823291" w:rsidR="00823291" w:rsidRPr="001F7E4B">
        <w:trPr>
          <w:trHeight w:val="90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C30C729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lastRenderedPageBreak/>
              <w:t>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55483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Tajana Kožulj</w:t>
            </w: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C1058D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2299909993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FEF7A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Side Košutića 28  Zagreb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70484B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8.103,75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6.483,00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2D9231AD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8877D0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8.103,75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6.483,00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7A6948B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1792B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6512B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B8A9BFD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1D5A8AEA" w:rsidTr="00823291" w:rsidR="00823291" w:rsidRPr="001F7E4B">
        <w:trPr>
          <w:trHeight w:val="9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2912AD2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6247C39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Luka  Babić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BE90EB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74711430497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CA44AA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Božidara Magovca 79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B8F78F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12.392,65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9.914,13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25FE25EE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01F467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12.392,65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9.914,13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009DE32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59E08A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BE6BA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6357522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16A9C90B" w:rsidTr="00823291" w:rsidR="00823291" w:rsidRPr="001F7E4B">
        <w:trPr>
          <w:trHeight w:val="6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58FF4A5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A93C46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Slobodan Vukadinović 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7A3D91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88132905817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98D28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Selska cesta 30 c 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D01E7D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 xml:space="preserve">BRUTO 2.892,24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2.313,79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152E7EC6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C231D8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2.892,24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2.313,79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3BFF02F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1225D61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65384A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C2D57DB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4FD19498" w:rsidTr="00823291" w:rsidR="00823291" w:rsidRPr="001F7E4B">
        <w:trPr>
          <w:trHeight w:val="6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A92782D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190D45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Slađana Vujčetić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C1EEF60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10396099821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D21183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Ivančani 38 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F6AE0C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 5.636,89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4.509,51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147FEBF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8B071F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BRUTO  5.636,89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 xml:space="preserve"> 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br/>
              <w:t>NETO 4.509,51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129CD4D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9D9512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96C950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59DFDF1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63528BD0" w:rsidTr="00823291" w:rsidR="00823291" w:rsidRPr="001F7E4B">
        <w:trPr>
          <w:trHeight w:val="6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63E76F7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66C33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agencija za osiguranje radničkih prava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319C278F" w14:paraId="225BD486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  <w:color w:val="000000"/>
                <w:lang w:eastAsia="hr-HR"/>
              </w:rPr>
              <w:t>0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>43234722109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240B075" w14:paraId="37F4CD5B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  <w:color w:val="000000"/>
                <w:lang w:eastAsia="hr-HR"/>
              </w:rPr>
              <w:t>F</w:t>
            </w:r>
            <w:r w:rsidRPr="001F7E4B">
              <w:rPr>
                <w:rFonts w:hAnsi="Times New Roman" w:ascii="Times New Roman"/>
                <w:color w:val="000000"/>
                <w:lang w:eastAsia="hr-HR"/>
              </w:rPr>
              <w:t>rankopanska 11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76EA22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101.323,10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7E00FE8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317BA1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101.323,10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10608943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prijava tražbine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7E848A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AAF7AA0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29001375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rješenja</w:t>
            </w:r>
          </w:p>
        </w:tc>
      </w:tr>
      <w:tr w14:textId="77777777" w14:paraId="3B253440" w:rsidTr="00823291" w:rsidR="00823291" w:rsidRPr="001F7E4B">
        <w:trPr>
          <w:trHeight w:val="9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0CA8F57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E9F93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RH-porezna uprava porez i prirez na plaće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C0A6928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70E385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PU ZAGREB 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3D543CD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5.615,23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796EB2F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C95081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5.615,23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7D2223F3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1CA1F3C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1D014F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0DC81C9A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12A5DD0A" w:rsidTr="00823291" w:rsidR="00823291" w:rsidRPr="001F7E4B">
        <w:trPr>
          <w:trHeight w:val="90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D52480E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8A2FB8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RH-porezna uprava dp za mirovinsko osiguranje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F985DF6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18683136487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5959D8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PU ZAGREB 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5D88525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71.592,49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E788F77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24BCD1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b/>
                <w:color w:val="000000"/>
                <w:lang w:eastAsia="hr-HR"/>
              </w:rPr>
              <w:t>71.592,49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66C900A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radni odnos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DDEC1F9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5C44E58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26FE343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obračunska lista</w:t>
            </w:r>
          </w:p>
        </w:tc>
      </w:tr>
      <w:tr w14:textId="77777777" w14:paraId="7F17A4F4" w:rsidTr="00823291" w:rsidR="00823291" w:rsidRPr="001F7E4B">
        <w:trPr>
          <w:trHeight w:val="315"/>
        </w:trPr>
        <w:tc>
          <w:tcPr>
            <w:tcW w:type="dxa" w:w="573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01D7CA3" w:rsidRDefault="00823291" w:rsidP="001F7E4B" w:rsidR="00823291" w:rsidRPr="001F7E4B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cs="Calibri" w:hAnsi="Times New Roman" w:ascii="Times New Roman"/>
                <w:color w:val="000000"/>
                <w:lang w:eastAsia="hr-HR"/>
              </w:rPr>
              <w:t>ukupno prvi vriši isplatni red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433A72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7E4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236.681,66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C25CC3E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194628" w:rsidRDefault="00823291" w:rsidP="001F7E4B" w:rsidR="00823291" w:rsidRPr="001F7E4B">
            <w:pPr>
              <w:spacing w:lineRule="auto" w:line="240" w:after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F7E4B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236.681,66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31A53D74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B336B93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EB2B779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9358B53" w:rsidRDefault="00823291" w:rsidP="001F7E4B" w:rsidR="00823291" w:rsidRPr="001F7E4B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1F7E4B">
              <w:rPr>
                <w:rFonts w:hAnsi="Times New Roman" w:ascii="Times New Roman"/>
                <w:color w:val="000000"/>
                <w:lang w:eastAsia="hr-HR"/>
              </w:rPr>
              <w:t> </w:t>
            </w:r>
          </w:p>
        </w:tc>
      </w:tr>
    </w:tbl>
    <w:p w14:textId="624800F2" w14:paraId="0D67383E" w:rsidRDefault="00823291" w:rsidP="0063239F" w:rsidR="00823291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77777777" w14:paraId="6F356DA2" w:rsidRDefault="002C1F16" w:rsidP="0063239F" w:rsidR="002C1F16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77777777" w14:paraId="6FBBCEAB" w:rsidRDefault="002C1F16" w:rsidP="0063239F" w:rsidR="002C1F16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77777777" w14:paraId="12F468D7" w:rsidRDefault="002C1F16" w:rsidP="0063239F" w:rsidR="002C1F16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77777777" w14:paraId="4566B72E" w:rsidRDefault="002C1F16" w:rsidP="0063239F" w:rsidR="002C1F16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77777777" w14:paraId="108E2699" w:rsidRDefault="002C1F16" w:rsidP="0063239F" w:rsidR="002C1F16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77777777" w14:paraId="386B689D" w:rsidRDefault="002C1F16" w:rsidP="0063239F" w:rsidR="002C1F16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</w:p>
    <w:p w14:textId="77777777" w14:paraId="0EB6400F" w:rsidRDefault="002C1F16" w:rsidP="002C1F16" w:rsidR="002C1F1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U Slavonskom Brodu , 6.10.2017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F000C9">
        <w:rPr>
          <w:rFonts w:cs="Arial" w:hAnsi="Arial" w:ascii="Arial"/>
          <w:sz w:val="20"/>
          <w:szCs w:val="20"/>
        </w:rPr>
        <w:t>Stečajni upravitelj</w:t>
      </w:r>
      <w:r>
        <w:rPr>
          <w:rFonts w:cs="Arial" w:hAnsi="Arial" w:ascii="Arial"/>
          <w:sz w:val="20"/>
          <w:szCs w:val="20"/>
        </w:rPr>
        <w:tab/>
      </w:r>
    </w:p>
    <w:p w14:textId="77777777" w14:paraId="00C42D76" w:rsidRDefault="002C1F16" w:rsidP="002C1F16" w:rsidR="002C1F16">
      <w:pPr>
        <w:pStyle w:val="Bezproreda"/>
        <w:jc w:val="right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Nada Reljić mag.oec</w:t>
      </w:r>
    </w:p>
    <w:p w14:textId="77777777" w14:paraId="7F593F51" w:rsidRDefault="00823291" w:rsidR="00823291">
      <w:pPr>
        <w:spacing w:lineRule="auto" w:line="259" w:after="160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br w:type="page"/>
      </w:r>
    </w:p>
    <w:p w14:textId="477F9B55" w14:paraId="4BE55FAA" w:rsidRDefault="00823291" w:rsidP="0063239F" w:rsid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lastRenderedPageBreak/>
        <w:t>BROJEVI TEKUĆIH RAČUNA ZA UPLATU PRIZNATI TRAŽBINA</w:t>
      </w:r>
      <w:r w:rsidRPr="00823291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lang w:val="hr-BA"/>
        </w:rPr>
        <w:t>RADNICIMA</w:t>
      </w:r>
    </w:p>
    <w:p w14:textId="77777777" w14:paraId="09914945" w:rsidRDefault="00823291" w:rsidP="0063239F" w:rsidR="00823291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1227"/>
        <w:tblInd w:type="dxa" w:w="-10"/>
        <w:tblLook w:val="04A0" w:noVBand="1" w:noHBand="0" w:lastColumn="0" w:firstColumn="1" w:lastRow="0" w:firstRow="1"/>
      </w:tblPr>
      <w:tblGrid>
        <w:gridCol w:w="820"/>
        <w:gridCol w:w="2157"/>
        <w:gridCol w:w="1760"/>
        <w:gridCol w:w="3090"/>
        <w:gridCol w:w="3400"/>
      </w:tblGrid>
      <w:tr w14:textId="77777777" w14:paraId="3FABEE4F" w:rsidTr="00823291" w:rsidR="00823291" w:rsidRPr="00823291">
        <w:trPr>
          <w:trHeight w:val="1130"/>
        </w:trPr>
        <w:tc>
          <w:tcPr>
            <w:tcW w:type="dxa" w:w="82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0E863440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RB prij. Traž</w:t>
            </w:r>
          </w:p>
        </w:tc>
        <w:tc>
          <w:tcPr>
            <w:tcW w:type="dxa" w:w="2157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D8F4607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dxa" w:w="176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C7E5F06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309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71032E8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340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37DE44A" w:rsidRDefault="00823291" w:rsidP="00823291" w:rsidR="00823291" w:rsidRPr="00823291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23291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RAČUN ZA ISPLATU </w:t>
            </w:r>
          </w:p>
        </w:tc>
      </w:tr>
      <w:tr w14:textId="77777777" w14:paraId="7A55A9D8" w:rsidTr="00823291" w:rsidR="00823291" w:rsidRPr="00823291">
        <w:trPr>
          <w:trHeight w:val="300"/>
        </w:trPr>
        <w:tc>
          <w:tcPr>
            <w:tcW w:type="dxa" w:w="82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41E21741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19A2E831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6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19B24F88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09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68A1E2EE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40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14:textId="77777777" w14:paraId="258BAC1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79A30DF0" w:rsidTr="00823291" w:rsidR="00823291" w:rsidRPr="00823291">
        <w:trPr>
          <w:trHeight w:val="900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4361CC37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21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E4207E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Sandra Evačić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FBF3253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94901767307</w:t>
            </w:r>
          </w:p>
        </w:tc>
        <w:tc>
          <w:tcPr>
            <w:tcW w:type="dxa" w:w="30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FA8EF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III Pile 29 Zagreb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4B7A63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zašt-HR6723600003511860981 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nez- HR3723600003217657223</w:t>
            </w:r>
          </w:p>
        </w:tc>
      </w:tr>
      <w:tr w14:textId="77777777" w14:paraId="7CA97E96" w:rsidTr="00823291" w:rsidR="00823291" w:rsidRPr="00823291">
        <w:trPr>
          <w:trHeight w:val="6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7F5AB88E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6670FE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Ivica Kovačević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384FF0" w14:paraId="4AD9F58C" w:rsidRDefault="002C1F16" w:rsidP="002C1F16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  <w:color w:val="000000"/>
                <w:lang w:eastAsia="hr-HR"/>
              </w:rPr>
              <w:t>00</w:t>
            </w:r>
            <w:r w:rsidR="00823291" w:rsidRPr="00823291">
              <w:rPr>
                <w:rFonts w:hAnsi="Times New Roman" w:ascii="Times New Roman"/>
                <w:color w:val="000000"/>
                <w:lang w:eastAsia="hr-HR"/>
              </w:rPr>
              <w:t>256047224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ADD387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III Pile 29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98A972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 HR6723300033553097827 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HR5323300033251800074</w:t>
            </w:r>
          </w:p>
        </w:tc>
      </w:tr>
      <w:tr w14:textId="77777777" w14:paraId="2A03013B" w:rsidTr="00823291" w:rsidR="00823291" w:rsidRPr="00823291">
        <w:trPr>
          <w:trHeight w:val="6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D6A2A38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CE26536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Danica  Češnjaj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4518B4D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54938382455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59FC23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Trnsko 9D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22AAB86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HR8924840083202041594</w:t>
            </w:r>
          </w:p>
        </w:tc>
      </w:tr>
      <w:tr w14:textId="77777777" w14:paraId="69E950E7" w:rsidTr="00823291" w:rsidR="00823291" w:rsidRPr="00823291">
        <w:trPr>
          <w:trHeight w:val="9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50530E32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54853C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Sanja  Stojanović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E8805F2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16828514580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58E2C4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Samoborska cesta 97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 xml:space="preserve">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400487B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HR4824020063207254500</w:t>
            </w:r>
          </w:p>
        </w:tc>
      </w:tr>
      <w:tr w14:textId="77777777" w14:paraId="08752428" w:rsidTr="00823291" w:rsidR="00823291" w:rsidRPr="00823291">
        <w:trPr>
          <w:trHeight w:val="9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36D18CEE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018463A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Igor  Šinkovec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4AE8A6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19392050199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CC1060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Preradovićeva 15 Samobor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9D3E8C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 HR2024840083500919139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HR4424840083234695029</w:t>
            </w:r>
          </w:p>
        </w:tc>
      </w:tr>
      <w:tr w14:textId="77777777" w14:paraId="126C564E" w:rsidTr="00823291" w:rsidR="00823291" w:rsidRPr="00823291">
        <w:trPr>
          <w:trHeight w:val="9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10F8B4DA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03ED584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Tajana Kožulj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59201A1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2299909993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55696B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Side Košutića 28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BA3411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HR9124020063208457011</w:t>
            </w:r>
          </w:p>
        </w:tc>
      </w:tr>
      <w:tr w14:textId="77777777" w14:paraId="71E89BF7" w:rsidTr="00823291" w:rsidR="00823291" w:rsidRPr="00823291">
        <w:trPr>
          <w:trHeight w:val="9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6137B7EA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1977416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Luka  Babić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A4D2EEF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74711430497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0E507B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Božidara Magovca 79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32475E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 HR6824840083500668306 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HR6024840083222864621</w:t>
            </w:r>
          </w:p>
        </w:tc>
      </w:tr>
      <w:tr w14:textId="77777777" w14:paraId="195D1B03" w:rsidTr="00823291" w:rsidR="00823291" w:rsidRPr="00823291">
        <w:trPr>
          <w:trHeight w:val="6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03B44320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57FE7C9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Slobodan Vukadinović 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6EBD69A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88132905817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94777D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Selska cesta 30 c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B8A9F5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zašt HR8824020063580353804  nezaš.HR3024020063202998561</w:t>
            </w:r>
          </w:p>
        </w:tc>
      </w:tr>
      <w:tr w14:textId="77777777" w14:paraId="477919EE" w:rsidTr="00823291" w:rsidR="00823291" w:rsidRPr="00823291">
        <w:trPr>
          <w:trHeight w:val="90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14:textId="77777777" w14:paraId="23E1F112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cs="Calibri" w:hAnsi="Times New Roman" w:ascii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21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DEA151C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Slađana Vujčetić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389749" w:rsidRDefault="00823291" w:rsidP="00823291" w:rsidR="00823291" w:rsidRPr="00823291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>10396099821</w:t>
            </w:r>
          </w:p>
        </w:tc>
        <w:tc>
          <w:tcPr>
            <w:tcW w:type="dxa" w:w="3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108343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 Ivančani 38  Zagreb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88A6F0" w:rsidRDefault="00823291" w:rsidP="00823291" w:rsidR="00823291" w:rsidRPr="00823291">
            <w:pPr>
              <w:spacing w:lineRule="auto" w:line="240" w:after="0"/>
              <w:rPr>
                <w:rFonts w:hAnsi="Times New Roman" w:ascii="Times New Roman"/>
                <w:color w:val="000000"/>
                <w:lang w:eastAsia="hr-HR"/>
              </w:rPr>
            </w:pPr>
            <w:r w:rsidRPr="00823291">
              <w:rPr>
                <w:rFonts w:hAnsi="Times New Roman" w:ascii="Times New Roman"/>
                <w:color w:val="000000"/>
                <w:lang w:eastAsia="hr-HR"/>
              </w:rPr>
              <w:t xml:space="preserve">zašti HR9023400093510310075 </w:t>
            </w:r>
            <w:r w:rsidRPr="00823291">
              <w:rPr>
                <w:rFonts w:hAnsi="Times New Roman" w:ascii="Times New Roman"/>
                <w:color w:val="000000"/>
                <w:lang w:eastAsia="hr-HR"/>
              </w:rPr>
              <w:br/>
              <w:t>nezaš HR6123400093215885527</w:t>
            </w:r>
          </w:p>
        </w:tc>
      </w:tr>
    </w:tbl>
    <w:p w14:textId="77777777" w14:paraId="3735417E" w:rsidRDefault="004C529D" w:rsidP="0063239F" w:rsidR="004C529D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52E71FF7" w:rsidRDefault="004C529D" w:rsidP="0063239F" w:rsidR="004C529D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8EDECB2" w14:paraId="2A7A5131" w:rsidRDefault="00645626" w:rsidP="0063239F" w:rsidR="0064562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 xml:space="preserve">U Slavonskom Brodu , </w:t>
      </w:r>
      <w:r w:rsidR="00EE422A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6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.10.2017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</w:t>
      </w:r>
      <w:r w:rsidR="00BC66C8"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cs="Arial" w:hAnsi="Arial" w:ascii="Arial"/>
          <w:sz w:val="20"/>
          <w:szCs w:val="20"/>
        </w:rPr>
        <w:t xml:space="preserve">  </w:t>
      </w:r>
      <w:r w:rsidRPr="00F000C9">
        <w:rPr>
          <w:rFonts w:cs="Arial" w:hAnsi="Arial" w:ascii="Arial"/>
          <w:sz w:val="20"/>
          <w:szCs w:val="20"/>
        </w:rPr>
        <w:t>Stečajni upravitelj</w:t>
      </w:r>
      <w:r>
        <w:rPr>
          <w:rFonts w:cs="Arial" w:hAnsi="Arial" w:ascii="Arial"/>
          <w:sz w:val="20"/>
          <w:szCs w:val="20"/>
        </w:rPr>
        <w:tab/>
      </w:r>
    </w:p>
    <w:p w14:textId="6C40054A" w14:paraId="4D73892E" w:rsidRDefault="00645626" w:rsidP="00BC66C8" w:rsidR="00645626">
      <w:pPr>
        <w:pStyle w:val="Bezproreda"/>
        <w:jc w:val="right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Nada Reljić mag.oec</w:t>
      </w:r>
    </w:p>
    <w:tbl>
      <w:tblPr>
        <w:tblW w:type="dxa" w:w="15195"/>
        <w:tblInd w:type="dxa" w:w="93"/>
        <w:tblLook w:val="04A0" w:noVBand="1" w:noHBand="0" w:lastColumn="0" w:firstColumn="1" w:lastRow="0" w:firstRow="1"/>
      </w:tblPr>
      <w:tblGrid>
        <w:gridCol w:w="15195"/>
      </w:tblGrid>
      <w:tr w14:textId="77777777" w14:paraId="5A4024A3" w:rsidTr="007338CF" w:rsidR="004C529D" w:rsidRPr="0063239F">
        <w:trPr>
          <w:trHeight w:val="315"/>
        </w:trPr>
        <w:tc>
          <w:tcPr>
            <w:tcW w:type="dxa" w:w="1519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textId="77777777" w14:paraId="7193741B" w:rsidRDefault="004C529D" w:rsidP="004C529D" w:rsidR="004C529D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lastRenderedPageBreak/>
              <w:t xml:space="preserve">TRGOVAČKI SUD U ZAGREBU </w:t>
            </w:r>
          </w:p>
          <w:p w14:textId="77777777" w14:paraId="40DA27EB" w:rsidRDefault="004C529D" w:rsidP="004C529D" w:rsidR="004C529D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t>ST- 5877/16</w:t>
            </w:r>
          </w:p>
          <w:p w14:textId="77777777" w14:paraId="0C3A42CF" w:rsidRDefault="004C529D" w:rsidP="004C529D" w:rsidR="004C529D">
            <w:pPr>
              <w:pStyle w:val="Bezproreda"/>
              <w:rPr>
                <w:b/>
                <w:lang w:val="hr-BA"/>
              </w:rPr>
            </w:pPr>
          </w:p>
          <w:p w14:textId="77777777" w14:paraId="3221A9E9" w:rsidRDefault="004C529D" w:rsidP="004C529D" w:rsidR="004C529D" w:rsidRPr="0063239F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</w:pPr>
            <w:r w:rsidRPr="0063239F"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  <w:t>DELTA BLATO d.o.o.-u stečaju</w:t>
            </w:r>
          </w:p>
          <w:p w14:textId="77777777" w14:paraId="508017A6" w:rsidRDefault="004C529D" w:rsidP="004C529D" w:rsidR="004C529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 02734240858</w:t>
            </w:r>
          </w:p>
          <w:p w14:textId="77777777" w14:paraId="5D182A7F" w:rsidRDefault="004C529D" w:rsidP="004C529D" w:rsidR="004C529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ZAGREB, Karlovačka cesta br 24</w:t>
            </w:r>
          </w:p>
          <w:p w14:textId="77777777" w14:paraId="03233942" w:rsidRDefault="004C529D" w:rsidP="004C529D" w:rsidR="004C529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textId="77777777" w14:paraId="09396082" w:rsidRDefault="004C529D" w:rsidP="0009522E" w:rsidR="004C529D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14:textId="77777777" w14:paraId="77A43508" w:rsidRDefault="004C529D" w:rsidP="0009522E" w:rsidR="004C529D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14:textId="793815AB" w14:paraId="057E52EE" w:rsidRDefault="004C529D" w:rsidP="0009522E" w:rsidR="004C529D" w:rsidRPr="0063239F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3239F"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  <w:t>TABLICA STEČAJNOG UPRAVITELJA ZA ISPITNO ROČIŠTE ZAKAZANO ZA DAN 24 LISTOPADA 2017 u  10 sati</w:t>
            </w:r>
          </w:p>
        </w:tc>
      </w:tr>
    </w:tbl>
    <w:p w14:textId="77777777" w14:paraId="69CA798C" w:rsidRDefault="004C529D" w:rsidP="004C529D" w:rsidR="004C529D" w:rsidRPr="0063239F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49D5A21C" w14:paraId="17A5E520" w:rsidRDefault="004C529D" w:rsidP="004C529D" w:rsidR="004C529D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                                                                                VJEROVNICI </w:t>
      </w:r>
      <w:r>
        <w:rPr>
          <w:rFonts w:cs="Times New Roman" w:hAnsi="Times New Roman" w:ascii="Times New Roman"/>
          <w:b/>
          <w:sz w:val="24"/>
          <w:szCs w:val="24"/>
          <w:lang w:val="hr-BA"/>
        </w:rPr>
        <w:t xml:space="preserve">DRUGOG </w:t>
      </w: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VIŠEG ISPLATNOG REDA</w:t>
      </w:r>
    </w:p>
    <w:p w14:textId="77777777" w14:paraId="23B8DE85" w:rsidRDefault="004C529D" w:rsidP="004C529D" w:rsidR="004C529D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6260"/>
        <w:tblInd w:type="dxa" w:w="-436"/>
        <w:tblLayout w:type="fixed"/>
        <w:tblLook w:val="04A0" w:noVBand="1" w:noHBand="0" w:lastColumn="0" w:firstColumn="1" w:lastRow="0" w:firstRow="1"/>
      </w:tblPr>
      <w:tblGrid>
        <w:gridCol w:w="656"/>
        <w:gridCol w:w="2179"/>
        <w:gridCol w:w="1560"/>
        <w:gridCol w:w="1629"/>
        <w:gridCol w:w="1418"/>
        <w:gridCol w:w="1489"/>
        <w:gridCol w:w="1517"/>
        <w:gridCol w:w="1177"/>
        <w:gridCol w:w="1518"/>
        <w:gridCol w:w="1033"/>
        <w:gridCol w:w="2084"/>
      </w:tblGrid>
      <w:tr w14:textId="77777777" w14:paraId="32BF98DD" w:rsidTr="004C529D" w:rsidR="004C529D" w:rsidRPr="004C529D">
        <w:trPr>
          <w:trHeight w:val="800"/>
        </w:trPr>
        <w:tc>
          <w:tcPr>
            <w:tcW w:type="dxa" w:w="65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14:textId="77777777" w14:paraId="49205F08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RB prij. Traž</w:t>
            </w:r>
          </w:p>
        </w:tc>
        <w:tc>
          <w:tcPr>
            <w:tcW w:type="dxa" w:w="2179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9EA99A2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dxa" w:w="1560"/>
            <w:vMerge w:val="restart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814E160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1629"/>
            <w:vMerge w:val="restart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416EDBA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EAAC7D8" w:rsidRDefault="00DF7987" w:rsidP="004C529D" w:rsidR="004C529D" w:rsidRPr="004C529D">
            <w:pPr>
              <w:spacing w:lineRule="auto" w:line="240" w:after="0"/>
              <w:jc w:val="center"/>
              <w:rPr>
                <w:rFonts w:cs="Calibri"/>
                <w:u w:val="single"/>
                <w:lang w:eastAsia="hr-HR"/>
              </w:rPr>
            </w:pPr>
            <w:hyperlink r:id="rId9" w:anchor="RANGE!#REF!" w:history="true">
              <w:r w:rsidR="004C529D" w:rsidRPr="004C529D">
                <w:rPr>
                  <w:rFonts w:cs="Calibri"/>
                  <w:u w:val="single"/>
                  <w:lang w:eastAsia="hr-HR"/>
                </w:rPr>
                <w:t>Iznos prijavljene tražbine (kn)[1]</w:t>
              </w:r>
            </w:hyperlink>
          </w:p>
        </w:tc>
        <w:tc>
          <w:tcPr>
            <w:tcW w:type="dxa" w:w="1489"/>
            <w:vMerge w:val="restart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8C18A0E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517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3D9F3BC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 (kn)</w:t>
            </w:r>
          </w:p>
        </w:tc>
        <w:tc>
          <w:tcPr>
            <w:tcW w:type="dxa" w:w="1177"/>
            <w:vMerge w:val="restart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B68330F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  <w:tc>
          <w:tcPr>
            <w:tcW w:type="dxa" w:w="1518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77BB664" w:rsidRDefault="004C529D" w:rsidP="004C529D" w:rsidR="004C529D" w:rsidRPr="004C529D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IZNOS OSPORENE TRAŽBINE</w:t>
            </w:r>
          </w:p>
        </w:tc>
        <w:tc>
          <w:tcPr>
            <w:tcW w:type="dxa" w:w="103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0110267" w:rsidRDefault="004C529D" w:rsidP="004C529D" w:rsidR="004C529D" w:rsidRPr="004C529D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RAZLOG OSPORAVANJA</w:t>
            </w:r>
          </w:p>
        </w:tc>
        <w:tc>
          <w:tcPr>
            <w:tcW w:type="dxa" w:w="2084"/>
            <w:vMerge w:val="restart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7960EB8" w:rsidRDefault="004C529D" w:rsidP="004C529D" w:rsidR="004C529D" w:rsidRPr="004C529D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C529D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Oznaka ovršne isprave ako se tražbine zasniva na ovršnoj ispravi</w:t>
            </w:r>
          </w:p>
        </w:tc>
      </w:tr>
      <w:tr w14:textId="77777777" w14:paraId="3C12BC77" w:rsidTr="004C529D" w:rsidR="004C529D" w:rsidRPr="004C529D">
        <w:trPr>
          <w:trHeight w:val="800"/>
        </w:trPr>
        <w:tc>
          <w:tcPr>
            <w:tcW w:type="dxa" w:w="65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7B581EF6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79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7EA8CAE9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2C7D3D1D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29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B9E4DBC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63191B15" w:rsidRDefault="004C529D" w:rsidP="004C529D" w:rsidR="004C529D" w:rsidRPr="004C529D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</w:p>
        </w:tc>
        <w:tc>
          <w:tcPr>
            <w:tcW w:type="dxa" w:w="1489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530E326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F86FF92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77"/>
            <w:vMerge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09076AEB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1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7C9D7BE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03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14:textId="77777777" w14:paraId="40A7588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084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6EFB5C59" w:rsidRDefault="004C529D" w:rsidP="004C529D" w:rsidR="004C529D" w:rsidRPr="004C529D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14:textId="77777777" w14:paraId="075707A6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5D4FE1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723AE0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GRAD ZAGREB KOMUNALNI DOPR.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D883A2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6181789437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33EBB1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trg.Stjepana Radića 1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9B2D2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903981,71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242010E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36332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903981,71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235658C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99C2A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CD8F7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2C06437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0AFCD18A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0CD0F7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5D84AB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HRVATSKE VODE vodogosp.odjel za gornju savu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B6FE3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28921383001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8432C2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ul.grada Vukovara 220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0148B4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14068,08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304F034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3C6A44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14068,08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42C59F8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84C17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FE2B5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16D1D59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 I RJ.O OVRSI-</w:t>
            </w:r>
          </w:p>
        </w:tc>
      </w:tr>
      <w:tr w14:textId="77777777" w14:paraId="0E6612DE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FFF450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F0798E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.HRVATSKE VODE odjel za gornju savu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817F5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28921383001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FFF8AB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ul.grada Vukovara 220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7890D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1335189,59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5158E2D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042DE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1335189,59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6D62975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53DD6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62D17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300A18C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ov.rješ.325-08</w:t>
            </w:r>
          </w:p>
        </w:tc>
      </w:tr>
      <w:tr w14:textId="77777777" w14:paraId="00E53A0E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CEE906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4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727DE9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AM-INTERIJERI OBRT ZA STROPOVE Mato  Tolić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935930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44119067267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2D17CD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PODVRTI 10 PRIGORJE BRDOVAČKO,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AE843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109839,75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71227F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93F23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109839,75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2CC1014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59CE1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7441A0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7AA757E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3888F7BB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4F0D079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57AA44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GRAD ZAGREB KOMUNALNA NAKNADA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FDE40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61817894937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321DA6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trg.Stjepana Radića 1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C37C0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25394,33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A7ADD2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82361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25394,33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C62214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A312C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145DC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A5E239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ovr.rj UP-2017-</w:t>
            </w:r>
          </w:p>
        </w:tc>
      </w:tr>
      <w:tr w14:textId="77777777" w14:paraId="6CDBC7C2" w:rsidTr="00EE422A" w:rsidR="004C529D" w:rsidRPr="004C529D">
        <w:trPr>
          <w:trHeight w:val="660"/>
        </w:trPr>
        <w:tc>
          <w:tcPr>
            <w:tcW w:type="dxa" w:w="65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994958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</w:t>
            </w:r>
          </w:p>
        </w:tc>
        <w:tc>
          <w:tcPr>
            <w:tcW w:type="dxa" w:w="21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3938A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GRAD ZAGREB REKLAME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3F4BF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61817894937</w:t>
            </w:r>
          </w:p>
        </w:tc>
        <w:tc>
          <w:tcPr>
            <w:tcW w:type="dxa" w:w="162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153034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trg.Stjepana Radića 1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B1708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28161,94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A365AD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487AC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28161,94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19AB10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86551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7B8E1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106619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OVRV 5468 PO Stpn-393-</w:t>
            </w:r>
          </w:p>
        </w:tc>
      </w:tr>
      <w:tr w14:textId="77777777" w14:paraId="0354E3AE" w:rsidTr="004C529D" w:rsidR="004C529D" w:rsidRPr="004C529D">
        <w:trPr>
          <w:trHeight w:val="660"/>
        </w:trPr>
        <w:tc>
          <w:tcPr>
            <w:tcW w:type="dxa" w:w="65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68B43C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lastRenderedPageBreak/>
              <w:t>7</w:t>
            </w:r>
          </w:p>
        </w:tc>
        <w:tc>
          <w:tcPr>
            <w:tcW w:type="dxa" w:w="21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B3263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VIP NET d.o.o.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CEFE4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29524210204</w:t>
            </w:r>
          </w:p>
        </w:tc>
        <w:tc>
          <w:tcPr>
            <w:tcW w:type="dxa" w:w="162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FDB6E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vrtni put 1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5E458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18567,18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89D6FA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D15B4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18567,18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CA82F3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289BE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F128C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51B762C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PRESUDA 4557/150</w:t>
            </w:r>
          </w:p>
        </w:tc>
      </w:tr>
      <w:tr w14:textId="77777777" w14:paraId="725F5A69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AAF41F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82333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FINA- FINANCIJSKA AGENCIJA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F496D4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85821130368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B4B43E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Ul grada Vukovara 70 ZAGREB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786BDB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9481,04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3CE64D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001D8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9481,04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F79553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C7B82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F067C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5C99B8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RJEŠENJE NAGODB.VIJEĆA 5720 I I Stpn-393-</w:t>
            </w:r>
          </w:p>
        </w:tc>
      </w:tr>
      <w:tr w14:textId="77777777" w14:paraId="67B0A5D9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F1C50F9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C5B50C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EUROLAM d.o.o.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36A07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32619029079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8B785B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RAKITJE, VOČARSKS 6/B GRAD SVETA NEDELJA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92BBE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180671,14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F3FDD7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1F254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180671,14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5E6A80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C80E9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E3D99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1E8A6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143565 +kte</w:t>
            </w:r>
          </w:p>
        </w:tc>
      </w:tr>
      <w:tr w14:textId="77777777" w14:paraId="7B0012AC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ED76F8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DDF43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GAŠO 11 d.o.o.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EDE28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83896126737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B18300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cerje Pavla Tukeca 1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F683D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805944,74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12C6AA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05690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805944,74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A9C21D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CA1FB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2EE8A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5A0F5B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Stpn-393-+kte</w:t>
            </w:r>
          </w:p>
        </w:tc>
      </w:tr>
      <w:tr w14:textId="77777777" w14:paraId="42C0BAC4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CD9477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11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97B18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MF POREZNA UPRAVA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81F68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8DAC61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PU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EE840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762841,94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84AC27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rje.PU +Stpn-393/14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12966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762841,94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F22064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RJ.pu +Stpn-393-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5899F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17FC2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C30AF4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rješenja PU do 7-2017 Stpn-393-</w:t>
            </w:r>
          </w:p>
        </w:tc>
      </w:tr>
      <w:tr w14:textId="77777777" w14:paraId="0C1B1D64" w:rsidTr="004C529D" w:rsidR="004C529D" w:rsidRPr="004C529D">
        <w:trPr>
          <w:trHeight w:val="88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6C9BCB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12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5A2F5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PROJEKTNI BIRO  NOVKOVIĆ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D8167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o1699883332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6E2D3F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ZAGREB palinkovečka 19 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EA3A1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399949,3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C37E4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Stpn-393/14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CFBE7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179084,68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CB755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61395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220864,62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0E2657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 sporu Povrv-2409/2017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85ABD4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priznato ovr.ispr. +  računi 2016 s kam.</w:t>
            </w:r>
          </w:p>
        </w:tc>
      </w:tr>
      <w:tr w14:textId="77777777" w14:paraId="21F7FB12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743305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13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A2371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Zagrebački Holding d.o.o.. ČISTOĆA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297EF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85584865987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3F8E0B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 grada Vukovara 41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D1802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6.860,00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2F4B4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6822F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6.860,00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12F3D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2248B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4C6FD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5B6A8ED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OVRV 10309/16</w:t>
            </w:r>
          </w:p>
        </w:tc>
      </w:tr>
      <w:tr w14:textId="77777777" w14:paraId="2682D2EC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167B742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EE310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RWE ENERGIJA d.o.o.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DB890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81103558092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25715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Capraška 6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7A0A99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14456,89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F549F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RAČUNI 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22DC3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14456,89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67549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RAČUNI 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25158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B87CE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9C194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0B192045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3E2739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15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782E4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HRVATSKO DRUŠTVO SKLADATELJA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9376B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56668956985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3F058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berisavljevičeva 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C4EAB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6393,3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F6CFE9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6FC2B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6393,3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18DDAD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116DA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A9848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4EF4F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14704641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DF7BDC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16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3926E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VODOOPSKRBA I ODVODNJA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9760E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83416546499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6DAC6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folnegovičeva br. 1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7CAD0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28431,29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0616A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OBRAČUN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9F878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28431,29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1EA90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OBRAČUN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47FFE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30743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79E655A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Stpn-393- +ovr2017+kte </w:t>
            </w:r>
          </w:p>
        </w:tc>
      </w:tr>
      <w:tr w14:textId="77777777" w14:paraId="465A215B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243DEC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C6C78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MOJE BOJE d.o.o.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E2095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82612647503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8E4E5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karlovačka cesta 4a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5F33D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20043,07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55BF9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A2D12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20043,07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3E96D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2D8F7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E6C95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C7CEE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7871C180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ABE6FF0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18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D9066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HRT-HRVATSKA RADIOTELEVIZIJA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D8854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68419124305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7E9E8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prisavlje 3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95A7A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8372,29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4D3AA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D03770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8372,29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EBBFE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2E7A8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1E826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7E683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4CA09371" w:rsidTr="004C529D" w:rsidR="007338CF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</w:tcPr>
          <w:p w14:textId="77777777" w14:paraId="14054887" w:rsidRDefault="007338CF" w:rsidP="004C529D" w:rsidR="007338CF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29BC2368" w:rsidRDefault="007338CF" w:rsidP="004C529D" w:rsidR="007338CF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31A727BF" w:rsidRDefault="007338CF" w:rsidP="004C529D" w:rsidR="007338CF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74AC917E" w:rsidRDefault="007338CF" w:rsidP="004C529D" w:rsidR="007338CF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1B567714" w:rsidRDefault="007338CF" w:rsidP="004C529D" w:rsidR="007338CF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5F22E7BF" w:rsidRDefault="007338CF" w:rsidP="004C529D" w:rsidR="007338CF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59216E0A" w:rsidRDefault="007338CF" w:rsidP="004C529D" w:rsidR="007338CF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728765CC" w:rsidRDefault="007338CF" w:rsidP="004C529D" w:rsidR="007338CF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4F594017" w:rsidRDefault="007338CF" w:rsidP="004C529D" w:rsidR="007338CF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2DFC8B4C" w:rsidRDefault="007338CF" w:rsidP="004C529D" w:rsidR="007338CF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14:textId="77777777" w14:paraId="4C78AD63" w:rsidRDefault="007338CF" w:rsidP="004C529D" w:rsidR="007338CF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</w:tr>
      <w:tr w14:textId="77777777" w14:paraId="37EFBB96" w:rsidTr="00EE422A" w:rsidR="004C529D" w:rsidRPr="004C529D">
        <w:trPr>
          <w:trHeight w:val="660"/>
        </w:trPr>
        <w:tc>
          <w:tcPr>
            <w:tcW w:type="dxa" w:w="65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F19476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lastRenderedPageBreak/>
              <w:t>19</w:t>
            </w:r>
          </w:p>
        </w:tc>
        <w:tc>
          <w:tcPr>
            <w:tcW w:type="dxa" w:w="21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D6319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FIDRIH d.o.o.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390D2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O2186824032</w:t>
            </w:r>
          </w:p>
        </w:tc>
        <w:tc>
          <w:tcPr>
            <w:tcW w:type="dxa" w:w="162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ABB4E5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BEDENEČKI PUT 2 SESVETSKI KRLJEVAC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B9351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5963,5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36E39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IOS 2017</w:t>
            </w:r>
          </w:p>
        </w:tc>
        <w:tc>
          <w:tcPr>
            <w:tcW w:type="dxa" w:w="151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C5D3B9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5963,5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583F2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IOS 2017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7B273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9D1CD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690B9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107680D0" w:rsidTr="004C529D" w:rsidR="004C529D" w:rsidRPr="004C529D">
        <w:trPr>
          <w:trHeight w:val="66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2FC47D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20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35C5DC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HEP-operater distr.sustava d.o.o.Elektra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86FD0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46830600751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A6D76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gunduličeva 32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A36C8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17649,18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7187618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B4E30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17649,18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4377BC0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75ED1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15E8F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69983D5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0B4D597F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D385A3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21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EADC9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HEP ELEKTRA d.o.o.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1D14B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43965974818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CB0D9D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 grada vukovara 37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A1143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1788,16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928F4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8E665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1788,16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F8D42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RAČUNI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EF86A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0D8E2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12838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4B070B81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16F0320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22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D7BFF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ERSTE-STEIERMARKISCH BANK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ED0CD4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23057039320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E11D22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jadranski trg 3a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B89B7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9040,33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130973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UG.O OTV.RN1100584988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251BC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9040,33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AA7673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UG.O OTV.RN1100584988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2EFB7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732D8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A6473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4E0AE3EC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8513DB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23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BA486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 3K d.o.o.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77D7C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O3144491968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89ECB8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 grada vukovara 62 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F213C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6930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ED225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RN 72-01/16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4C33CF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6930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6C66D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RN72/16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B2FDE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C29986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887C0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0DFAEC11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2D6A43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24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6760E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AUTOPRIJEVIZNIK ANĐELKO UKAS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FE106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20208743744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CC7407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don Antuna Božića 11 Jezera, otok Murter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01E0C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102375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A19761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Stpn-393-+.KTE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D3CF2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102375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1BF0EF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Stpn-393-+.KTE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AE070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451582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FAFFFF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Stpn-393-+DIO KTE  OD 21072</w:t>
            </w:r>
          </w:p>
        </w:tc>
      </w:tr>
      <w:tr w14:textId="77777777" w14:paraId="2A82F275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E3EF30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25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FE763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ODVJETNIK MARKO SAMARĐIJA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09DCA4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62398239711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562767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 Ivana Gundulića 36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687D5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228281,25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C9E3E9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UG.O ZASTUPANJU 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D4E11B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228281,25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5ACC9B0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UG.O ZASTUPANJU 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63592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609E5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A8243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75322D11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C9C321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26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3B966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IVICA KOVAČEVIĆ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05EC6B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256047224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A4BC08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III Pile 29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24E39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D3CD43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 ugovoru o preuz.duga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A5A46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AA0272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uplata po ugovoru o pozjmici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0BF8E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58DD6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31D12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58F08E11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0F7EC3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27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2D204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SANDRA EVAČIĆ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3CA6D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94901767307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9D8D4B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 III Pile 29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65C8F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1DAE2E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uplata po ugovoru o pozjmici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3F7C7B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F9735E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uplata po ugovoru o pozjmici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FABF4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87AAE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B34F2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5B719050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F87089B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28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61E16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GRADSKA PLINARA ZAGREB OPSKRBA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10DDA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74364571096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A13E9B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Radnička cesta br.a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FAFFF4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51.927,12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03A1D1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mj.Račun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79DE74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51.927,12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6E57FAB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mj.Račun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39CF9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DCB10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1808B6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OVR1328/14,132714 I DR.</w:t>
            </w:r>
          </w:p>
        </w:tc>
      </w:tr>
      <w:tr w14:textId="77777777" w14:paraId="15993D6D" w:rsidTr="004C529D" w:rsidR="004C529D" w:rsidRPr="004C529D">
        <w:trPr>
          <w:trHeight w:val="880"/>
        </w:trPr>
        <w:tc>
          <w:tcPr>
            <w:tcW w:type="dxa" w:w="6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EBA445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29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DCEAC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AQUAESTIL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27324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31474494722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2C095C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UL.GRADA MAINZA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3FA24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429.629,47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1142531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 NOVI RN. +OBR.KTA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7A8182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429.629,47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EC71E2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OV-8996 -500000 ZADUŽ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DBEA4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B6624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1E6280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OV-8996 -500000 ZADUŽ</w:t>
            </w:r>
          </w:p>
        </w:tc>
      </w:tr>
      <w:tr w14:textId="77777777" w14:paraId="6C2170E7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2D645A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30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3A12D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Mejrima Maxuni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F0DA42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56737207819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31F1D2E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vlaška 67 i rudeška 177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34688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149521,06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9A7B2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4446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7172E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51939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149521,06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98880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 sporu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4FA79C3B" w:rsidRDefault="004C529D" w:rsidP="004C529D" w:rsidR="004C529D" w:rsidRPr="004C529D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NIJE OBAVILA POSAO</w:t>
            </w:r>
          </w:p>
        </w:tc>
      </w:tr>
      <w:tr w14:textId="77777777" w14:paraId="534F66C6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9F5363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31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2DD631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STATIČKI PROJEKTNI URED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7ED31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O8413028683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7875098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RENDULIČEVA 28 ZAGREB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B304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10146,4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78AC8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80680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10146,4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6C22AC7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3FB46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F9162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4DD3D997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16462606" w:rsidTr="004C529D" w:rsidR="004C529D" w:rsidRPr="004C529D">
        <w:trPr>
          <w:trHeight w:val="620"/>
        </w:trPr>
        <w:tc>
          <w:tcPr>
            <w:tcW w:type="dxa" w:w="65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826898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lastRenderedPageBreak/>
              <w:t>32</w:t>
            </w:r>
          </w:p>
        </w:tc>
        <w:tc>
          <w:tcPr>
            <w:tcW w:type="dxa" w:w="217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75EFF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IMAGO REKLAMNA AGENCIJA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83588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41856116339</w:t>
            </w:r>
          </w:p>
        </w:tc>
        <w:tc>
          <w:tcPr>
            <w:tcW w:type="dxa" w:w="162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5E81AA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UL.GRADA VUKOVARA 271 ZAGREB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53F40E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10919,06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C6801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RAČ.</w:t>
            </w:r>
          </w:p>
        </w:tc>
        <w:tc>
          <w:tcPr>
            <w:tcW w:type="dxa" w:w="151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2C1B3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10919,06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541CDD4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62C86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AE49A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034C041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61CC90F2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C2D801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33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97968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MAĐER JOSIP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774870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81760014433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1D22A06B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ZAGREB, REMETINAČKI GAJ 27 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70F765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1789660,1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0CCFC55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D19649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1789660,1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187F2A8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8FB69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5BA89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1460D4B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4A4A6308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FE17D69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34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951BC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NIKOLA HRANILOVIĆ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56A9A2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81548231629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6B6829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 xml:space="preserve">ZAGREB, TRNSKO 1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BDCE4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2289053,1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069F3C5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UGOVOR SA DELTA NEKRETNINE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DA47B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41FF2D13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70FEB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2289053,1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E82034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0628121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SPOR VEZA P-860/2017</w:t>
            </w:r>
          </w:p>
        </w:tc>
      </w:tr>
      <w:tr w14:textId="77777777" w14:paraId="4CB69159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22C5F49D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35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45E22F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GE-MA TEAM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02F2EC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64235470666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272E3D6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PODRAVSKA 10,DONJA DUBRAVA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F54618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237574,78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638EE5B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0FF6B2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237574,78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0B77FA9C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D5F489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12F8A5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45D9B9B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Stpn-393-</w:t>
            </w:r>
          </w:p>
        </w:tc>
      </w:tr>
      <w:tr w14:textId="77777777" w14:paraId="074B1895" w:rsidTr="004C529D" w:rsidR="004C529D" w:rsidRPr="004C529D">
        <w:trPr>
          <w:trHeight w:val="620"/>
        </w:trPr>
        <w:tc>
          <w:tcPr>
            <w:tcW w:type="dxa" w:w="6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2F2E47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36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32861D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ELEKTRO TERMIČKI SUSTAVI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4FCFD1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66950824428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14:textId="77777777" w14:paraId="0CE45122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NOVA GRADIŠKA , BARUNA TRENKA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092E6A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306138,51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314660AA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UG.O GRAĐENJU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F73086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306138,51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6D0D6B8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E40F90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35CD38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14:textId="77777777" w14:paraId="390EC93E" w:rsidRDefault="004C529D" w:rsidP="004C529D" w:rsidR="004C529D" w:rsidRPr="004C529D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4C529D">
              <w:rPr>
                <w:rFonts w:cs="Calibri"/>
                <w:color w:val="000000"/>
                <w:lang w:eastAsia="hr-HR"/>
              </w:rPr>
              <w:t>OVR 2362,14</w:t>
            </w:r>
          </w:p>
        </w:tc>
      </w:tr>
      <w:tr w14:textId="77777777" w14:paraId="4DE428E1" w:rsidTr="004C529D" w:rsidR="004C529D" w:rsidRPr="004C529D">
        <w:trPr>
          <w:trHeight w:val="540"/>
        </w:trPr>
        <w:tc>
          <w:tcPr>
            <w:tcW w:type="dxa" w:w="65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66FAC36D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1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D280863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3D684FF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6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7B90BF9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310D0110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10425244,60</w:t>
            </w:r>
          </w:p>
        </w:tc>
        <w:tc>
          <w:tcPr>
            <w:tcW w:type="dxa" w:w="14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AEE7FBA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5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0AA6F643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7765805,82</w:t>
            </w:r>
          </w:p>
        </w:tc>
        <w:tc>
          <w:tcPr>
            <w:tcW w:type="dxa" w:w="11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42422D33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5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FCCD497" w:rsidRDefault="004C529D" w:rsidP="004C529D" w:rsidR="004C529D" w:rsidRPr="004C529D">
            <w:pPr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2659438,78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004A79A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0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7D9EBDCC" w:rsidRDefault="004C529D" w:rsidP="004C529D" w:rsidR="004C529D" w:rsidRPr="004C529D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4C529D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14:textId="77777777" w14:paraId="281EAE96" w:rsidRDefault="004C529D" w:rsidP="004C529D" w:rsidR="004C529D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6775AA99" w14:paraId="2F1A7F96" w:rsidRDefault="004C529D" w:rsidP="004C529D" w:rsidR="004C529D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7777777" w14:paraId="7B88EFF0" w:rsidRDefault="0009522E" w:rsidP="004C529D" w:rsidR="0009522E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27E53752" w:rsidRDefault="0009522E" w:rsidP="004C529D" w:rsidR="0009522E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3F5D2E17" w:rsidRDefault="0009522E" w:rsidP="004C529D" w:rsidR="0009522E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19669CA9" w14:paraId="381A7365" w:rsidRDefault="004C529D" w:rsidP="004C529D" w:rsidR="004C529D" w:rsidRPr="004C529D">
      <w:pPr>
        <w:pStyle w:val="Bezproreda"/>
        <w:rPr>
          <w:rFonts w:cs="Arial" w:hAnsi="Arial" w:ascii="Arial"/>
          <w:b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 xml:space="preserve">U Slavonskom Brodu , </w:t>
      </w:r>
      <w:r w:rsidR="00EE422A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6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.10.2017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4C529D">
        <w:rPr>
          <w:rFonts w:cs="Arial" w:hAnsi="Arial" w:ascii="Arial"/>
          <w:b/>
          <w:sz w:val="20"/>
          <w:szCs w:val="20"/>
        </w:rPr>
        <w:t>Stečajni upravitelj</w:t>
      </w:r>
      <w:r w:rsidRPr="004C529D">
        <w:rPr>
          <w:rFonts w:cs="Arial" w:hAnsi="Arial" w:ascii="Arial"/>
          <w:b/>
          <w:sz w:val="20"/>
          <w:szCs w:val="20"/>
        </w:rPr>
        <w:tab/>
      </w:r>
    </w:p>
    <w:p w14:textId="447B4EE6" w14:paraId="69C9AD59" w:rsidRDefault="004C529D" w:rsidP="004C529D" w:rsidR="004C529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  <w:r w:rsidRPr="004C529D">
        <w:rPr>
          <w:rFonts w:cs="Arial" w:hAnsi="Arial" w:ascii="Arial"/>
          <w:b/>
          <w:sz w:val="20"/>
          <w:szCs w:val="20"/>
        </w:rPr>
        <w:t>Nada Reljić mag.oec</w:t>
      </w:r>
    </w:p>
    <w:p w14:textId="01BB53BA" w14:paraId="498EAE23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15D09AD4" w14:paraId="0A87C656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1C66BB6A" w14:paraId="7ED0695B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5D33C02A" w14:paraId="2C308A3B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6D96A2B7" w14:paraId="255FF715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132E6DD5" w14:paraId="46ED2843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41848C96" w14:paraId="77382F89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7556843D" w14:paraId="15122D0A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363BCC6A" w14:paraId="131C0D6D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262A09B5" w14:paraId="2F1DD2BB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18C77E22" w14:paraId="35C319F4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5667016A" w14:paraId="383EA5AF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5D0EBA79" w14:paraId="48AE2D5A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4653E87A" w14:paraId="19149990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574C906B" w14:paraId="1C0A6EE2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tbl>
      <w:tblPr>
        <w:tblW w:type="dxa" w:w="15195"/>
        <w:tblInd w:type="dxa" w:w="93"/>
        <w:tblLook w:val="04A0" w:noVBand="1" w:noHBand="0" w:lastColumn="0" w:firstColumn="1" w:lastRow="0" w:firstRow="1"/>
      </w:tblPr>
      <w:tblGrid>
        <w:gridCol w:w="15195"/>
      </w:tblGrid>
      <w:tr w14:textId="77777777" w14:paraId="65ED8CA1" w:rsidTr="00D377F2" w:rsidR="00101BFD" w:rsidRPr="0063239F">
        <w:trPr>
          <w:trHeight w:val="315"/>
        </w:trPr>
        <w:tc>
          <w:tcPr>
            <w:tcW w:type="dxa" w:w="1519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textId="77777777" w14:paraId="73FA646D" w:rsidRDefault="00101BFD" w:rsidP="00765F38" w:rsidR="00101BFD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lastRenderedPageBreak/>
              <w:t xml:space="preserve">TRGOVAČKI SUD U ZAGREBU </w:t>
            </w:r>
          </w:p>
          <w:p w14:textId="77777777" w14:paraId="67EB9E55" w:rsidRDefault="00101BFD" w:rsidP="00765F38" w:rsidR="00101BFD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t>ST- 5877/16</w:t>
            </w:r>
          </w:p>
          <w:p w14:textId="77777777" w14:paraId="55262315" w:rsidRDefault="00101BFD" w:rsidP="00765F38" w:rsidR="00101BFD">
            <w:pPr>
              <w:pStyle w:val="Bezproreda"/>
              <w:rPr>
                <w:b/>
                <w:lang w:val="hr-BA"/>
              </w:rPr>
            </w:pPr>
          </w:p>
          <w:p w14:textId="77777777" w14:paraId="331CAE4D" w:rsidRDefault="00101BFD" w:rsidP="00765F38" w:rsidR="00101BFD" w:rsidRPr="0063239F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</w:pPr>
            <w:r w:rsidRPr="0063239F"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  <w:t>DELTA BLATO d.o.o.-u stečaju</w:t>
            </w:r>
          </w:p>
          <w:p w14:textId="77777777" w14:paraId="6E57995C" w:rsidRDefault="00101BFD" w:rsidP="00765F38" w:rsidR="00101BF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 02734240858</w:t>
            </w:r>
          </w:p>
          <w:p w14:textId="77777777" w14:paraId="31A35303" w:rsidRDefault="00101BFD" w:rsidP="00765F38" w:rsidR="00101BF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ZAGREB, Karlovačka cesta br 24</w:t>
            </w:r>
          </w:p>
          <w:p w14:textId="77777777" w14:paraId="61B465D7" w:rsidRDefault="00101BFD" w:rsidP="00765F38" w:rsidR="00101BFD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textId="77777777" w14:paraId="6EF6854B" w:rsidRDefault="00101BFD" w:rsidP="00765F38" w:rsidR="00101BFD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14:textId="77777777" w14:paraId="02648922" w:rsidRDefault="00101BFD" w:rsidP="00765F38" w:rsidR="00101BFD" w:rsidRPr="0063239F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3239F"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  <w:t>TABLICA STEČAJNOG UPRAVITELJA ZA ISPITNO ROČIŠTE ZAKAZANO ZA DAN 24 LISTOPADA 2017 u  10 sati</w:t>
            </w:r>
          </w:p>
        </w:tc>
      </w:tr>
    </w:tbl>
    <w:p w14:textId="77777777" w14:paraId="7BD9051E" w:rsidRDefault="00D377F2" w:rsidP="00D377F2" w:rsidR="00D377F2">
      <w:pPr>
        <w:pStyle w:val="Bezproreda"/>
        <w:tabs>
          <w:tab w:pos="5780" w:val="left"/>
        </w:tabs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                                                                                                 </w:t>
      </w:r>
    </w:p>
    <w:p w14:textId="4FE0BB27" w14:paraId="685E47E9" w:rsidRDefault="00D377F2" w:rsidP="00D377F2" w:rsidR="00D377F2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t>IZLUČNI VJEROVNICI</w:t>
      </w:r>
      <w:r w:rsidR="00CB1D3F" w:rsidRPr="00CB1D3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r w:rsidR="00CB1D3F">
        <w:rPr>
          <w:rFonts w:cs="Times New Roman" w:hAnsi="Times New Roman" w:ascii="Times New Roman"/>
          <w:b/>
          <w:sz w:val="24"/>
          <w:szCs w:val="24"/>
          <w:lang w:val="hr-BA"/>
        </w:rPr>
        <w:t>NA NEKRETNINAMA STEČAJNOG DUŽNIKA</w:t>
      </w:r>
    </w:p>
    <w:tbl>
      <w:tblPr>
        <w:tblW w:type="dxa" w:w="15209"/>
        <w:tblInd w:type="dxa" w:w="-5"/>
        <w:tblLook w:val="04A0" w:noVBand="1" w:noHBand="0" w:lastColumn="0" w:firstColumn="1" w:lastRow="0" w:firstRow="1"/>
      </w:tblPr>
      <w:tblGrid>
        <w:gridCol w:w="709"/>
        <w:gridCol w:w="1559"/>
        <w:gridCol w:w="1493"/>
        <w:gridCol w:w="2385"/>
        <w:gridCol w:w="3543"/>
        <w:gridCol w:w="2820"/>
        <w:gridCol w:w="2700"/>
      </w:tblGrid>
      <w:tr w14:textId="77777777" w14:paraId="3131061A" w:rsidTr="008E1458" w:rsidR="00D377F2" w:rsidRPr="00D377F2">
        <w:trPr>
          <w:trHeight w:val="5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49568B31" w:rsidRDefault="00D377F2" w:rsidP="00765F38" w:rsidR="00D377F2" w:rsidRPr="00D377F2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377F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Rb.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1826AF98" w:rsidRDefault="00D377F2" w:rsidP="00765F38" w:rsidR="00D377F2" w:rsidRPr="00D377F2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377F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izlučni vjerovnik </w:t>
            </w:r>
          </w:p>
        </w:tc>
        <w:tc>
          <w:tcPr>
            <w:tcW w:type="dxa" w:w="14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1F2B1710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OIB</w:t>
            </w:r>
          </w:p>
        </w:tc>
        <w:tc>
          <w:tcPr>
            <w:tcW w:type="dxa" w:w="23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14:textId="77777777" w14:paraId="5320872B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ADRESA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21EE6BF7" w:rsidRDefault="00D377F2" w:rsidP="00765F38" w:rsidR="00D377F2" w:rsidRPr="00D377F2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377F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osnova izlučnog prava 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52B0B96C" w:rsidRDefault="00D377F2" w:rsidP="00765F38" w:rsidR="00D377F2" w:rsidRPr="00D377F2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377F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pokretnine na kojim je upisano izlučno pravo</w:t>
            </w:r>
          </w:p>
        </w:tc>
        <w:tc>
          <w:tcPr>
            <w:tcW w:type="dxa" w:w="2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14:textId="77777777" w14:paraId="60C64424" w:rsidRDefault="00D377F2" w:rsidP="00765F38" w:rsidR="00D377F2" w:rsidRPr="00D377F2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D377F2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napomena </w:t>
            </w:r>
          </w:p>
        </w:tc>
      </w:tr>
      <w:tr w14:textId="77777777" w14:paraId="4CEF723E" w:rsidTr="008E1458" w:rsidR="00D377F2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C3D1F0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59AA65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KARL GAPP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EAC61A" w:rsidRDefault="00D377F2" w:rsidP="00765F38" w:rsidR="00D377F2" w:rsidRPr="00D377F2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43327229787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BE8C03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 xml:space="preserve">Schlossplatz7 GRAZ AUSTRIJA 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0E549E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pred-Ugovor o kupoprodaji nekretnina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D0D8E3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zk ul 1897 ko Jezera ,Murter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1D4BBE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stan plaćen, useljen a</w:t>
            </w:r>
          </w:p>
        </w:tc>
      </w:tr>
      <w:tr w14:textId="77777777" w14:paraId="50BEB856" w:rsidTr="008E1458" w:rsidR="00D377F2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FE9389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6EAE88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2A875A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97498F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DEA6258" w14:paraId="6EEDBFD3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Ugovor o zasnivanju založnog prava</w:t>
            </w:r>
            <w:r w:rsidR="008E1458" w:rsidRPr="00D377F2">
              <w:rPr>
                <w:rFonts w:cs="Calibri"/>
                <w:color w:val="000000"/>
                <w:lang w:eastAsia="hr-HR"/>
              </w:rPr>
              <w:t xml:space="preserve"> Sporazum o utvrđivanju međ odnosa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E4E96E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zk.čbr 260/06 /povr.57,43 m2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DBEA77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čeka se etažiranje za prijepis</w:t>
            </w:r>
          </w:p>
        </w:tc>
      </w:tr>
      <w:tr w14:textId="77777777" w14:paraId="13D47A24" w:rsidTr="002E0B7E" w:rsidR="002E0B7E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3FB2A4AB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4363FD67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6DFD249E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2372B730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3511E15D" w14:paraId="02EA7499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7787C1FC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2E29C76D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12EB8AA9" w:rsidTr="008E1458" w:rsidR="00D377F2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F16B75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B46EE6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KAROLINE GAPP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0F5016" w:rsidRDefault="00D377F2" w:rsidP="00765F38" w:rsidR="00D377F2" w:rsidRPr="00D377F2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18114835421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80305C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Schlossplatz7 GRAZ AUSTRIJA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D2C673E" w14:paraId="0FCC277F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pred-Ugovor o kupoprodaji nekretnina</w:t>
            </w:r>
            <w:r w:rsidR="002E0B7E" w:rsidRPr="00D377F2">
              <w:rPr>
                <w:rFonts w:cs="Calibri"/>
                <w:color w:val="000000"/>
                <w:lang w:eastAsia="hr-HR"/>
              </w:rPr>
              <w:t xml:space="preserve"> Sporazum o utvrđivanju međ odnosa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38E3179C" w14:paraId="2613E018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zk ul 1897 ko Jezera ,Murter</w:t>
            </w:r>
            <w:r w:rsidR="002E0B7E" w:rsidRPr="00D377F2">
              <w:rPr>
                <w:rFonts w:cs="Calibri"/>
                <w:color w:val="000000"/>
                <w:lang w:eastAsia="hr-HR"/>
              </w:rPr>
              <w:t xml:space="preserve"> zk.čbr 260/06 /povr.57,59 m2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52AA9F6" w14:paraId="6388D1F5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stan plaćen, useljen a</w:t>
            </w:r>
            <w:r w:rsidR="002E0B7E" w:rsidRPr="00D377F2">
              <w:rPr>
                <w:rFonts w:cs="Calibri"/>
                <w:color w:val="000000"/>
                <w:lang w:eastAsia="hr-HR"/>
              </w:rPr>
              <w:t xml:space="preserve"> čeka se etažiranje za prijepis</w:t>
            </w:r>
          </w:p>
        </w:tc>
      </w:tr>
      <w:tr w14:textId="77777777" w14:paraId="3478A8B3" w:rsidTr="002E0B7E" w:rsidR="002E0B7E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71332306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51D38EC5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3C19037E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26A7D024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D118EE0" w14:paraId="0EE8C6FA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00F95C3E" w14:paraId="13262CC1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47DD84D3" w14:paraId="3A8FA9FA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</w:tr>
      <w:tr w14:textId="77777777" w14:paraId="5E816116" w:rsidTr="008E1458" w:rsidR="00D377F2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641543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3.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9080FC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ANTON GAPP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B10EA0" w:rsidRDefault="00D377F2" w:rsidP="00765F38" w:rsidR="00D377F2" w:rsidRPr="00D377F2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17059169949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8AEA1E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 xml:space="preserve">Villefortgasse 11 GRAZ 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27D6E0B4" w14:paraId="51443A25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pred-Ugovor o kupoprodaji nekretnina</w:t>
            </w:r>
            <w:r w:rsidR="002E0B7E" w:rsidRPr="00D377F2">
              <w:rPr>
                <w:rFonts w:cs="Calibri"/>
                <w:color w:val="000000"/>
                <w:lang w:eastAsia="hr-HR"/>
              </w:rPr>
              <w:t xml:space="preserve"> Ugovor o zasnivanju založnog prava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1305108" w14:paraId="41776E97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zk ul 1897 ko Jezera ,Murter</w:t>
            </w:r>
            <w:r w:rsidR="002E0B7E" w:rsidRPr="00D377F2">
              <w:rPr>
                <w:rFonts w:cs="Calibri"/>
                <w:color w:val="000000"/>
                <w:lang w:eastAsia="hr-HR"/>
              </w:rPr>
              <w:t xml:space="preserve"> zk.čbr 260/06 /povr.57,88 m2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1972312" w14:paraId="1DDA65D5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stan plaćen, useljen a</w:t>
            </w:r>
            <w:r w:rsidR="002E0B7E" w:rsidRPr="00D377F2">
              <w:rPr>
                <w:rFonts w:cs="Calibri"/>
                <w:color w:val="000000"/>
                <w:lang w:eastAsia="hr-HR"/>
              </w:rPr>
              <w:t xml:space="preserve"> čeka se etažiranje za prijepis</w:t>
            </w:r>
          </w:p>
        </w:tc>
      </w:tr>
      <w:tr w14:textId="77777777" w14:paraId="3199E965" w:rsidTr="002E0B7E" w:rsidR="002E0B7E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2476787D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6FF911AC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4127F184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7777777" w14:paraId="34691C83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71141CEB" w14:paraId="3F7792F9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3498FF02" w14:paraId="694E3BF0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2" w:fill="E7E6E6" w:color="auto" w:val="clear"/>
            <w:noWrap/>
            <w:vAlign w:val="bottom"/>
            <w:hideMark/>
          </w:tcPr>
          <w:p w14:textId="0D749483" w14:paraId="795E4C16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</w:tr>
      <w:tr w14:textId="77777777" w14:paraId="0FC72693" w:rsidTr="008E1458" w:rsidR="00D377F2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0B92CD" w:rsidRDefault="00D377F2" w:rsidP="00765F38" w:rsidR="00D377F2" w:rsidRPr="00D377F2">
            <w:pPr>
              <w:spacing w:lineRule="auto" w:line="240" w:after="0"/>
              <w:jc w:val="center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4.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0BB3C4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BORIS FERKULA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FC3240" w:rsidRDefault="00D377F2" w:rsidP="00765F38" w:rsidR="00D377F2" w:rsidRPr="00D377F2">
            <w:pPr>
              <w:spacing w:lineRule="auto" w:line="240" w:after="0"/>
              <w:jc w:val="right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6405424089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20CF76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Duga Resa, dr.I.Banjavčića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D17AE68" w14:paraId="6FC3D8C7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Ugovor o kupoprodaji nekretnina 16.10.2013</w:t>
            </w:r>
            <w:r w:rsidR="008E1458" w:rsidRPr="00D377F2">
              <w:rPr>
                <w:rFonts w:cs="Calibri"/>
                <w:color w:val="000000"/>
                <w:lang w:eastAsia="hr-HR"/>
              </w:rPr>
              <w:t xml:space="preserve"> ovr 1134/13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577A3F0" w14:paraId="47602E52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z</w:t>
            </w:r>
            <w:r w:rsidR="002E0B7E" w:rsidRPr="00D377F2">
              <w:rPr>
                <w:rFonts w:cs="Calibri"/>
                <w:color w:val="000000"/>
                <w:lang w:eastAsia="hr-HR"/>
              </w:rPr>
              <w:t xml:space="preserve"> suvlasnički dio 1/4  u naravi stan </w:t>
            </w:r>
            <w:r w:rsidRPr="00D377F2">
              <w:rPr>
                <w:rFonts w:cs="Calibri"/>
                <w:color w:val="000000"/>
                <w:lang w:eastAsia="hr-HR"/>
              </w:rPr>
              <w:t>k.čbr 260/06 /</w:t>
            </w:r>
            <w:r w:rsidR="008E1458" w:rsidRPr="00D377F2">
              <w:rPr>
                <w:rFonts w:cs="Calibri"/>
                <w:color w:val="000000"/>
                <w:lang w:eastAsia="hr-HR"/>
              </w:rPr>
              <w:t xml:space="preserve"> je proveden u ZK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DDEC82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 xml:space="preserve">Upis 1/4 vlasništva   </w:t>
            </w:r>
          </w:p>
        </w:tc>
      </w:tr>
      <w:tr w14:textId="77777777" w14:paraId="1EB17818" w:rsidTr="008E1458" w:rsidR="00D377F2" w:rsidRPr="00D377F2">
        <w:trPr>
          <w:trHeight w:val="2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F5E39AB" w14:paraId="661F85BB" w:rsidRDefault="002E0B7E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 xml:space="preserve">  </w:t>
            </w:r>
            <w:r w:rsidR="00D377F2" w:rsidRPr="00D377F2">
              <w:rPr>
                <w:rFonts w:cs="Calibri"/>
                <w:color w:val="000000"/>
                <w:lang w:eastAsia="hr-HR"/>
              </w:rPr>
              <w:t> </w:t>
            </w:r>
            <w:r w:rsidR="008E1458">
              <w:rPr>
                <w:rFonts w:cs="Calibri"/>
                <w:color w:val="000000"/>
                <w:lang w:eastAsia="hr-HR"/>
              </w:rPr>
              <w:t>5.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1B787DCD" w14:paraId="625A36D7" w:rsidRDefault="008E1458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DELTA NEKRETNINE -d.o.o.-u steč.</w:t>
            </w:r>
          </w:p>
        </w:tc>
        <w:tc>
          <w:tcPr>
            <w:tcW w:type="dxa" w:w="14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C3907CB" w14:paraId="39F6C320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  <w:r w:rsidR="008E1458">
              <w:rPr>
                <w:rFonts w:cs="Calibri"/>
                <w:color w:val="000000"/>
                <w:lang w:eastAsia="hr-HR"/>
              </w:rPr>
              <w:t>81317357717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D69324B" w14:paraId="4AA8877A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  <w:r w:rsidR="008E1458">
              <w:rPr>
                <w:rFonts w:cs="Calibri"/>
                <w:color w:val="000000"/>
                <w:lang w:eastAsia="hr-HR"/>
              </w:rPr>
              <w:t>Zagreb III Pile 29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301620E0" w14:paraId="3E623FE4" w:rsidRDefault="008E1458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TRAŽI SE NEKRETNINE u novom Zgb.ko blato novo ZK UL2956 KČBR1430/05  1561 M2 LIVADA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433A32A" w14:paraId="5A39EF3C" w:rsidRDefault="00D377F2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D377F2">
              <w:rPr>
                <w:rFonts w:cs="Calibri"/>
                <w:color w:val="000000"/>
                <w:lang w:eastAsia="hr-HR"/>
              </w:rPr>
              <w:t> </w:t>
            </w:r>
            <w:r w:rsidR="008E1458">
              <w:rPr>
                <w:rFonts w:cs="Calibri"/>
                <w:color w:val="000000"/>
                <w:lang w:eastAsia="hr-HR"/>
              </w:rPr>
              <w:t>Prijava je neosnovana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02F73620" w14:paraId="7B9BAFBA" w:rsidRDefault="008E1458" w:rsidP="00765F38" w:rsidR="00D377F2" w:rsidRPr="00D377F2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Vodi se spor P-860/17</w:t>
            </w:r>
          </w:p>
        </w:tc>
      </w:tr>
    </w:tbl>
    <w:p w14:textId="77777777" w14:paraId="054BD5D2" w:rsidRDefault="00D377F2" w:rsidP="00D377F2" w:rsidR="00D377F2">
      <w:pPr>
        <w:pStyle w:val="Bezproreda"/>
        <w:tabs>
          <w:tab w:pos="5780" w:val="left"/>
        </w:tabs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40E4132D" w14:paraId="2F4D3B2E" w:rsidRDefault="00101BFD" w:rsidP="004C529D" w:rsidR="00101BF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77777777" w14:paraId="08C0796C" w:rsidRDefault="00101BFD" w:rsidP="004C529D" w:rsidR="00101BFD" w:rsidRPr="004C529D">
      <w:pPr>
        <w:pStyle w:val="Bezproreda"/>
        <w:jc w:val="right"/>
        <w:rPr>
          <w:rFonts w:cs="Arial" w:hAnsi="Arial" w:ascii="Arial"/>
          <w:b/>
          <w:sz w:val="20"/>
          <w:szCs w:val="20"/>
        </w:rPr>
      </w:pPr>
    </w:p>
    <w:p w14:textId="1181E844" w14:paraId="4F7AE521" w:rsidRDefault="00D377F2" w:rsidP="00D377F2" w:rsidR="00D377F2" w:rsidRPr="004C529D">
      <w:pPr>
        <w:pStyle w:val="Bezproreda"/>
        <w:rPr>
          <w:rFonts w:cs="Arial" w:hAnsi="Arial" w:ascii="Arial"/>
          <w:b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 xml:space="preserve">U Slavonskom Brodu , </w:t>
      </w:r>
      <w:r w:rsidR="00EE422A"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6</w:t>
      </w: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.10.2017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</w:t>
      </w:r>
      <w:r w:rsidRPr="004C529D">
        <w:rPr>
          <w:rFonts w:cs="Arial" w:hAnsi="Arial" w:ascii="Arial"/>
          <w:b/>
          <w:sz w:val="20"/>
          <w:szCs w:val="20"/>
        </w:rPr>
        <w:t>Stečajni upravitelj</w:t>
      </w:r>
      <w:r>
        <w:rPr>
          <w:rFonts w:cs="Arial" w:hAnsi="Arial" w:ascii="Arial"/>
          <w:b/>
          <w:sz w:val="20"/>
          <w:szCs w:val="20"/>
        </w:rPr>
        <w:t xml:space="preserve">  Nada Reljić mag oec</w:t>
      </w:r>
    </w:p>
    <w:p w14:textId="1DFD67FC" w14:paraId="251B28EA" w:rsidRDefault="00101BFD" w:rsidP="00BC66C8" w:rsidR="00101BFD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14:textId="76A2F41B" w14:paraId="1D8AF342" w:rsidRDefault="00101BFD" w:rsidP="00BC66C8" w:rsidR="00101BFD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5195"/>
        <w:tblInd w:type="dxa" w:w="93"/>
        <w:tblLook w:val="04A0" w:noVBand="1" w:noHBand="0" w:lastColumn="0" w:firstColumn="1" w:lastRow="0" w:firstRow="1"/>
      </w:tblPr>
      <w:tblGrid>
        <w:gridCol w:w="15195"/>
      </w:tblGrid>
      <w:tr w14:textId="77777777" w14:paraId="02C576DA" w:rsidTr="00765F38" w:rsidR="00D377F2" w:rsidRPr="0063239F">
        <w:trPr>
          <w:trHeight w:val="315"/>
        </w:trPr>
        <w:tc>
          <w:tcPr>
            <w:tcW w:type="dxa" w:w="1519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textId="77777777" w14:paraId="7E456D0E" w:rsidRDefault="00D377F2" w:rsidP="00765F38" w:rsidR="00D377F2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lastRenderedPageBreak/>
              <w:t xml:space="preserve">TRGOVAČKI SUD U ZAGREBU </w:t>
            </w:r>
          </w:p>
          <w:p w14:textId="77777777" w14:paraId="4875B583" w:rsidRDefault="00D377F2" w:rsidP="00765F38" w:rsidR="00D377F2">
            <w:pPr>
              <w:pStyle w:val="Bezproreda"/>
              <w:jc w:val="right"/>
              <w:rPr>
                <w:b/>
                <w:lang w:val="hr-BA"/>
              </w:rPr>
            </w:pPr>
            <w:r>
              <w:rPr>
                <w:b/>
                <w:lang w:val="hr-BA"/>
              </w:rPr>
              <w:t>ST- 5877/16</w:t>
            </w:r>
          </w:p>
          <w:p w14:textId="77777777" w14:paraId="66C12D24" w:rsidRDefault="00D377F2" w:rsidP="00765F38" w:rsidR="00D377F2">
            <w:pPr>
              <w:pStyle w:val="Bezproreda"/>
              <w:rPr>
                <w:b/>
                <w:lang w:val="hr-BA"/>
              </w:rPr>
            </w:pPr>
          </w:p>
          <w:p w14:textId="77777777" w14:paraId="1BEDB405" w:rsidRDefault="00D377F2" w:rsidP="00765F38" w:rsidR="00D377F2" w:rsidRPr="0063239F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</w:pPr>
            <w:r w:rsidRPr="0063239F">
              <w:rPr>
                <w:rFonts w:cs="Times New Roman" w:hAnsi="Times New Roman" w:ascii="Times New Roman"/>
                <w:b/>
                <w:sz w:val="24"/>
                <w:szCs w:val="24"/>
                <w:lang w:val="hr-BA"/>
              </w:rPr>
              <w:t>DELTA BLATO d.o.o.-u stečaju</w:t>
            </w:r>
          </w:p>
          <w:p w14:textId="77777777" w14:paraId="091FD38D" w:rsidRDefault="00D377F2" w:rsidP="00765F38" w:rsidR="00D377F2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 02734240858</w:t>
            </w:r>
          </w:p>
          <w:p w14:textId="77777777" w14:paraId="25037063" w:rsidRDefault="00D377F2" w:rsidP="00765F38" w:rsidR="00D377F2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239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ZAGREB, Karlovačka cesta br 24</w:t>
            </w:r>
          </w:p>
          <w:p w14:textId="77777777" w14:paraId="0FFB473B" w:rsidRDefault="00D377F2" w:rsidP="00765F38" w:rsidR="00D377F2" w:rsidRPr="0063239F">
            <w:pPr>
              <w:pStyle w:val="Bezproreda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textId="77777777" w14:paraId="2E682F7B" w:rsidRDefault="00D377F2" w:rsidP="00765F38" w:rsidR="00D377F2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14:textId="77777777" w14:paraId="513DA1AD" w:rsidRDefault="00D377F2" w:rsidP="00765F38" w:rsidR="00D377F2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63239F"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  <w:t>TABLICA STEČAJNOG UPRAVITELJA ZA ISPITNO ROČIŠTE ZAKAZANO ZA DAN 24 LISTOPADA 2017 u  10 sati</w:t>
            </w:r>
          </w:p>
          <w:p w14:textId="3AAB1B28" w14:paraId="6DF2481D" w:rsidRDefault="00D377F2" w:rsidP="00765F38" w:rsidR="00D377F2" w:rsidRPr="0063239F">
            <w:pPr>
              <w:spacing w:lineRule="auto" w:line="240" w:after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14:textId="411AA73D" w14:paraId="647B946F" w:rsidRDefault="00D377F2" w:rsidP="00D377F2" w:rsidR="00101BF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t>RAZLUČNI VJEROVNICI</w:t>
      </w:r>
      <w:r w:rsidR="00CB1D3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bookmarkStart w:name="_Hlk494992471" w:id="1"/>
      <w:r w:rsidR="00CB1D3F">
        <w:rPr>
          <w:rFonts w:cs="Times New Roman" w:hAnsi="Times New Roman" w:ascii="Times New Roman"/>
          <w:b/>
          <w:sz w:val="24"/>
          <w:szCs w:val="24"/>
          <w:lang w:val="hr-BA"/>
        </w:rPr>
        <w:t xml:space="preserve">NA NEKRETNINAMA STEČAJNOG DUŽNIKA </w:t>
      </w:r>
      <w:bookmarkEnd w:id="1"/>
    </w:p>
    <w:p w14:textId="4DA13C36" w14:paraId="03C8E90D" w:rsidRDefault="00D377F2" w:rsidP="00D377F2" w:rsidR="00D377F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BA"/>
        </w:rPr>
      </w:pPr>
    </w:p>
    <w:tbl>
      <w:tblPr>
        <w:tblW w:type="dxa" w:w="14576"/>
        <w:tblInd w:type="dxa" w:w="-436"/>
        <w:tblLayout w:type="fixed"/>
        <w:tblLook w:val="04A0" w:noVBand="1" w:noHBand="0" w:lastColumn="0" w:firstColumn="1" w:lastRow="0" w:firstRow="1"/>
      </w:tblPr>
      <w:tblGrid>
        <w:gridCol w:w="983"/>
        <w:gridCol w:w="1243"/>
        <w:gridCol w:w="1443"/>
        <w:gridCol w:w="1426"/>
        <w:gridCol w:w="1576"/>
        <w:gridCol w:w="1806"/>
        <w:gridCol w:w="1486"/>
        <w:gridCol w:w="3210"/>
        <w:gridCol w:w="1403"/>
      </w:tblGrid>
      <w:tr w14:textId="77777777" w14:paraId="68A69DE9" w:rsidTr="007338CF" w:rsidR="007338CF" w:rsidRPr="00311113">
        <w:trPr>
          <w:trHeight w:val="300"/>
        </w:trPr>
        <w:tc>
          <w:tcPr>
            <w:tcW w:type="dxa" w:w="98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0F76ECC5" w14:paraId="3681A597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111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RB prij. Traž</w:t>
            </w:r>
          </w:p>
        </w:tc>
        <w:tc>
          <w:tcPr>
            <w:tcW w:type="dxa" w:w="124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D1EF533" w14:paraId="26BA6AF2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111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Ime i tvrtka  vjerovnika</w:t>
            </w:r>
          </w:p>
        </w:tc>
        <w:tc>
          <w:tcPr>
            <w:tcW w:type="dxa" w:w="1443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8A59EA1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111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dxa" w:w="142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4C362B9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111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57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689E36F3" w14:paraId="36AF440D" w:rsidRDefault="00DF7987" w:rsidP="00311113" w:rsidR="007338CF" w:rsidRPr="00311113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  <w:hyperlink r:id="rId10" w:anchor="RANGE!_ftn1" w:history="true">
              <w:r w:rsidR="007338CF" w:rsidRPr="00311113">
                <w:rPr>
                  <w:rFonts w:cs="Calibri"/>
                  <w:u w:val="single"/>
                  <w:lang w:eastAsia="hr-HR"/>
                </w:rPr>
                <w:t xml:space="preserve">Iznos prijavljene tražbine </w:t>
              </w:r>
            </w:hyperlink>
          </w:p>
        </w:tc>
        <w:tc>
          <w:tcPr>
            <w:tcW w:type="dxa" w:w="1806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CD26F53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111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48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14:textId="088FC5CA" w14:paraId="3005C3BB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111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Iznos priznate tražbine  </w:t>
            </w:r>
          </w:p>
        </w:tc>
        <w:tc>
          <w:tcPr>
            <w:tcW w:type="dxa" w:w="3210"/>
            <w:vMerge w:val="restart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832AB15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111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  <w:tc>
          <w:tcPr>
            <w:tcW w:type="dxa" w:w="140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7ADA2FC6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 xml:space="preserve">IZNOS OSPORENE </w:t>
            </w:r>
          </w:p>
        </w:tc>
      </w:tr>
      <w:tr w14:textId="77777777" w14:paraId="771F441E" w:rsidTr="007338CF" w:rsidR="007338CF" w:rsidRPr="00311113">
        <w:trPr>
          <w:trHeight w:val="620"/>
        </w:trPr>
        <w:tc>
          <w:tcPr>
            <w:tcW w:type="dxa" w:w="98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5B04D2A7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4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631236CB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43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4CCCF9B0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6E93BD03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34C70165" w:rsidRDefault="007338CF" w:rsidP="00311113" w:rsidR="007338CF" w:rsidRPr="00311113">
            <w:pPr>
              <w:spacing w:lineRule="auto" w:line="240" w:after="0"/>
              <w:rPr>
                <w:rFonts w:cs="Calibri"/>
                <w:u w:val="single"/>
                <w:lang w:eastAsia="hr-HR"/>
              </w:rPr>
            </w:pPr>
          </w:p>
        </w:tc>
        <w:tc>
          <w:tcPr>
            <w:tcW w:type="dxa" w:w="1806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518D4958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14:textId="77777777" w14:paraId="3443A403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210"/>
            <w:vMerge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14:textId="77777777" w14:paraId="21F7E846" w:rsidRDefault="007338CF" w:rsidP="00311113" w:rsidR="007338CF" w:rsidRPr="00311113">
            <w:pPr>
              <w:spacing w:lineRule="auto" w:line="240" w:after="0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hideMark/>
          </w:tcPr>
          <w:p w14:textId="77777777" w14:paraId="3E968F76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</w:tr>
      <w:tr w14:textId="77777777" w14:paraId="7C8352E7" w:rsidTr="007338CF" w:rsidR="007338CF" w:rsidRPr="00311113">
        <w:trPr>
          <w:trHeight w:val="1400"/>
        </w:trPr>
        <w:tc>
          <w:tcPr>
            <w:tcW w:type="dxa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0866561C" w14:paraId="6DA0481A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1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38FAF299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ANTON GAPP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E39B9D1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17059169949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579A3F6C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 xml:space="preserve">Villefortgasse 11 GRAZ 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4CBC5AB2" w14:paraId="537FEA6D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2110001,45</w:t>
            </w:r>
          </w:p>
        </w:tc>
        <w:tc>
          <w:tcPr>
            <w:tcW w:type="dxa" w:w="18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6D51296B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pred-UG.O PRODAJI ,Ugovor o zajmu, sporazum o međ.odnosimaI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2F88931C" w14:paraId="5DAED532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2110001,45</w:t>
            </w:r>
          </w:p>
        </w:tc>
        <w:tc>
          <w:tcPr>
            <w:tcW w:type="dxa" w:w="32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1735CB97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ZASNIVANJU ZALOŽNOG PRAVA KO JEZERA ,ZK ODJEL TISNO  Broj ZK uloška: 1897KČ 260/6Broj ZK uloška: 1899 KČ 265/1Broj ZK uloška: 914 KČ265/2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0F0374D" w14:paraId="05D00CF7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</w:tr>
      <w:tr w14:textId="77777777" w14:paraId="1EF30576" w:rsidTr="007338CF" w:rsidR="007338CF" w:rsidRPr="00311113">
        <w:trPr>
          <w:trHeight w:val="880"/>
        </w:trPr>
        <w:tc>
          <w:tcPr>
            <w:tcW w:type="dxa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42EA7FCB" w14:paraId="55106306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2</w:t>
            </w:r>
            <w:r w:rsidRPr="00311113">
              <w:rPr>
                <w:rFonts w:cs="Calibri"/>
                <w:color w:val="000000"/>
                <w:lang w:eastAsia="hr-HR"/>
              </w:rPr>
              <w:t>.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0553B170" w14:paraId="70B3C7CD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 xml:space="preserve">JELENA JURJEVIĆ 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C04EF85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135749771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4659876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RUDEŠKA CESTA BR. 246, ZAGREB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6896A3DB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857.440,63</w:t>
            </w:r>
          </w:p>
        </w:tc>
        <w:tc>
          <w:tcPr>
            <w:tcW w:type="dxa" w:w="18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6190337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Broj ZK uloška: 10381Katastarska općina: 9996, BLATO NOVO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389D3C15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857.440,63</w:t>
            </w:r>
          </w:p>
        </w:tc>
        <w:tc>
          <w:tcPr>
            <w:tcW w:type="dxa" w:w="32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0316C913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Ugovora o zasnivanju založnog prava - hipoteke 4.06.2012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1C2C9068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3E30E752" w:rsidTr="007338CF" w:rsidR="007338CF" w:rsidRPr="00311113">
        <w:trPr>
          <w:trHeight w:val="1295"/>
        </w:trPr>
        <w:tc>
          <w:tcPr>
            <w:tcW w:type="dxa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530DDC3D" w14:paraId="6C25403A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3.</w:t>
            </w:r>
          </w:p>
        </w:tc>
        <w:tc>
          <w:tcPr>
            <w:tcW w:type="dxa" w:w="12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C1DF265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ELEKTRO TERMIČKI SUSTAVI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53E8FA50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66950824428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BD79F03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Nova Gradiška Baruna Trenka 221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9FC08AA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600.000,00</w:t>
            </w:r>
          </w:p>
        </w:tc>
        <w:tc>
          <w:tcPr>
            <w:tcW w:type="dxa" w:w="18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24E51BAE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računi za radove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0463A55A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600.000,00</w:t>
            </w:r>
          </w:p>
        </w:tc>
        <w:tc>
          <w:tcPr>
            <w:tcW w:type="dxa" w:w="32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hideMark/>
          </w:tcPr>
          <w:p w14:textId="77777777" w14:paraId="7DCB1794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ZASNIVANJU ZALOŽNOG PRAVA  PO UGOVORU O IZVOĐENJU RADOVA- VEZA VJ.-II V.ISP.REDA BR 36        ovr 22362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3547735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 </w:t>
            </w:r>
          </w:p>
        </w:tc>
      </w:tr>
      <w:tr w14:textId="77777777" w14:paraId="715B808C" w:rsidTr="007338CF" w:rsidR="007338CF" w:rsidRPr="00311113">
        <w:trPr>
          <w:trHeight w:val="300"/>
        </w:trPr>
        <w:tc>
          <w:tcPr>
            <w:tcW w:type="dxa" w:w="98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7777777" w14:paraId="75271C0A" w:rsidRDefault="007338CF" w:rsidP="00311113" w:rsidR="007338CF" w:rsidRPr="00311113">
            <w:pPr>
              <w:spacing w:lineRule="auto" w:line="240" w:after="0"/>
              <w:rPr>
                <w:rFonts w:cs="Calibri"/>
                <w:b/>
                <w:bCs/>
                <w:color w:val="000000"/>
                <w:lang w:eastAsia="hr-HR"/>
              </w:rPr>
            </w:pPr>
            <w:r w:rsidRPr="00311113">
              <w:rPr>
                <w:rFonts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4112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hideMark/>
          </w:tcPr>
          <w:p w14:textId="27B584B4" w14:paraId="786B9102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UKUPNO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55A80A0D" w14:paraId="51A6F0C9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3567442,08</w:t>
            </w:r>
          </w:p>
        </w:tc>
        <w:tc>
          <w:tcPr>
            <w:tcW w:type="dxa" w:w="18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0C7040FD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F6F629B" w14:paraId="4979E7F3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>
              <w:rPr>
                <w:rFonts w:cs="Calibri"/>
                <w:color w:val="000000"/>
                <w:lang w:eastAsia="hr-HR"/>
              </w:rPr>
              <w:t>3567442,08</w:t>
            </w:r>
          </w:p>
        </w:tc>
        <w:tc>
          <w:tcPr>
            <w:tcW w:type="dxa" w:w="32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7777777" w14:paraId="64C43E66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  <w:r w:rsidRPr="00311113">
              <w:rPr>
                <w:rFonts w:cs="Calibri"/>
                <w:color w:val="000000"/>
                <w:lang w:eastAsia="hr-HR"/>
              </w:rPr>
              <w:t> </w:t>
            </w:r>
          </w:p>
        </w:tc>
        <w:tc>
          <w:tcPr>
            <w:tcW w:type="dxa" w:w="1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63E0686B" w14:paraId="579AC930" w:rsidRDefault="007338CF" w:rsidP="00311113" w:rsidR="007338CF" w:rsidRPr="00311113">
            <w:pPr>
              <w:spacing w:lineRule="auto" w:line="240" w:after="0"/>
              <w:rPr>
                <w:rFonts w:cs="Calibri"/>
                <w:color w:val="000000"/>
                <w:lang w:eastAsia="hr-HR"/>
              </w:rPr>
            </w:pPr>
          </w:p>
        </w:tc>
      </w:tr>
    </w:tbl>
    <w:p w14:textId="77777777" w14:paraId="07D8F1FA" w:rsidRDefault="00EE422A" w:rsidP="00311113" w:rsidR="00EE422A">
      <w:pPr>
        <w:pStyle w:val="Bezproreda"/>
        <w:ind w:left="-284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3F85C630" w:rsidRDefault="00295537" w:rsidP="00EE422A" w:rsidR="00295537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77777777" w14:paraId="0A10F66F" w:rsidRDefault="00295537" w:rsidP="00EE422A" w:rsidR="00295537">
      <w:pPr>
        <w:pStyle w:val="Bezproreda"/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</w:pPr>
    </w:p>
    <w:p w14:textId="090E622C" w14:paraId="27DB8011" w:rsidRDefault="00EE422A" w:rsidP="00EE422A" w:rsidR="00EE422A" w:rsidRPr="004C529D">
      <w:pPr>
        <w:pStyle w:val="Bezproreda"/>
        <w:rPr>
          <w:rFonts w:cs="Arial" w:hAnsi="Arial" w:ascii="Arial"/>
          <w:b/>
          <w:sz w:val="20"/>
          <w:szCs w:val="20"/>
        </w:rPr>
      </w:pPr>
      <w:r>
        <w:rPr>
          <w:rFonts w:hAnsi="Times New Roman" w:ascii="Times New Roman"/>
          <w:b/>
          <w:bCs/>
          <w:color w:val="000000"/>
          <w:sz w:val="24"/>
          <w:szCs w:val="24"/>
          <w:lang w:eastAsia="hr-HR"/>
        </w:rPr>
        <w:t>U Slavonskom Brodu , 6.10.2017</w:t>
      </w:r>
      <w:r w:rsidRPr="006456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            </w:t>
      </w:r>
      <w:r w:rsidRPr="004C529D">
        <w:rPr>
          <w:rFonts w:cs="Arial" w:hAnsi="Arial" w:ascii="Arial"/>
          <w:b/>
          <w:sz w:val="20"/>
          <w:szCs w:val="20"/>
        </w:rPr>
        <w:t>Stečajni upravitelj</w:t>
      </w:r>
      <w:r>
        <w:rPr>
          <w:rFonts w:cs="Arial" w:hAnsi="Arial" w:ascii="Arial"/>
          <w:b/>
          <w:sz w:val="20"/>
          <w:szCs w:val="20"/>
        </w:rPr>
        <w:t xml:space="preserve">  Nada Reljić mag oec</w:t>
      </w:r>
    </w:p>
    <w:sectPr w:rsidSect="00AF25AB" w:rsidR="00EE422A" w:rsidRPr="004C529D">
      <w:pgSz w:orient="landscape" w:h="11906" w:w="16838"/>
      <w:pgMar w:gutter="0" w:footer="708" w:header="708" w:left="720" w:bottom="720" w:right="678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9BBDC41" w:rsidRDefault="000C0473" w:rsidP="00645626" w:rsidR="000C0473">
      <w:pPr>
        <w:spacing w:lineRule="auto" w:line="240" w:after="0"/>
      </w:pPr>
      <w:r>
        <w:separator/>
      </w:r>
    </w:p>
  </w:endnote>
  <w:endnote w:id="0" w:type="continuationSeparator">
    <w:p w14:textId="77777777" w14:paraId="274403D5" w:rsidRDefault="000C0473" w:rsidP="00645626" w:rsidR="000C04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33F1294" w:rsidRDefault="000C0473" w:rsidP="00645626" w:rsidR="000C0473">
      <w:pPr>
        <w:spacing w:lineRule="auto" w:line="240" w:after="0"/>
      </w:pPr>
      <w:r>
        <w:separator/>
      </w:r>
    </w:p>
  </w:footnote>
  <w:footnote w:id="0" w:type="continuationSeparator">
    <w:p w14:textId="77777777" w14:paraId="05A26E61" w:rsidRDefault="000C0473" w:rsidP="00645626" w:rsidR="000C047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hideGrammaticalError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39F"/>
    <w:rsid w:val="00032FC3"/>
    <w:rsid w:val="000565F5"/>
    <w:rsid w:val="0009522E"/>
    <w:rsid w:val="000C0473"/>
    <w:rsid w:val="000C1F7E"/>
    <w:rsid w:val="000F23B7"/>
    <w:rsid w:val="00101BFD"/>
    <w:rsid w:val="00155941"/>
    <w:rsid w:val="001F7E4B"/>
    <w:rsid w:val="002906BD"/>
    <w:rsid w:val="00295537"/>
    <w:rsid w:val="002A4925"/>
    <w:rsid w:val="002C1F16"/>
    <w:rsid w:val="002E0B7E"/>
    <w:rsid w:val="00311113"/>
    <w:rsid w:val="003642D3"/>
    <w:rsid w:val="004C529D"/>
    <w:rsid w:val="00517252"/>
    <w:rsid w:val="00591877"/>
    <w:rsid w:val="005C40A5"/>
    <w:rsid w:val="0063239F"/>
    <w:rsid w:val="00645626"/>
    <w:rsid w:val="00646B25"/>
    <w:rsid w:val="006E5C5D"/>
    <w:rsid w:val="007338CF"/>
    <w:rsid w:val="00765F38"/>
    <w:rsid w:val="00781043"/>
    <w:rsid w:val="00823291"/>
    <w:rsid w:val="008420CB"/>
    <w:rsid w:val="008E1458"/>
    <w:rsid w:val="009B7913"/>
    <w:rsid w:val="009E4DCE"/>
    <w:rsid w:val="00A35230"/>
    <w:rsid w:val="00A66C22"/>
    <w:rsid w:val="00AF25AB"/>
    <w:rsid w:val="00B81369"/>
    <w:rsid w:val="00BC66C8"/>
    <w:rsid w:val="00C2703B"/>
    <w:rsid w:val="00C95136"/>
    <w:rsid w:val="00CB1D3F"/>
    <w:rsid w:val="00D377F2"/>
    <w:rsid w:val="00D41F70"/>
    <w:rsid w:val="00D638FC"/>
    <w:rsid w:val="00D94D06"/>
    <w:rsid w:val="00DF7987"/>
    <w:rsid w:val="00E878CA"/>
    <w:rsid w:val="00ED6681"/>
    <w:rsid w:val="00EE422A"/>
    <w:rsid w:val="00F52A16"/>
    <w:rsid w:val="00F8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EA4A0C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239F"/>
    <w:pPr>
      <w:spacing w:lineRule="auto" w:line="276" w:after="200"/>
    </w:pPr>
    <w:rPr>
      <w:rFonts w:cs="Times New Roman" w:eastAsia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39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56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5626"/>
    <w:rPr>
      <w:rFonts w:cs="Times New Roman" w:eastAsia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6456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5626"/>
    <w:rPr>
      <w:rFonts w:cs="Times New Roman" w:eastAsia="Times New Roman" w:hAnsi="Calibri" w:ascii="Calibri"/>
    </w:rPr>
  </w:style>
  <w:style w:styleId="Hiperveza" w:type="character">
    <w:name w:val="Hyperlink"/>
    <w:basedOn w:val="Zadanifontodlomka"/>
    <w:uiPriority w:val="99"/>
    <w:semiHidden/>
    <w:unhideWhenUsed/>
    <w:rsid w:val="004C529D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F1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F16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90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6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6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6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6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39F"/>
    <w:pPr>
      <w:spacing w:after="200" w:line="276" w:lineRule="auto"/>
    </w:pPr>
    <w:rPr>
      <w:rFonts w:ascii="Calibri" w:cs="Times New Roman" w:eastAsia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39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56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5626"/>
    <w:rPr>
      <w:rFonts w:ascii="Calibri" w:cs="Times New Roman" w:eastAsia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6456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5626"/>
    <w:rPr>
      <w:rFonts w:ascii="Calibri" w:cs="Times New Roman" w:eastAsia="Times New Roman" w:hAnsi="Calibri"/>
    </w:rPr>
  </w:style>
  <w:style w:styleId="Hiperveza" w:type="character">
    <w:name w:val="Hyperlink"/>
    <w:basedOn w:val="Zadanifontodlomka"/>
    <w:uiPriority w:val="99"/>
    <w:semiHidden/>
    <w:unhideWhenUsed/>
    <w:rsid w:val="004C529D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F1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F16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90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6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6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6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6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25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23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85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5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0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96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509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056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3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file:///C:\Users\Nada\Desktop\prijave%20tra&#382;bina%20delta%20blato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Nada\Desktop\prijave%20tra&#382;bina%20delta%20blato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ada\Desktop\prijave%20tra&#382;bina%20delta%20blato.xlsx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1547</properties:Words>
  <properties:Characters>9750</properties:Characters>
  <properties:Lines>1195</properties:Lines>
  <properties:Paragraphs>617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2017-10-09T11:08:00Z</dcterms:created>
  <dc:creator>nada knjigovodstvo</dc:creator>
  <cp:lastModifiedBy>Matea Bizjak</cp:lastModifiedBy>
  <cp:lastPrinted>2017-10-07T13:32:00Z</cp:lastPrinted>
  <dcterms:modified xmlns:xsi="http://www.w3.org/2001/XMLSchema-instance" xsi:type="dcterms:W3CDTF">2017-10-09T11:09:00Z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