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75804" w14:paraId="8a75804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9711DB">
        <w:t>WEIMIAO d.o.o. Makarska, Kalalarga 2, OIB: 40684776039</w:t>
      </w:r>
      <w:r w:rsidR="00A25B81">
        <w:t xml:space="preserve">, dana </w:t>
      </w:r>
      <w:r w:rsidR="0072053D">
        <w:t>2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9711DB" w:rsidRPr="009711DB">
        <w:t>WEIMIAO d.o.o. Makarska, Kalalarga 2, OIB: 40684776039</w:t>
      </w:r>
      <w:r w:rsidR="006961AB" w:rsidRPr="006961AB">
        <w:t xml:space="preserve">, </w:t>
      </w:r>
      <w:r>
        <w:t xml:space="preserve">na dan 1. rujna 2015. godine u Očevidniku redoslijeda osnova za plaćanje ima evidentiran dug na temelju neizvršenih osnova za plaćanje u ukupnom iznosu od </w:t>
      </w:r>
      <w:r w:rsidR="009711DB">
        <w:t>115.307,23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72053D">
        <w:t>2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9711D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BC0DB1">
      <w:t>116</w:t>
    </w:r>
    <w:r w:rsidR="009711DB">
      <w:t>9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07E41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11DB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B1C84"/>
    <w:rsid w:val="00BB5EDE"/>
    <w:rsid w:val="00BC0DB1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1169</izvorni_sadrzaj>
    <derivirana_varijabla naziv="DomainObject.Predmet.Broj_1">1169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St-1169/2015</izvorni_sadrzaj>
    <derivirana_varijabla naziv="DomainObject.Predmet.OznakaBroj_1">St-1169/2015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WEIMIAO društvo s ograničenom odgovornošću za trgovinu</izvorni_sadrzaj>
    <derivirana_varijabla naziv="DomainObject.Predmet.ProtustrankaFormated_1">  WEIMIAO društvo s ograničenom odgovornošću za trgovinu</derivirana_varijabla>
  </DomainObject.Predmet.ProtustrankaFormated>
  <DomainObject.Predmet.ProtustrankaFormatedOIB>
    <izvorni_sadrzaj>  WEIMIAO društvo s ograničenom odgovornošću za trgovinu, OIB 40684776039</izvorni_sadrzaj>
    <derivirana_varijabla naziv="DomainObject.Predmet.ProtustrankaFormatedOIB_1">  WEIMIAO društvo s ograničenom odgovornošću za trgovinu, OIB 40684776039</derivirana_varijabla>
  </DomainObject.Predmet.ProtustrankaFormatedOIB>
  <DomainObject.Predmet.ProtustrankaFormatedWithAdress>
    <izvorni_sadrzaj> WEIMIAO društvo s ograničenom odgovornošću za trgovinu, Kalalarga 2, 21300 Makarska</izvorni_sadrzaj>
    <derivirana_varijabla naziv="DomainObject.Predmet.ProtustrankaFormatedWithAdress_1"> WEIMIAO društvo s ograničenom odgovornošću za trgovinu, Kalalarga 2, 21300 Makarska</derivirana_varijabla>
  </DomainObject.Predmet.ProtustrankaFormatedWithAdress>
  <DomainObject.Predmet.ProtustrankaFormatedWithAdressOIB>
    <izvorni_sadrzaj> WEIMIAO društvo s ograničenom odgovornošću za trgovinu, OIB 40684776039, Kalalarga 2, 21300 Makarska</izvorni_sadrzaj>
    <derivirana_varijabla naziv="DomainObject.Predmet.ProtustrankaFormatedWithAdressOIB_1"> WEIMIAO društvo s ograničenom odgovornošću za trgovinu, OIB 40684776039, Kalalarga 2, 21300 Makarska</derivirana_varijabla>
  </DomainObject.Predmet.ProtustrankaFormatedWithAdressOIB>
  <DomainObject.Predmet.ProtustrankaWithAdress>
    <izvorni_sadrzaj>WEIMIAO društvo s ograničenom odgovornošću za trgovinu Kalalarga 2, 21300 Makarska</izvorni_sadrzaj>
    <derivirana_varijabla naziv="DomainObject.Predmet.ProtustrankaWithAdress_1">WEIMIAO društvo s ograničenom odgovornošću za trgovinu Kalalarga 2, 21300 Makarska</derivirana_varijabla>
  </DomainObject.Predmet.ProtustrankaWithAdress>
  <DomainObject.Predmet.ProtustrankaWithAdressOIB>
    <izvorni_sadrzaj>WEIMIAO društvo s ograničenom odgovornošću za trgovinu, OIB 40684776039, Kalalarga 2, 21300 Makarska</izvorni_sadrzaj>
    <derivirana_varijabla naziv="DomainObject.Predmet.ProtustrankaWithAdressOIB_1">WEIMIAO društvo s ograničenom odgovornošću za trgovinu, OIB 40684776039, Kalalarga 2, 21300 Makarska</derivirana_varijabla>
  </DomainObject.Predmet.ProtustrankaWithAdressOIB>
  <DomainObject.Predmet.ProtustrankaNazivFormated>
    <izvorni_sadrzaj>WEIMIAO društvo s ograničenom odgovornošću za trgovinu</izvorni_sadrzaj>
    <derivirana_varijabla naziv="DomainObject.Predmet.ProtustrankaNazivFormated_1">WEIMIAO društvo s ograničenom odgovornošću za trgovinu</derivirana_varijabla>
  </DomainObject.Predmet.ProtustrankaNazivFormated>
  <DomainObject.Predmet.ProtustrankaNazivFormatedOIB>
    <izvorni_sadrzaj>WEIMIAO društvo s ograničenom odgovornošću za trgovinu, OIB 40684776039</izvorni_sadrzaj>
    <derivirana_varijabla naziv="DomainObject.Predmet.ProtustrankaNazivFormatedOIB_1">WEIMIAO društvo s ograničenom odgovornošću za trgovinu, OIB 40684776039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115307.23</izvorni_sadrzaj>
    <derivirana_varijabla naziv="DomainObject.Predmet.TrenutnaVrijednost_1">115307.23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WEIMIAO društvo s ograničenom odgovornošću za trgovinu</item>
    </izvorni_sadrzaj>
    <derivirana_varijabla naziv="DomainObject.Predmet.ProtuStrankaListFormated_1">
      <item>WEIMIAO društvo s ograničenom odgovornošću za trgovinu</item>
    </derivirana_varijabla>
  </DomainObject.Predmet.ProtuStrankaListFormated>
  <DomainObject.Predmet.ProtuStrankaListFormatedOIB>
    <izvorni_sadrzaj>
      <item>WEIMIAO društvo s ograničenom odgovornošću za trgovinu, OIB 40684776039</item>
    </izvorni_sadrzaj>
    <derivirana_varijabla naziv="DomainObject.Predmet.ProtuStrankaListFormatedOIB_1">
      <item>WEIMIAO društvo s ograničenom odgovornošću za trgovinu, OIB 40684776039</item>
    </derivirana_varijabla>
  </DomainObject.Predmet.ProtuStrankaListFormatedOIB>
  <DomainObject.Predmet.ProtuStrankaListFormatedWithAdress>
    <izvorni_sadrzaj>
      <item>WEIMIAO društvo s ograničenom odgovornošću za trgovinu, Kalalarga 2, 21300 Makarska</item>
    </izvorni_sadrzaj>
    <derivirana_varijabla naziv="DomainObject.Predmet.ProtuStrankaListFormatedWithAdress_1">
      <item>WEIMIAO društvo s ograničenom odgovornošću za trgovinu, Kalalarga 2, 21300 Makarska</item>
    </derivirana_varijabla>
  </DomainObject.Predmet.ProtuStrankaListFormatedWithAdress>
  <DomainObject.Predmet.ProtuStrankaListFormatedWithAdressOIB>
    <izvorni_sadrzaj>
      <item>WEIMIAO društvo s ograničenom odgovornošću za trgovinu, OIB 40684776039, Kalalarga 2, 21300 Makarska</item>
    </izvorni_sadrzaj>
    <derivirana_varijabla naziv="DomainObject.Predmet.ProtuStrankaListFormatedWithAdressOIB_1">
      <item>WEIMIAO društvo s ograničenom odgovornošću za trgovinu, OIB 40684776039, Kalalarga 2, 21300 Makarska</item>
    </derivirana_varijabla>
  </DomainObject.Predmet.ProtuStrankaListFormatedWithAdressOIB>
  <DomainObject.Predmet.ProtuStrankaListNazivFormated>
    <izvorni_sadrzaj>
      <item>WEIMIAO društvo s ograničenom odgovornošću za trgovinu</item>
    </izvorni_sadrzaj>
    <derivirana_varijabla naziv="DomainObject.Predmet.ProtuStrankaListNazivFormated_1">
      <item>WEIMIAO društvo s ograničenom odgovornošću za trgovinu</item>
    </derivirana_varijabla>
  </DomainObject.Predmet.ProtuStrankaListNazivFormated>
  <DomainObject.Predmet.ProtuStrankaListNazivFormatedOIB>
    <izvorni_sadrzaj>
      <item>WEIMIAO društvo s ograničenom odgovornošću za trgovinu, OIB 40684776039</item>
    </izvorni_sadrzaj>
    <derivirana_varijabla naziv="DomainObject.Predmet.ProtuStrankaListNazivFormatedOIB_1">
      <item>WEIMIAO društvo s ograničenom odgovornošću za trgovinu, OIB 40684776039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WEIMIAO društvo s ograničenom odgovornošću za trgovinu</izvorni_sadrzaj>
    <derivirana_varijabla naziv="DomainObject.Predmet.ProtustrankaIDrugi_1">WEIMIAO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WEIMIAO društvo s ograničenom odgovornošću za trgovinu, OIB 40684776039, Kalalarga 2, 21300 Makarska</izvorni_sadrzaj>
    <derivirana_varijabla naziv="DomainObject.Predmet.ProtustrankaIDrugiAdressOIB_1">WEIMIAO društvo s ograničenom odgovornošću za trgovinu, OIB 40684776039, Kalalarga 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WEIMIAO društvo s ograničenom odgovornošću za trgovinu</item>
      <item>FINANCIJSKA AGENCIJA, RC SPLIT</item>
    </izvorni_sadrzaj>
    <derivirana_varijabla naziv="DomainObject.Predmet.SudioniciListNaziv_1">
      <item>WEIMIAO društvo s ograničenom odgovornošću za trgovinu</item>
      <item>FINANCIJSKA AGENCIJA, RC SPLIT</item>
    </derivirana_varijabla>
  </DomainObject.Predmet.SudioniciListNaziv>
  <DomainObject.Predmet.SudioniciListAdressOIB>
    <izvorni_sadrzaj>
      <item>WEIMIAO društvo s ograničenom odgovornošću za trgovinu, OIB 40684776039, Kalalarga 2,21300 Makarska</item>
      <item>FINANCIJSKA AGENCIJA, RC SPLIT, OIB 85821130368, Mažuranićevo šetalište 24 b,21000 Split</item>
    </izvorni_sadrzaj>
    <derivirana_varijabla naziv="DomainObject.Predmet.SudioniciListAdressOIB_1">
      <item>WEIMIAO društvo s ograničenom odgovornošću za trgovinu, OIB 40684776039, Kalalarga 2,21300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40684776039</item>
      <item>, OIB 85821130368</item>
    </izvorni_sadrzaj>
    <derivirana_varijabla naziv="DomainObject.Predmet.SudioniciListNazivOIB_1">
      <item>, OIB 40684776039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76AFCE-18E0-426D-9DFC-CCF54C2A21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352</properties:Words>
  <properties:Characters>1959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2016-02-02T08:45:00Z</dcterms:created>
  <dc:creator>nmarkovic</dc:creator>
  <cp:lastModifiedBy>Ana Golub Gruić</cp:lastModifiedBy>
  <cp:lastPrinted>2016-02-02T08:45:00Z</cp:lastPrinted>
  <dcterms:modified xmlns:xsi="http://www.w3.org/2001/XMLSchema-instance" xsi:type="dcterms:W3CDTF">2016-02-02T11:17:00Z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