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4195" w14:paraId="113419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FE5A18">
        <w:t>5 St-543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E5A18">
        <w:t xml:space="preserve"> dužnika PANEX PRIMA d.o.o., Čakovec</w:t>
      </w:r>
      <w:r w:rsidR="00740000">
        <w:t xml:space="preserve">, </w:t>
      </w:r>
      <w:r w:rsidR="00FE5A18">
        <w:t>Dr. Tome Bratkovića 1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62263B">
        <w:t>S: 0</w:t>
      </w:r>
      <w:r w:rsidR="00FE5A18">
        <w:t>70029580, OIB: 64780162599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E5A18" w:rsidRPr="00FE5A18">
        <w:t xml:space="preserve"> </w:t>
      </w:r>
      <w:r w:rsidR="00FE5A18">
        <w:t>PANEX PRIMA d.o.o., Čakovec, Dr. Tome Bratkovića 1</w:t>
      </w:r>
      <w:r w:rsidR="00FE5A18">
        <w:rPr>
          <w:b/>
        </w:rPr>
        <w:t xml:space="preserve">, </w:t>
      </w:r>
      <w:r w:rsidR="00FE5A18">
        <w:t>MBS: 070029580, OIB: 64780162599</w:t>
      </w:r>
      <w:r w:rsidR="00740000">
        <w:t xml:space="preserve">, </w:t>
      </w:r>
      <w:r w:rsidR="00CB6C18">
        <w:t xml:space="preserve">iznosi </w:t>
      </w:r>
      <w:r w:rsidR="00FE5A18">
        <w:t>330.820,99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FE5A18">
        <w:t xml:space="preserve">Verica </w:t>
      </w:r>
      <w:proofErr w:type="spellStart"/>
      <w:r w:rsidR="00FE5A18">
        <w:t>Sermek</w:t>
      </w:r>
      <w:proofErr w:type="spellEnd"/>
      <w:r w:rsidR="00FE5A18">
        <w:t>, Sveti Križ, Augusta Šenoe 39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109" w:rsidR="00215109">
      <w:r>
        <w:separator/>
      </w:r>
    </w:p>
  </w:endnote>
  <w:endnote w:id="0" w:type="continuationSeparator">
    <w:p w:rsidRDefault="00215109" w:rsidR="0021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109" w:rsidR="00215109">
      <w:r>
        <w:separator/>
      </w:r>
    </w:p>
  </w:footnote>
  <w:footnote w:id="0" w:type="continuationSeparator">
    <w:p w:rsidRDefault="00215109" w:rsidR="00215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76760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15109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80DC4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263B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E5A18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PRIMA ugostiteljstvo, trgovina, poslovne usluge društvo s ograničenom odgovornošću</izvorni_sadrzaj>
    <derivirana_varijabla naziv="DomainObject.Predmet.ProtustrankaFormated_1">  PANEX PRIMA ugostiteljstvo, trgovina, poslovne usluge društvo s ograničenom odgovornošću</derivirana_varijabla>
  </DomainObject.Predmet.ProtustrankaFormated>
  <DomainObject.Predmet.ProtustrankaFormatedOIB>
    <izvorni_sadrzaj>  PANEX PRIMA ugostiteljstvo, trgovina, poslovne usluge društvo s ograničenom odgovornošću, OIB 64780162599</izvorni_sadrzaj>
    <derivirana_varijabla naziv="DomainObject.Predmet.ProtustrankaFormatedOIB_1">  PANEX PRIMA ugostiteljstvo, trgovina, poslovne usluge društvo s ograničenom odgovornošću, OIB 64780162599</derivirana_varijabla>
  </DomainObject.Predmet.ProtustrankaFormatedOIB>
  <DomainObject.Predmet.ProtustrankaFormatedWithAdress>
    <izvorni_sadrzaj> PANEX PRIMA ugostiteljstvo, trgovina, poslovne usluge društvo s ograničenom odgovornošću, Dr. Tome Bratkovića 1, 40000 Čakovec</izvorni_sadrzaj>
    <derivirana_varijabla naziv="DomainObject.Predmet.ProtustrankaFormatedWithAdress_1"> PANEX PRIMA ugostiteljstvo, trgovina, poslovne usluge društvo s ograničenom odgovornošću, Dr. Tome Bratkovića 1, 40000 Čakovec</derivirana_varijabla>
  </DomainObject.Predmet.ProtustrankaFormatedWithAdress>
  <DomainObject.Predmet.ProtustrankaFormatedWithAdressOIB>
    <izvorni_sadrzaj> PANEX PRIMA ugostiteljstvo, trgovina, poslovne usluge društvo s ograničenom odgovornošću, OIB 64780162599, Dr. Tome Bratkovića 1, 40000 Čakovec</izvorni_sadrzaj>
    <derivirana_varijabla naziv="DomainObject.Predmet.ProtustrankaFormatedWithAdressOIB_1"> PANEX PRIMA ugostiteljstvo, trgovina, poslovne usluge društvo s ograničenom odgovornošću, OIB 64780162599, Dr. Tome Bratkovića 1, 40000 Čakovec</derivirana_varijabla>
  </DomainObject.Predmet.ProtustrankaFormatedWithAdressOIB>
  <DomainObject.Predmet.ProtustrankaWithAdress>
    <izvorni_sadrzaj>PANEX PRIMA ugostiteljstvo, trgovina, poslovne usluge društvo s ograničenom odgovornošću Dr. Tome Bratkovića 1, 40000 Čakovec</izvorni_sadrzaj>
    <derivirana_varijabla naziv="DomainObject.Predmet.ProtustrankaWithAdress_1">PANEX PRIMA ugostiteljstvo, trgovina, poslovne usluge društvo s ograničenom odgovornošću Dr. Tome Bratkovića 1, 40000 Čakovec</derivirana_varijabla>
  </DomainObject.Predmet.ProtustrankaWithAdress>
  <DomainObject.Predmet.ProtustrankaWithAdressOIB>
    <izvorni_sadrzaj>PANEX PRIMA ugostiteljstvo, trgovina, poslovne usluge društvo s ograničenom odgovornošću, OIB 64780162599, Dr. Tome Bratkovića 1, 40000 Čakovec</izvorni_sadrzaj>
    <derivirana_varijabla naziv="DomainObject.Predmet.ProtustrankaWithAdressOIB_1">PANEX PRIMA ugostiteljstvo, trgovina, poslovne usluge društvo s ograničenom odgovornošću, OIB 64780162599, Dr. Tome Bratkovića 1, 40000 Čakovec</derivirana_varijabla>
  </DomainObject.Predmet.ProtustrankaWithAdressOIB>
  <DomainObject.Predmet.ProtustrankaNazivFormated>
    <izvorni_sadrzaj>PANEX PRIMA ugostiteljstvo, trgovina, poslovne usluge društvo s ograničenom odgovornošću</izvorni_sadrzaj>
    <derivirana_varijabla naziv="DomainObject.Predmet.ProtustrankaNazivFormated_1">PANEX PRIMA ugostiteljstvo, trgovina, poslovne usluge društvo s ograničenom odgovornošću</derivirana_varijabla>
  </DomainObject.Predmet.ProtustrankaNazivFormated>
  <DomainObject.Predmet.ProtustrankaNazivFormatedOIB>
    <izvorni_sadrzaj>PANEX PRIMA ugostiteljstvo, trgovina, poslovne usluge društvo s ograničenom odgovornošću, OIB 64780162599</izvorni_sadrzaj>
    <derivirana_varijabla naziv="DomainObject.Predmet.ProtustrankaNazivFormatedOIB_1">PANEX PRIMA ugostiteljstvo, trgovina, poslovne usluge društvo s ograničenom odgovornošću, OIB 64780162599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330820.99</izvorni_sadrzaj>
    <derivirana_varijabla naziv="DomainObject.Predmet.TrenutnaVrijednost_1">330820.99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PRIMA ugostiteljstvo, trgovina, poslovne usluge društvo s ograničenom odgovornošću</item>
    </izvorni_sadrzaj>
    <derivirana_varijabla naziv="DomainObject.Predmet.ProtuStrankaListFormated_1">
      <item>PANEX PRIMA ugostiteljstvo, trgovina, poslovne usluge društvo s ograničenom odgovornošću</item>
    </derivirana_varijabla>
  </DomainObject.Predmet.ProtuStrankaListFormated>
  <DomainObject.Predmet.ProtuStrankaListFormatedOIB>
    <izvorni_sadrzaj>
      <item>PANEX PRIMA ugostiteljstvo, trgovina, poslovne usluge društvo s ograničenom odgovornošću, OIB 64780162599</item>
    </izvorni_sadrzaj>
    <derivirana_varijabla naziv="DomainObject.Predmet.ProtuStrankaListFormatedOIB_1">
      <item>PANEX PRIMA ugostiteljstvo, trgovina, poslovne usluge društvo s ograničenom odgovornošću, OIB 64780162599</item>
    </derivirana_varijabla>
  </DomainObject.Predmet.ProtuStrankaListFormatedOIB>
  <DomainObject.Predmet.ProtuStrankaListFormatedWithAdress>
    <izvorni_sadrzaj>
      <item>PANEX PRIMA ugostiteljstvo, trgovina, poslovne usluge društvo s ograničenom odgovornošću, Dr. Tome Bratkovića 1, 40000 Čakovec</item>
    </izvorni_sadrzaj>
    <derivirana_varijabla naziv="DomainObject.Predmet.ProtuStrankaListFormatedWithAdress_1">
      <item>PANEX PRIMA ugostiteljstvo, trgovina, poslovne usluge društvo s ograničenom odgovornošću, Dr. Tome Bratkovića 1, 40000 Čakovec</item>
    </derivirana_varijabla>
  </DomainObject.Predmet.ProtuStrankaListFormatedWithAdress>
  <DomainObject.Predmet.ProtuStrankaListFormatedWithAdressOIB>
    <izvorni_sadrzaj>
      <item>PANEX PRIMA ugostiteljstvo, trgovina, poslovne usluge društvo s ograničenom odgovornošću, OIB 64780162599, Dr. Tome Bratkovića 1, 40000 Čakovec</item>
    </izvorni_sadrzaj>
    <derivirana_varijabla naziv="DomainObject.Predmet.ProtuStrankaListFormatedWithAdressOIB_1">
      <item>PANEX PRIMA ugostiteljstvo, trgovina, poslovne usluge društvo s ograničenom odgovornošću, OIB 64780162599, Dr. Tome Bratkovića 1, 40000 Čakovec</item>
    </derivirana_varijabla>
  </DomainObject.Predmet.ProtuStrankaListFormatedWithAdressOIB>
  <DomainObject.Predmet.ProtuStrankaListNazivFormated>
    <izvorni_sadrzaj>
      <item>PANEX PRIMA ugostiteljstvo, trgovina, poslovne usluge društvo s ograničenom odgovornošću</item>
    </izvorni_sadrzaj>
    <derivirana_varijabla naziv="DomainObject.Predmet.ProtuStrankaListNazivFormated_1">
      <item>PANEX PRIMA ugostiteljstvo, trgovina, poslovne usluge društvo s ograničenom odgovornošću</item>
    </derivirana_varijabla>
  </DomainObject.Predmet.ProtuStrankaListNazivFormated>
  <DomainObject.Predmet.ProtuStrankaListNazivFormatedOIB>
    <izvorni_sadrzaj>
      <item>PANEX PRIMA ugostiteljstvo, trgovina, poslovne usluge društvo s ograničenom odgovornošću, OIB 64780162599</item>
    </izvorni_sadrzaj>
    <derivirana_varijabla naziv="DomainObject.Predmet.ProtuStrankaListNazivFormatedOIB_1">
      <item>PANEX PRIMA ugostiteljstvo, trgovina, poslovne usluge društvo s ograničenom odgovornošću, OIB 64780162599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PRIMA ugostiteljstvo, trgovina, poslovne usluge društvo s ograničenom odgovornošću</izvorni_sadrzaj>
    <derivirana_varijabla naziv="DomainObject.Predmet.ProtustrankaIDrugi_1">PANEX PRIMA ugostiteljstvo, trgovina, poslovne usluge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PANEX PRIMA ugostiteljstvo, trgovina, poslovne usluge društvo s ograničenom odgovornošću, OIB 64780162599, Dr. Tome Bratkovića 1, 40000 Čakovec</izvorni_sadrzaj>
    <derivirana_varijabla naziv="DomainObject.Predmet.ProtustrankaIDrugiAdressOIB_1">PANEX PRIMA ugostiteljstvo, trgovina, poslovne usluge društvo s ograničenom odgovornošću, OIB 64780162599,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PRIMA ugostiteljstvo, trgovina, poslovne usluge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PANEX PRIMA ugostiteljstvo, trgovina, poslovne usluge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PANEX PRIMA ugostiteljstvo, trgovina, poslovne usluge društvo s ograničenom odgovornošću, OIB 64780162599, Dr. Tome Bratkovića 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PANEX PRIMA ugostiteljstvo, trgovina, poslovne usluge društvo s ograničenom odgovornošću, OIB 64780162599, Dr. Tome Bratkovića 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64780162599</item>
      <item>, OIB null</item>
      <item>, OIB null</item>
    </izvorni_sadrzaj>
    <derivirana_varijabla naziv="DomainObject.Predmet.SudioniciListNazivOIB_1">
      <item>, OIB 85821130368</item>
      <item>, OIB 64780162599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D9652-7D5B-4F2E-930A-99C25DAAA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1881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2016-01-14T09:31:00Z</dcterms:created>
  <dc:creator>Ljubica Makovec</dc:creator>
  <cp:lastModifiedBy>Maja Marčec</cp:lastModifiedBy>
  <cp:lastPrinted>2016-01-14T09:31:00Z</cp:lastPrinted>
  <dcterms:modified xmlns:xsi="http://www.w3.org/2001/XMLSchema-instance" xsi:type="dcterms:W3CDTF">2016-01-14T09:32:00Z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