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b4e96" w14:paraId="f3b4e96" w:rsidRDefault="00B81FA2" w:rsidP="00910611" w:rsidR="00B81FA2">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81FA2" w:rsidP="003E77C2" w:rsidR="00B81FA2"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B81FA2" w:rsidP="003E77C2" w:rsidR="00B81FA2">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B81FA2" w:rsidP="003E77C2" w:rsidR="00B81FA2"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B81FA2" w:rsidP="009F3B38" w:rsidR="00B81FA2">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D070E6">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1B167F" w:rsidRPr="001B167F">
        <w:rPr>
          <w:rFonts w:hAnsi="Times New Roman" w:ascii="Times New Roman"/>
          <w:sz w:val="24"/>
          <w:szCs w:val="24"/>
        </w:rPr>
        <w:t>RAPSKI PUČKI SABOR, Rab, Jurja Barakovića 11, OIB: 62738407900</w:t>
      </w:r>
      <w:r w:rsidR="00DD76D1">
        <w:rPr>
          <w:rFonts w:hAnsi="Times New Roman" w:ascii="Times New Roman"/>
          <w:sz w:val="24"/>
          <w:szCs w:val="24"/>
        </w:rPr>
        <w:t>,</w:t>
      </w:r>
      <w:r>
        <w:rPr>
          <w:rFonts w:hAnsi="Times New Roman" w:ascii="Times New Roman"/>
          <w:sz w:val="24"/>
          <w:szCs w:val="24"/>
        </w:rPr>
        <w:t xml:space="preserve"> </w:t>
      </w:r>
      <w:r w:rsidR="0068509E">
        <w:rPr>
          <w:rFonts w:hAnsi="Times New Roman" w:ascii="Times New Roman"/>
          <w:sz w:val="24"/>
          <w:szCs w:val="24"/>
        </w:rPr>
        <w:t xml:space="preserve">registarski broj: </w:t>
      </w:r>
      <w:r w:rsidR="001B167F">
        <w:rPr>
          <w:rFonts w:hAnsi="Times New Roman" w:ascii="Times New Roman"/>
          <w:sz w:val="24"/>
          <w:szCs w:val="24"/>
        </w:rPr>
        <w:t>107</w:t>
      </w:r>
      <w:r>
        <w:rPr>
          <w:rFonts w:hAnsi="Times New Roman" w:ascii="Times New Roman"/>
          <w:sz w:val="24"/>
          <w:szCs w:val="24"/>
        </w:rPr>
        <w:t xml:space="preserve">, dana </w:t>
      </w:r>
      <w:r w:rsidR="0035582E">
        <w:rPr>
          <w:rFonts w:hAnsi="Times New Roman" w:ascii="Times New Roman"/>
          <w:sz w:val="24"/>
          <w:szCs w:val="24"/>
        </w:rPr>
        <w:t xml:space="preserve">22. kolovoza </w:t>
      </w:r>
      <w:r w:rsidR="0042342D">
        <w:rPr>
          <w:rFonts w:hAnsi="Times New Roman" w:ascii="Times New Roman"/>
          <w:sz w:val="24"/>
          <w:szCs w:val="24"/>
        </w:rPr>
        <w:t>201</w:t>
      </w:r>
      <w:r w:rsidR="004E2C5D">
        <w:rPr>
          <w:rFonts w:hAnsi="Times New Roman" w:ascii="Times New Roman"/>
          <w:sz w:val="24"/>
          <w:szCs w:val="24"/>
        </w:rPr>
        <w:t>8</w:t>
      </w:r>
      <w:r>
        <w:rPr>
          <w:rFonts w:hAnsi="Times New Roman" w:ascii="Times New Roman"/>
          <w:sz w:val="24"/>
          <w:szCs w:val="24"/>
        </w:rPr>
        <w:t>. godine</w:t>
      </w:r>
    </w:p>
    <w:p w:rsidRDefault="001B167F" w:rsidP="009F3B38" w:rsidR="001B167F">
      <w:pPr>
        <w:pStyle w:val="Bezproreda"/>
        <w:jc w:val="center"/>
        <w:rPr>
          <w:rFonts w:hAnsi="Times New Roman" w:ascii="Times New Roman"/>
          <w:b/>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1B167F" w:rsidRPr="001B167F">
        <w:rPr>
          <w:rFonts w:hAnsi="Times New Roman" w:ascii="Times New Roman"/>
          <w:sz w:val="24"/>
          <w:szCs w:val="24"/>
        </w:rPr>
        <w:t>RAPSKI PUČKI SABOR, Rab, Jurja Barakovića 11, OIB: 62738407900, registarski broj: 107</w:t>
      </w:r>
      <w:r>
        <w:rPr>
          <w:rFonts w:hAnsi="Times New Roman" w:ascii="Times New Roman"/>
          <w:sz w:val="24"/>
          <w:szCs w:val="24"/>
        </w:rPr>
        <w:t xml:space="preserve">. Stečajni postupak je otvoren s danom </w:t>
      </w:r>
      <w:r w:rsidR="00B24378">
        <w:rPr>
          <w:rFonts w:hAnsi="Times New Roman" w:ascii="Times New Roman"/>
          <w:sz w:val="24"/>
          <w:szCs w:val="24"/>
        </w:rPr>
        <w:t>22. kolovoza</w:t>
      </w:r>
      <w:r w:rsidR="005B262B">
        <w:rPr>
          <w:rFonts w:hAnsi="Times New Roman" w:ascii="Times New Roman"/>
          <w:sz w:val="24"/>
          <w:szCs w:val="24"/>
        </w:rPr>
        <w:t xml:space="preserve"> 201</w:t>
      </w:r>
      <w:r w:rsidR="008D7D1B">
        <w:rPr>
          <w:rFonts w:hAnsi="Times New Roman" w:ascii="Times New Roman"/>
          <w:sz w:val="24"/>
          <w:szCs w:val="24"/>
        </w:rPr>
        <w:t>8</w:t>
      </w:r>
      <w:r>
        <w:rPr>
          <w:rFonts w:hAnsi="Times New Roman" w:ascii="Times New Roman"/>
          <w:sz w:val="24"/>
          <w:szCs w:val="24"/>
        </w:rPr>
        <w:t xml:space="preserve">. u </w:t>
      </w:r>
      <w:r w:rsidR="008D7D1B">
        <w:rPr>
          <w:rFonts w:hAnsi="Times New Roman" w:ascii="Times New Roman"/>
          <w:sz w:val="24"/>
          <w:szCs w:val="24"/>
        </w:rPr>
        <w:t>1</w:t>
      </w:r>
      <w:r w:rsidR="0068509E">
        <w:rPr>
          <w:rFonts w:hAnsi="Times New Roman" w:ascii="Times New Roman"/>
          <w:sz w:val="24"/>
          <w:szCs w:val="24"/>
        </w:rPr>
        <w:t>1,10</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B34269">
        <w:rPr>
          <w:rFonts w:hAnsi="Times New Roman" w:ascii="Times New Roman"/>
          <w:sz w:val="24"/>
          <w:szCs w:val="24"/>
        </w:rPr>
        <w:t xml:space="preserve">Snježana Vrkljan, OIB: 44740101731, Zagreb, Kralja Zvonimira 75.                   </w:t>
      </w:r>
      <w:r w:rsidR="00DD76D1">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1B167F" w:rsidRPr="001B167F">
        <w:rPr>
          <w:rFonts w:hAnsi="Times New Roman" w:ascii="Times New Roman"/>
          <w:sz w:val="24"/>
          <w:szCs w:val="24"/>
        </w:rPr>
        <w:t>RAPSKI PUČKI SABOR, Rab, Jurja Barakovića 11, OIB: 62738407900, registarski broj: 107</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 xml:space="preserve">Nakon pravomoćnosti ovoga rješenja, dužnik će se brisati iz </w:t>
      </w:r>
      <w:r w:rsidR="00B34269">
        <w:rPr>
          <w:rFonts w:hAnsi="Times New Roman" w:ascii="Times New Roman"/>
          <w:sz w:val="24"/>
          <w:szCs w:val="24"/>
        </w:rPr>
        <w:t xml:space="preserve">Registra </w:t>
      </w:r>
      <w:r w:rsidR="001B167F">
        <w:rPr>
          <w:rFonts w:hAnsi="Times New Roman" w:ascii="Times New Roman"/>
          <w:sz w:val="24"/>
          <w:szCs w:val="24"/>
        </w:rPr>
        <w:t>političkih stranaka</w:t>
      </w:r>
      <w:r w:rsidR="00B34269">
        <w:rPr>
          <w:rFonts w:hAnsi="Times New Roman" w:ascii="Times New Roman"/>
          <w:sz w:val="24"/>
          <w:szCs w:val="24"/>
        </w:rPr>
        <w:t xml:space="preserve">.        </w:t>
      </w: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A208C3">
        <w:rPr>
          <w:rFonts w:hAnsi="Times New Roman" w:ascii="Times New Roman"/>
          <w:sz w:val="24"/>
        </w:rPr>
        <w:t>4</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A208C3">
        <w:rPr>
          <w:rFonts w:hAnsi="Times New Roman" w:ascii="Times New Roman"/>
          <w:sz w:val="24"/>
        </w:rPr>
        <w:t>12</w:t>
      </w:r>
      <w:r w:rsidR="00D65400">
        <w:rPr>
          <w:rFonts w:hAnsi="Times New Roman" w:ascii="Times New Roman"/>
          <w:sz w:val="24"/>
        </w:rPr>
        <w:t>.</w:t>
      </w:r>
      <w:r w:rsidR="00A208C3">
        <w:rPr>
          <w:rFonts w:hAnsi="Times New Roman" w:ascii="Times New Roman"/>
          <w:sz w:val="24"/>
        </w:rPr>
        <w:t>072,27</w:t>
      </w:r>
      <w:r w:rsidR="004C67B1">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w:t>
      </w:r>
      <w:r w:rsidR="002B655B">
        <w:rPr>
          <w:rFonts w:hAnsi="Times New Roman" w:ascii="Times New Roman"/>
          <w:sz w:val="24"/>
        </w:rPr>
        <w:t>1</w:t>
      </w:r>
      <w:r w:rsidR="00F112E1">
        <w:rPr>
          <w:rFonts w:hAnsi="Times New Roman" w:ascii="Times New Roman"/>
          <w:sz w:val="24"/>
        </w:rPr>
        <w:t xml:space="preserve">,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nisu ispunjene pretpostavke za pokretanje drugog postupka radi brisanja iz </w:t>
      </w:r>
      <w:r w:rsidR="00A208C3">
        <w:rPr>
          <w:rFonts w:hAnsi="Times New Roman" w:ascii="Times New Roman"/>
          <w:sz w:val="24"/>
        </w:rPr>
        <w:t>R</w:t>
      </w:r>
      <w:r w:rsidR="00BE2703">
        <w:rPr>
          <w:rFonts w:hAnsi="Times New Roman" w:ascii="Times New Roman"/>
          <w:sz w:val="24"/>
        </w:rPr>
        <w:t xml:space="preserve">egistra </w:t>
      </w:r>
      <w:r w:rsidR="00A208C3">
        <w:rPr>
          <w:rFonts w:hAnsi="Times New Roman" w:ascii="Times New Roman"/>
          <w:sz w:val="24"/>
        </w:rPr>
        <w:t>političkih stranaka p</w:t>
      </w:r>
      <w:r w:rsidRPr="00CC0E2D">
        <w:rPr>
          <w:rFonts w:hAnsi="Times New Roman" w:ascii="Times New Roman"/>
          <w:sz w:val="24"/>
        </w:rPr>
        <w:t>rema izvatku s l. spisa</w:t>
      </w:r>
      <w:r w:rsidR="00F112E1">
        <w:rPr>
          <w:rFonts w:hAnsi="Times New Roman" w:ascii="Times New Roman"/>
          <w:sz w:val="24"/>
        </w:rPr>
        <w:t xml:space="preserve"> </w:t>
      </w:r>
      <w:r w:rsidR="008A27EE">
        <w:rPr>
          <w:rFonts w:hAnsi="Times New Roman" w:ascii="Times New Roman"/>
          <w:sz w:val="24"/>
        </w:rPr>
        <w:t>2</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A208C3">
        <w:rPr>
          <w:rFonts w:hAnsi="Times New Roman" w:ascii="Times New Roman"/>
          <w:sz w:val="24"/>
        </w:rPr>
        <w:t>6</w:t>
      </w:r>
      <w:r w:rsidR="00BE2703">
        <w:rPr>
          <w:rFonts w:hAnsi="Times New Roman" w:ascii="Times New Roman"/>
          <w:sz w:val="24"/>
        </w:rPr>
        <w:t xml:space="preserve">. ožujka </w:t>
      </w:r>
      <w:r w:rsidR="005844EF">
        <w:rPr>
          <w:rFonts w:hAnsi="Times New Roman" w:ascii="Times New Roman"/>
          <w:sz w:val="24"/>
        </w:rPr>
        <w:t>2018</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A208C3">
        <w:rPr>
          <w:rFonts w:hAnsi="Times New Roman" w:ascii="Times New Roman"/>
          <w:sz w:val="24"/>
        </w:rPr>
        <w:t>5</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5844EF">
        <w:rPr>
          <w:rFonts w:hAnsi="Times New Roman" w:ascii="Times New Roman"/>
          <w:sz w:val="24"/>
          <w:szCs w:val="24"/>
        </w:rPr>
        <w:t>2</w:t>
      </w:r>
      <w:r w:rsidR="0035582E">
        <w:rPr>
          <w:rFonts w:hAnsi="Times New Roman" w:ascii="Times New Roman"/>
          <w:sz w:val="24"/>
          <w:szCs w:val="24"/>
        </w:rPr>
        <w:t xml:space="preserve">2. kolovoza </w:t>
      </w:r>
      <w:r w:rsidR="00C667E9">
        <w:rPr>
          <w:rFonts w:hAnsi="Times New Roman" w:ascii="Times New Roman"/>
          <w:sz w:val="24"/>
          <w:szCs w:val="24"/>
        </w:rPr>
        <w:t>201</w:t>
      </w:r>
      <w:r w:rsidR="005844EF">
        <w:rPr>
          <w:rFonts w:hAnsi="Times New Roman" w:ascii="Times New Roman"/>
          <w:sz w:val="24"/>
          <w:szCs w:val="24"/>
        </w:rPr>
        <w:t>8</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412B8E">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8B49BE">
      <w:rPr>
        <w:rFonts w:hAnsi="Times New Roman" w:ascii="Times New Roman"/>
        <w:sz w:val="24"/>
        <w:szCs w:val="24"/>
      </w:rPr>
      <w:t>108</w:t>
    </w:r>
    <w:r w:rsidR="002F33D0">
      <w:rPr>
        <w:rFonts w:hAnsi="Times New Roman" w:ascii="Times New Roman"/>
        <w:sz w:val="24"/>
        <w:szCs w:val="24"/>
      </w:rPr>
      <w:t>/</w:t>
    </w:r>
    <w:r w:rsidR="00310B5B">
      <w:rPr>
        <w:rFonts w:hAnsi="Times New Roman" w:ascii="Times New Roman"/>
        <w:sz w:val="24"/>
        <w:szCs w:val="24"/>
      </w:rPr>
      <w:t>2018</w:t>
    </w:r>
    <w:r w:rsidR="008C203F">
      <w:rPr>
        <w:rFonts w:hAnsi="Times New Roman" w:ascii="Times New Roman"/>
        <w:sz w:val="24"/>
        <w:szCs w:val="24"/>
      </w:rPr>
      <w:t>-</w:t>
    </w:r>
    <w:r w:rsidR="00310B5B">
      <w:rPr>
        <w:rFonts w:hAnsi="Times New Roman" w:ascii="Times New Roman"/>
        <w:sz w:val="24"/>
        <w:szCs w:val="24"/>
      </w:rPr>
      <w:t>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71563"/>
    <w:rsid w:val="00093F02"/>
    <w:rsid w:val="001758F4"/>
    <w:rsid w:val="001B167F"/>
    <w:rsid w:val="001F6F4D"/>
    <w:rsid w:val="002312B5"/>
    <w:rsid w:val="002441DE"/>
    <w:rsid w:val="00244984"/>
    <w:rsid w:val="00270B5A"/>
    <w:rsid w:val="002B1DE0"/>
    <w:rsid w:val="002B655B"/>
    <w:rsid w:val="002C5707"/>
    <w:rsid w:val="002E313C"/>
    <w:rsid w:val="002F33D0"/>
    <w:rsid w:val="00310B5B"/>
    <w:rsid w:val="00353442"/>
    <w:rsid w:val="0035582E"/>
    <w:rsid w:val="00387477"/>
    <w:rsid w:val="00396C57"/>
    <w:rsid w:val="00411494"/>
    <w:rsid w:val="00412B8E"/>
    <w:rsid w:val="0042342D"/>
    <w:rsid w:val="0045499D"/>
    <w:rsid w:val="00484B83"/>
    <w:rsid w:val="00491B16"/>
    <w:rsid w:val="004C67B1"/>
    <w:rsid w:val="004C7A40"/>
    <w:rsid w:val="004E2C5D"/>
    <w:rsid w:val="004E4CB0"/>
    <w:rsid w:val="005241EB"/>
    <w:rsid w:val="005844EF"/>
    <w:rsid w:val="005A7649"/>
    <w:rsid w:val="005B262B"/>
    <w:rsid w:val="005B53BD"/>
    <w:rsid w:val="005D1E9D"/>
    <w:rsid w:val="005F3312"/>
    <w:rsid w:val="005F507E"/>
    <w:rsid w:val="006643DD"/>
    <w:rsid w:val="0068509E"/>
    <w:rsid w:val="006C1198"/>
    <w:rsid w:val="006C15B1"/>
    <w:rsid w:val="006C6D28"/>
    <w:rsid w:val="006D6B01"/>
    <w:rsid w:val="00717131"/>
    <w:rsid w:val="008A27EE"/>
    <w:rsid w:val="008B49BE"/>
    <w:rsid w:val="008C203F"/>
    <w:rsid w:val="008D7D1B"/>
    <w:rsid w:val="0097601A"/>
    <w:rsid w:val="00976414"/>
    <w:rsid w:val="009D4F49"/>
    <w:rsid w:val="009E759B"/>
    <w:rsid w:val="009F065E"/>
    <w:rsid w:val="009F3B38"/>
    <w:rsid w:val="00A208C3"/>
    <w:rsid w:val="00A40A68"/>
    <w:rsid w:val="00A875C1"/>
    <w:rsid w:val="00AA57AE"/>
    <w:rsid w:val="00AE47F9"/>
    <w:rsid w:val="00B21B52"/>
    <w:rsid w:val="00B24378"/>
    <w:rsid w:val="00B34269"/>
    <w:rsid w:val="00B81FA2"/>
    <w:rsid w:val="00BE2703"/>
    <w:rsid w:val="00BE7EBA"/>
    <w:rsid w:val="00C667E9"/>
    <w:rsid w:val="00CB74F0"/>
    <w:rsid w:val="00CC0E2D"/>
    <w:rsid w:val="00CE15F8"/>
    <w:rsid w:val="00CF21AB"/>
    <w:rsid w:val="00D04FDC"/>
    <w:rsid w:val="00D070E6"/>
    <w:rsid w:val="00D65202"/>
    <w:rsid w:val="00D65400"/>
    <w:rsid w:val="00DD76D1"/>
    <w:rsid w:val="00E41E14"/>
    <w:rsid w:val="00E71561"/>
    <w:rsid w:val="00F112E1"/>
    <w:rsid w:val="00F63F05"/>
    <w:rsid w:val="00F73FCA"/>
    <w:rsid w:val="00F848E4"/>
    <w:rsid w:val="00FB7777"/>
    <w:rsid w:val="00FC5148"/>
    <w:rsid w:val="00FF0521"/>
    <w:rsid w:val="00FF38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B81FA2"/>
    <w:rPr>
      <w:color w:val="808080"/>
      <w:bdr w:space="0" w:sz="0" w:color="auto" w:val="none"/>
      <w:shd w:fill="auto" w:color="auto" w:val="clear"/>
    </w:rPr>
  </w:style>
  <w:style w:customStyle="true" w:styleId="eSPISCCParagraphDefaultFont" w:type="character">
    <w:name w:val="eSPIS_CC_Paragraph Default Font"/>
    <w:basedOn w:val="Zadanifontodlomka"/>
    <w:rsid w:val="00B81FA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81FA2"/>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81FA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1FA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B81FA2"/>
    <w:rPr>
      <w:color w:val="808080"/>
      <w:bdr w:color="auto" w:space="0" w:sz="0" w:val="none"/>
      <w:shd w:color="auto" w:fill="auto" w:val="clear"/>
    </w:rPr>
  </w:style>
  <w:style w:customStyle="1" w:styleId="eSPISCCParagraphDefaultFont" w:type="character">
    <w:name w:val="eSPIS_CC_Paragraph Default Font"/>
    <w:basedOn w:val="Zadanifontodlomka"/>
    <w:rsid w:val="00B81FA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81FA2"/>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81FA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1FA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2018.</izvorni_sadrzaj>
    <derivirana_varijabla naziv="DomainObject.Predmet.DatumOsnivanja_1">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St-108/2018</izvorni_sadrzaj>
    <derivirana_varijabla naziv="DomainObject.Predmet.OznakaBroj_1">St-108/2018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RAPSKI PUČKI SABOR</izvorni_sadrzaj>
    <derivirana_varijabla naziv="DomainObject.Predmet.ProtustrankaFormated_1">  RAPSKI PUČKI SABOR</derivirana_varijabla>
  </DomainObject.Predmet.ProtustrankaFormated>
  <DomainObject.Predmet.ProtustrankaFormatedOIB>
    <izvorni_sadrzaj>  RAPSKI PUČKI SABOR, OIB 62738407900</izvorni_sadrzaj>
    <derivirana_varijabla naziv="DomainObject.Predmet.ProtustrankaFormatedOIB_1">  RAPSKI PUČKI SABOR, OIB 62738407900</derivirana_varijabla>
  </DomainObject.Predmet.ProtustrankaFormatedOIB>
  <DomainObject.Predmet.ProtustrankaFormatedWithAdress>
    <izvorni_sadrzaj> RAPSKI PUČKI SABOR, Jurja Barakovića 11, 51280 Rab</izvorni_sadrzaj>
    <derivirana_varijabla naziv="DomainObject.Predmet.ProtustrankaFormatedWithAdress_1"> RAPSKI PUČKI SABOR, Jurja Barakovića 11, 51280 Rab</derivirana_varijabla>
  </DomainObject.Predmet.ProtustrankaFormatedWithAdress>
  <DomainObject.Predmet.ProtustrankaFormatedWithAdressOIB>
    <izvorni_sadrzaj> RAPSKI PUČKI SABOR, OIB 62738407900, Jurja Barakovića 11, 51280 Rab</izvorni_sadrzaj>
    <derivirana_varijabla naziv="DomainObject.Predmet.ProtustrankaFormatedWithAdressOIB_1"> RAPSKI PUČKI SABOR, OIB 62738407900, Jurja Barakovića 11, 51280 Rab</derivirana_varijabla>
  </DomainObject.Predmet.ProtustrankaFormatedWithAdressOIB>
  <DomainObject.Predmet.ProtustrankaWithAdress>
    <izvorni_sadrzaj>RAPSKI PUČKI SABOR Jurja Barakovića 11, 51280 Rab</izvorni_sadrzaj>
    <derivirana_varijabla naziv="DomainObject.Predmet.ProtustrankaWithAdress_1">RAPSKI PUČKI SABOR Jurja Barakovića 11, 51280 Rab</derivirana_varijabla>
  </DomainObject.Predmet.ProtustrankaWithAdress>
  <DomainObject.Predmet.ProtustrankaWithAdressOIB>
    <izvorni_sadrzaj>RAPSKI PUČKI SABOR, OIB 62738407900, Jurja Barakovića 11, 51280 Rab</izvorni_sadrzaj>
    <derivirana_varijabla naziv="DomainObject.Predmet.ProtustrankaWithAdressOIB_1">RAPSKI PUČKI SABOR, OIB 62738407900, Jurja Barakovića 11, 51280 Rab</derivirana_varijabla>
  </DomainObject.Predmet.ProtustrankaWithAdressOIB>
  <DomainObject.Predmet.ProtustrankaNazivFormated>
    <izvorni_sadrzaj>RAPSKI PUČKI SABOR</izvorni_sadrzaj>
    <derivirana_varijabla naziv="DomainObject.Predmet.ProtustrankaNazivFormated_1">RAPSKI PUČKI SABOR</derivirana_varijabla>
  </DomainObject.Predmet.ProtustrankaNazivFormated>
  <DomainObject.Predmet.ProtustrankaNazivFormatedOIB>
    <izvorni_sadrzaj>RAPSKI PUČKI SABOR, OIB 62738407900</izvorni_sadrzaj>
    <derivirana_varijabla naziv="DomainObject.Predmet.ProtustrankaNazivFormatedOIB_1">RAPSKI PUČKI SABOR, OIB 62738407900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RAPSKI PUČKI SABOR</item>
    </izvorni_sadrzaj>
    <derivirana_varijabla naziv="DomainObject.Predmet.ProtuStrankaListFormated_1">
      <item>RAPSKI PUČKI SABOR</item>
    </derivirana_varijabla>
  </DomainObject.Predmet.ProtuStrankaListFormated>
  <DomainObject.Predmet.ProtuStrankaListFormatedOIB>
    <izvorni_sadrzaj>
      <item>RAPSKI PUČKI SABOR, OIB 62738407900</item>
    </izvorni_sadrzaj>
    <derivirana_varijabla naziv="DomainObject.Predmet.ProtuStrankaListFormatedOIB_1">
      <item>RAPSKI PUČKI SABOR, OIB 62738407900</item>
    </derivirana_varijabla>
  </DomainObject.Predmet.ProtuStrankaListFormatedOIB>
  <DomainObject.Predmet.ProtuStrankaListFormatedWithAdress>
    <izvorni_sadrzaj>
      <item>RAPSKI PUČKI SABOR, Jurja Barakovića 11, 51280 Rab</item>
    </izvorni_sadrzaj>
    <derivirana_varijabla naziv="DomainObject.Predmet.ProtuStrankaListFormatedWithAdress_1">
      <item>RAPSKI PUČKI SABOR, Jurja Barakovića 11, 51280 Rab</item>
    </derivirana_varijabla>
  </DomainObject.Predmet.ProtuStrankaListFormatedWithAdress>
  <DomainObject.Predmet.ProtuStrankaListFormatedWithAdressOIB>
    <izvorni_sadrzaj>
      <item>RAPSKI PUČKI SABOR, OIB 62738407900, Jurja Barakovića 11, 51280 Rab</item>
    </izvorni_sadrzaj>
    <derivirana_varijabla naziv="DomainObject.Predmet.ProtuStrankaListFormatedWithAdressOIB_1">
      <item>RAPSKI PUČKI SABOR, OIB 62738407900, Jurja Barakovića 11, 51280 Rab</item>
    </derivirana_varijabla>
  </DomainObject.Predmet.ProtuStrankaListFormatedWithAdressOIB>
  <DomainObject.Predmet.ProtuStrankaListNazivFormated>
    <izvorni_sadrzaj>
      <item>RAPSKI PUČKI SABOR</item>
    </izvorni_sadrzaj>
    <derivirana_varijabla naziv="DomainObject.Predmet.ProtuStrankaListNazivFormated_1">
      <item>RAPSKI PUČKI SABOR</item>
    </derivirana_varijabla>
  </DomainObject.Predmet.ProtuStrankaListNazivFormated>
  <DomainObject.Predmet.ProtuStrankaListNazivFormatedOIB>
    <izvorni_sadrzaj>
      <item>RAPSKI PUČKI SABOR, OIB 62738407900</item>
    </izvorni_sadrzaj>
    <derivirana_varijabla naziv="DomainObject.Predmet.ProtuStrankaListNazivFormatedOIB_1">
      <item>RAPSKI PUČKI SABOR, OIB 62738407900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RAPSKI PUČKI SABOR</izvorni_sadrzaj>
    <derivirana_varijabla naziv="DomainObject.Predmet.ProtustrankaIDrugi_1">RAPSKI PUČKI SABOR</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RAPSKI PUČKI SABOR, OIB 62738407900, Jurja Barakovića 11, 51280 Rab</izvorni_sadrzaj>
    <derivirana_varijabla naziv="DomainObject.Predmet.ProtustrankaIDrugiAdressOIB_1">RAPSKI PUČKI SABOR, OIB 62738407900, Jurja Barakovića 11,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RAPSKI PUČKI SABOR</item>
    </izvorni_sadrzaj>
    <derivirana_varijabla naziv="DomainObject.Predmet.SudioniciListNaziv_1">
      <item>FINA  Rijeka</item>
      <item>RAPSKI PUČKI SABOR</item>
    </derivirana_varijabla>
  </DomainObject.Predmet.SudioniciListNaziv>
  <DomainObject.Predmet.SudioniciListAdressOIB>
    <izvorni_sadrzaj>
      <item>FINA  Rijeka, OIB 85821130368, Frana Kurelca 8,51000 Rijeka</item>
      <item>RAPSKI PUČKI SABOR, OIB 62738407900, Jurja Barakovića 11,51280 Rab</item>
    </izvorni_sadrzaj>
    <derivirana_varijabla naziv="DomainObject.Predmet.SudioniciListAdressOIB_1">
      <item>FINA  Rijeka, OIB 85821130368, Frana Kurelca 8,51000 Rijeka</item>
      <item>RAPSKI PUČKI SABOR, OIB 62738407900, Jurja Barakovića 11,51280 Rab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62738407900</item>
    </izvorni_sadrzaj>
    <derivirana_varijabla naziv="DomainObject.Predmet.SudioniciListNazivOIB_1">
      <item>, OIB 85821130368</item>
      <item>, OIB 62738407900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478</properties:Words>
  <properties:Characters>2389</properties:Characters>
  <properties:Lines>82</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2018-08-22T08:38:00Z</dcterms:created>
  <dc:creator>Marlena Redžaj</dc:creator>
  <cp:lastModifiedBy>Marlena Redžaj</cp:lastModifiedBy>
  <cp:lastPrinted>2018-08-22T08:37:00Z</cp:lastPrinted>
  <dcterms:modified xmlns:xsi="http://www.w3.org/2001/XMLSchema-instance" xsi:type="dcterms:W3CDTF">2018-08-22T08:41:00Z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(108.18-1.docx)</vt:lpwstr>
  </prop:property>
  <prop:property name="CC_coloring" pid="4" fmtid="{D5CDD505-2E9C-101B-9397-08002B2CF9AE}">
    <vt:bool>false</vt:bool>
  </prop:property>
  <prop:property name="BrojStranica" pid="5" fmtid="{D5CDD505-2E9C-101B-9397-08002B2CF9AE}">
    <vt:i4>2</vt:i4>
  </prop:property>
</prop:Properties>
</file>