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d1de" w14:paraId="171d1de" w:rsidRDefault="00A801AA" w:rsidP="00A801AA" w:rsidR="00A801AA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A801AA" w:rsidP="00A801AA" w:rsidR="00A801A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A801AA" w:rsidP="00A801AA" w:rsidR="00A801A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A801AA" w:rsidP="00A801AA" w:rsidR="00A801A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St-610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A801AA" w:rsidP="00A801AA" w:rsidR="00A801A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A801AA" w:rsidP="00A801AA" w:rsidR="00A801A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A801AA" w:rsidP="00A801AA" w:rsidR="00A801AA" w:rsidRPr="004C4B9E">
      <w:pPr>
        <w:rPr>
          <w:sz w:val="23"/>
          <w:szCs w:val="23"/>
        </w:rPr>
      </w:pPr>
    </w:p>
    <w:p w:rsidRDefault="00A801AA" w:rsidP="00A801AA" w:rsidR="00A801A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A801AA" w:rsidP="00A801AA" w:rsidR="00A801AA" w:rsidRPr="004C4B9E">
      <w:pPr>
        <w:rPr>
          <w:sz w:val="23"/>
          <w:szCs w:val="23"/>
        </w:rPr>
      </w:pPr>
    </w:p>
    <w:p w:rsidRDefault="00A801AA" w:rsidP="00A801AA" w:rsidR="00A801A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ALFA NEKRETNINE d.o.o., Pula, Mutilska 5, OIB: 40377400670, dana 5. travnja 2016</w:t>
      </w:r>
      <w:r w:rsidRPr="004C4B9E">
        <w:rPr>
          <w:sz w:val="23"/>
          <w:szCs w:val="23"/>
        </w:rPr>
        <w:t xml:space="preserve">. </w:t>
      </w:r>
    </w:p>
    <w:p w:rsidRDefault="00A801AA" w:rsidP="00A801AA" w:rsidR="00A801AA" w:rsidRPr="004C4B9E">
      <w:pPr>
        <w:jc w:val="both"/>
        <w:rPr>
          <w:sz w:val="23"/>
          <w:szCs w:val="23"/>
        </w:rPr>
      </w:pPr>
    </w:p>
    <w:p w:rsidRDefault="00A801AA" w:rsidP="00A801AA" w:rsidR="00A801AA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A801AA" w:rsidP="00A801AA" w:rsidR="00A801AA" w:rsidRPr="004C4B9E">
      <w:pPr>
        <w:jc w:val="both"/>
        <w:rPr>
          <w:sz w:val="23"/>
          <w:szCs w:val="23"/>
        </w:rPr>
      </w:pPr>
    </w:p>
    <w:p w:rsidRDefault="00A801AA" w:rsidP="00A801AA" w:rsidR="00A801AA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ALFA NEKRETNINE d.o.o., Pula, Mutilska 5, OIB: 40377400670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24. svibnja 2016. u 10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A801AA" w:rsidP="00A801AA" w:rsidR="00A801A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A801AA" w:rsidP="00A801AA" w:rsidR="00A801AA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ALFA NEKRETNINE d.o.o., Pula, Mutilska 5, OIB: 40377400670 </w:t>
      </w:r>
    </w:p>
    <w:p w:rsidRDefault="00A801AA" w:rsidP="00A801AA" w:rsidR="00A801AA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Ivica Salvador, Pula, Mutilska 3,</w:t>
      </w:r>
    </w:p>
    <w:p w:rsidRDefault="00A801AA" w:rsidP="00A801AA" w:rsidR="00A801AA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A801AA" w:rsidP="00A801AA" w:rsidR="00A801AA" w:rsidRPr="004040C4">
      <w:pPr>
        <w:jc w:val="both"/>
        <w:rPr>
          <w:sz w:val="23"/>
          <w:szCs w:val="23"/>
          <w:lang w:val="sv-SE"/>
        </w:rPr>
      </w:pPr>
    </w:p>
    <w:p w:rsidRDefault="00A801AA" w:rsidP="00A801AA" w:rsidR="00A801AA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ALFA NEKRETNINE d.o.o., Pula, Mutilska 5, OIB: 40377400670,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A801AA" w:rsidP="00A801AA" w:rsidR="00A801AA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A801AA" w:rsidP="00A801AA" w:rsidR="00A801AA">
      <w:pPr>
        <w:jc w:val="both"/>
        <w:rPr>
          <w:sz w:val="23"/>
          <w:szCs w:val="23"/>
        </w:rPr>
      </w:pPr>
    </w:p>
    <w:p w:rsidRDefault="00A801AA" w:rsidP="00A801AA" w:rsidR="00A801AA" w:rsidRPr="00D10EBB">
      <w:pPr>
        <w:jc w:val="both"/>
        <w:rPr>
          <w:sz w:val="23"/>
          <w:szCs w:val="23"/>
        </w:rPr>
      </w:pPr>
    </w:p>
    <w:p w:rsidRDefault="00A801AA" w:rsidP="00A801AA" w:rsidR="00A801AA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5. travnja 2016</w:t>
      </w:r>
      <w:r w:rsidRPr="004C4B9E">
        <w:rPr>
          <w:sz w:val="23"/>
          <w:szCs w:val="23"/>
        </w:rPr>
        <w:t>.</w:t>
      </w:r>
    </w:p>
    <w:p w:rsidRDefault="00A801AA" w:rsidP="00A801AA" w:rsidR="00A801A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A801AA" w:rsidP="00A801AA" w:rsidR="00A801A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A801AA" w:rsidP="00A801AA" w:rsidR="00A801AA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A801AA" w:rsidP="00A801AA" w:rsidR="00A801AA">
      <w:pPr>
        <w:jc w:val="both"/>
        <w:rPr>
          <w:sz w:val="23"/>
          <w:szCs w:val="23"/>
        </w:rPr>
      </w:pPr>
    </w:p>
    <w:p w:rsidRDefault="00A801AA" w:rsidP="00A801AA" w:rsidR="00A801AA" w:rsidRPr="004C4B9E">
      <w:pPr>
        <w:jc w:val="both"/>
        <w:rPr>
          <w:sz w:val="23"/>
          <w:szCs w:val="23"/>
        </w:rPr>
      </w:pPr>
    </w:p>
    <w:p w:rsidRDefault="00A801AA" w:rsidP="00A801AA" w:rsidR="00A801A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A801AA" w:rsidP="00A801AA" w:rsidR="00A801A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A801AA" w:rsidP="00A801AA" w:rsidR="00A801AA" w:rsidRPr="004C4B9E">
      <w:pPr>
        <w:jc w:val="both"/>
        <w:rPr>
          <w:sz w:val="23"/>
          <w:szCs w:val="23"/>
        </w:rPr>
      </w:pPr>
    </w:p>
    <w:p w:rsidRDefault="00A801AA" w:rsidP="00A801AA" w:rsidR="00A801A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A801AA" w:rsidP="00A801AA" w:rsidR="00A801A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A801AA" w:rsidP="00A801AA" w:rsidR="00A801AA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A801AA">
        <w:rPr>
          <w:sz w:val="23"/>
          <w:szCs w:val="23"/>
        </w:rPr>
        <w:t xml:space="preserve"> </w:t>
      </w:r>
      <w:r>
        <w:rPr>
          <w:sz w:val="23"/>
          <w:szCs w:val="23"/>
        </w:rPr>
        <w:t>ALFA NEKRETNINE d.o.o., Pula, Mutilska 5</w:t>
      </w:r>
    </w:p>
    <w:p w:rsidRDefault="00A801AA" w:rsidP="00A801AA" w:rsidR="00A801AA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Ivica Salvador, Pula, Mutilska 3</w:t>
      </w:r>
    </w:p>
    <w:p w:rsidRDefault="00A801AA" w:rsidP="00A801AA" w:rsidR="00A801AA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F8009F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09F" w:rsidR="00000000">
      <w:r>
        <w:separator/>
      </w:r>
    </w:p>
  </w:endnote>
  <w:endnote w:id="0" w:type="continuationSeparator">
    <w:p w:rsidRDefault="00F8009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09F" w:rsidR="00000000">
      <w:r>
        <w:separator/>
      </w:r>
    </w:p>
  </w:footnote>
  <w:footnote w:id="0" w:type="continuationSeparator">
    <w:p w:rsidRDefault="00F8009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801A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8009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1AA"/>
    <w:rsid w:val="00554328"/>
    <w:rsid w:val="00985388"/>
    <w:rsid w:val="00A801AA"/>
    <w:rsid w:val="00F8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01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01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01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01A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0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09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09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09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09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01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01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01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01A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0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09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09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09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09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NEKRETNINE d.o.o. PULA</izvorni_sadrzaj>
    <derivirana_varijabla naziv="DomainObject.Predmet.ProtustrankaFormated_1">  ALFA NEKRETNINE d.o.o. PULA</derivirana_varijabla>
  </DomainObject.Predmet.ProtustrankaFormated>
  <DomainObject.Predmet.ProtustrankaFormatedOIB>
    <izvorni_sadrzaj>  ALFA NEKRETNINE d.o.o. PULA, OIB 40377400670</izvorni_sadrzaj>
    <derivirana_varijabla naziv="DomainObject.Predmet.ProtustrankaFormatedOIB_1">  ALFA NEKRETNINE d.o.o. PULA, OIB 40377400670</derivirana_varijabla>
  </DomainObject.Predmet.ProtustrankaFormatedOIB>
  <DomainObject.Predmet.ProtustrankaFormatedWithAdress>
    <izvorni_sadrzaj> ALFA NEKRETNINE d.o.o. PULA, Mutilska 5, 52100 Pula</izvorni_sadrzaj>
    <derivirana_varijabla naziv="DomainObject.Predmet.ProtustrankaFormatedWithAdress_1"> ALFA NEKRETNINE d.o.o. PULA, Mutilska 5, 52100 Pula</derivirana_varijabla>
  </DomainObject.Predmet.ProtustrankaFormatedWithAdress>
  <DomainObject.Predmet.ProtustrankaFormatedWithAdressOIB>
    <izvorni_sadrzaj> ALFA NEKRETNINE d.o.o. PULA, OIB 40377400670, Mutilska 5, 52100 Pula</izvorni_sadrzaj>
    <derivirana_varijabla naziv="DomainObject.Predmet.ProtustrankaFormatedWithAdressOIB_1"> ALFA NEKRETNINE d.o.o. PULA, OIB 40377400670, Mutilska 5, 52100 Pula</derivirana_varijabla>
  </DomainObject.Predmet.ProtustrankaFormatedWithAdressOIB>
  <DomainObject.Predmet.ProtustrankaWithAdress>
    <izvorni_sadrzaj>ALFA NEKRETNINE d.o.o. PULA Mutilska 5, 52100 Pula</izvorni_sadrzaj>
    <derivirana_varijabla naziv="DomainObject.Predmet.ProtustrankaWithAdress_1">ALFA NEKRETNINE d.o.o. PULA Mutilska 5, 52100 Pula</derivirana_varijabla>
  </DomainObject.Predmet.ProtustrankaWithAdress>
  <DomainObject.Predmet.ProtustrankaWithAdressOIB>
    <izvorni_sadrzaj>ALFA NEKRETNINE d.o.o. PULA, OIB 40377400670, Mutilska 5, 52100 Pula</izvorni_sadrzaj>
    <derivirana_varijabla naziv="DomainObject.Predmet.ProtustrankaWithAdressOIB_1">ALFA NEKRETNINE d.o.o. PULA, OIB 40377400670, Mutilska 5, 52100 Pula</derivirana_varijabla>
  </DomainObject.Predmet.ProtustrankaWithAdressOIB>
  <DomainObject.Predmet.ProtustrankaNazivFormated>
    <izvorni_sadrzaj>ALFA NEKRETNINE d.o.o. PULA</izvorni_sadrzaj>
    <derivirana_varijabla naziv="DomainObject.Predmet.ProtustrankaNazivFormated_1">ALFA NEKRETNINE d.o.o. PULA</derivirana_varijabla>
  </DomainObject.Predmet.ProtustrankaNazivFormated>
  <DomainObject.Predmet.ProtustrankaNazivFormatedOIB>
    <izvorni_sadrzaj>ALFA NEKRETNINE d.o.o. PULA, OIB 40377400670</izvorni_sadrzaj>
    <derivirana_varijabla naziv="DomainObject.Predmet.ProtustrankaNazivFormatedOIB_1">ALFA NEKRETNINE d.o.o. PULA, OIB 40377400670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220691.35</izvorni_sadrzaj>
    <derivirana_varijabla naziv="DomainObject.Predmet.TrenutnaVrijednost_1">220691.35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ALFA NEKRETNINE d.o.o. PULA</item>
    </izvorni_sadrzaj>
    <derivirana_varijabla naziv="DomainObject.Predmet.ProtuStrankaListFormated_1">
      <item>ALFA NEKRETNINE d.o.o. PULA</item>
    </derivirana_varijabla>
  </DomainObject.Predmet.ProtuStrankaListFormated>
  <DomainObject.Predmet.ProtuStrankaListFormatedOIB>
    <izvorni_sadrzaj>
      <item>ALFA NEKRETNINE d.o.o. PULA, OIB 40377400670</item>
    </izvorni_sadrzaj>
    <derivirana_varijabla naziv="DomainObject.Predmet.ProtuStrankaListFormatedOIB_1">
      <item>ALFA NEKRETNINE d.o.o. PULA, OIB 40377400670</item>
    </derivirana_varijabla>
  </DomainObject.Predmet.ProtuStrankaListFormatedOIB>
  <DomainObject.Predmet.ProtuStrankaListFormatedWithAdress>
    <izvorni_sadrzaj>
      <item>ALFA NEKRETNINE d.o.o. PULA, Mutilska 5, 52100 Pula</item>
    </izvorni_sadrzaj>
    <derivirana_varijabla naziv="DomainObject.Predmet.ProtuStrankaListFormatedWithAdress_1">
      <item>ALFA NEKRETNINE d.o.o. PULA, Mutilska 5, 52100 Pula</item>
    </derivirana_varijabla>
  </DomainObject.Predmet.ProtuStrankaListFormatedWithAdress>
  <DomainObject.Predmet.ProtuStrankaListFormatedWithAdressOIB>
    <izvorni_sadrzaj>
      <item>ALFA NEKRETNINE d.o.o. PULA, OIB 40377400670, Mutilska 5, 52100 Pula</item>
    </izvorni_sadrzaj>
    <derivirana_varijabla naziv="DomainObject.Predmet.ProtuStrankaListFormatedWithAdressOIB_1">
      <item>ALFA NEKRETNINE d.o.o. PULA, OIB 40377400670, Mutilska 5, 52100 Pula</item>
    </derivirana_varijabla>
  </DomainObject.Predmet.ProtuStrankaListFormatedWithAdressOIB>
  <DomainObject.Predmet.ProtuStrankaListNazivFormated>
    <izvorni_sadrzaj>
      <item>ALFA NEKRETNINE d.o.o. PULA</item>
    </izvorni_sadrzaj>
    <derivirana_varijabla naziv="DomainObject.Predmet.ProtuStrankaListNazivFormated_1">
      <item>ALFA NEKRETNINE d.o.o. PULA</item>
    </derivirana_varijabla>
  </DomainObject.Predmet.ProtuStrankaListNazivFormated>
  <DomainObject.Predmet.ProtuStrankaListNazivFormatedOIB>
    <izvorni_sadrzaj>
      <item>ALFA NEKRETNINE d.o.o. PULA, OIB 40377400670</item>
    </izvorni_sadrzaj>
    <derivirana_varijabla naziv="DomainObject.Predmet.ProtuStrankaListNazivFormatedOIB_1">
      <item>ALFA NEKRETNINE d.o.o. PULA, OIB 40377400670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ALFA NEKRETNINE d.o.o. PULA</izvorni_sadrzaj>
    <derivirana_varijabla naziv="DomainObject.Predmet.ProtustrankaIDrugi_1">ALFA NEKRETNINE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ALFA NEKRETNINE d.o.o. PULA, OIB 40377400670, Mutilska 5, 52100 Pula</izvorni_sadrzaj>
    <derivirana_varijabla naziv="DomainObject.Predmet.ProtustrankaIDrugiAdressOIB_1">ALFA NEKRETNINE d.o.o. PULA, OIB 40377400670, Mutilska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ALFA NEKRETNINE d.o.o. PULA</item>
    </izvorni_sadrzaj>
    <derivirana_varijabla naziv="DomainObject.Predmet.SudioniciListNaziv_1">
      <item>FINANCIJSKA AGENCIJA, RC RIJEKA, PODRUŽNICA PULA, PULA</item>
      <item>ALFA NEKRETNINE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ALFA NEKRETNINE d.o.o. PULA, OIB 40377400670, Mutilska 5,52100 Pula</item>
    </izvorni_sadrzaj>
    <derivirana_varijabla naziv="DomainObject.Predmet.SudioniciListAdressOIB_1">
      <item>FINANCIJSKA AGENCIJA, RC RIJEKA, PODRUŽNICA PULA, PULA, OIB 85821130368, Giardini 5,52100 Pula</item>
      <item>ALFA NEKRETNINE d.o.o. PULA, OIB 40377400670, Mutilska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40377400670</item>
    </izvorni_sadrzaj>
    <derivirana_varijabla naziv="DomainObject.Predmet.SudioniciListNazivOIB_1">
      <item>, OIB 85821130368</item>
      <item>, OIB 40377400670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1567</properties:Characters>
  <properties:Lines>48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2016-04-05T08:48:00Z</dcterms:created>
  <dc:creator>Jasmina Matika</dc:creator>
  <cp:lastModifiedBy>Jasmina Matika</cp:lastModifiedBy>
  <dcterms:modified xmlns:xsi="http://www.w3.org/2001/XMLSchema-instance" xsi:type="dcterms:W3CDTF">2016-04-05T08:56:00Z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