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ffc2b" w14:paraId="34ffc2b" w:rsidRDefault="00BB2B2B" w:rsidR="00BB2B2B">
      <w:pPr>
        <w15:collapsed w:val="false"/>
      </w:pPr>
      <w:bookmarkStart w:name="_GoBack" w:id="0"/>
      <w:bookmarkEnd w:id="0"/>
    </w:p>
    <w:p w:rsidRDefault="00BB2B2B" w:rsidR="00BB2B2B"/>
    <w:p w:rsidRDefault="003B395D" w:rsidR="00BB2B2B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2B2B" w:rsidR="00BB2B2B"/>
    <w:p w:rsidRDefault="00BB2B2B" w:rsidR="00BB2B2B">
      <w:r>
        <w:t>REPUBLIKA HRVATSKA</w:t>
      </w:r>
    </w:p>
    <w:p w:rsidRDefault="00BB2B2B" w:rsidR="00BB2B2B">
      <w:r>
        <w:t>TRGOVAČKI SUD U</w:t>
      </w:r>
      <w:r w:rsidR="00A81588">
        <w:t xml:space="preserve"> OSIJEKU</w:t>
      </w:r>
    </w:p>
    <w:p w:rsidRDefault="00A81588" w:rsidR="00A81588">
      <w:r>
        <w:t xml:space="preserve">STALNA SLUŽBA </w:t>
      </w:r>
      <w:r w:rsidR="00E13506">
        <w:t>U SLAVONSKOM BRODU</w:t>
      </w:r>
    </w:p>
    <w:p w:rsidRDefault="00A81588" w:rsidR="00A81588">
      <w:r>
        <w:t>Trg pobjede 13</w:t>
      </w:r>
    </w:p>
    <w:p w:rsidRDefault="00A81588" w:rsidR="00C327DB">
      <w:r>
        <w:t xml:space="preserve">35000 Slavonski Brod          </w:t>
      </w:r>
      <w:r w:rsidR="00BB2B2B">
        <w:t xml:space="preserve">                                                        Broj: </w:t>
      </w:r>
      <w:r w:rsidR="00E74265">
        <w:t>1/St-</w:t>
      </w:r>
      <w:r w:rsidR="008103BE">
        <w:t>1994/2016-8</w:t>
      </w:r>
    </w:p>
    <w:p w:rsidRDefault="00C327DB" w:rsidR="00C327DB"/>
    <w:p w:rsidRDefault="005C4426" w:rsidR="005C4426"/>
    <w:p w:rsidRDefault="00F770AA" w:rsidR="00F770AA"/>
    <w:p w:rsidRDefault="00547F6D" w:rsidP="00F770AA" w:rsidR="00A7106D">
      <w:pPr>
        <w:jc w:val="center"/>
        <w:rPr>
          <w:b/>
        </w:rPr>
      </w:pPr>
      <w:r>
        <w:rPr>
          <w:b/>
        </w:rPr>
        <w:t>FINANCIJSKA AGENCIJA</w:t>
      </w:r>
    </w:p>
    <w:p w:rsidRDefault="00547F6D" w:rsidP="007D089A" w:rsidR="00547F6D">
      <w:pPr>
        <w:jc w:val="center"/>
        <w:rPr>
          <w:b/>
        </w:rPr>
      </w:pPr>
      <w:r>
        <w:rPr>
          <w:b/>
        </w:rPr>
        <w:t xml:space="preserve">REGIONALNI CENTAR </w:t>
      </w:r>
      <w:r w:rsidR="00C83120">
        <w:rPr>
          <w:b/>
        </w:rPr>
        <w:t>ZAGREB</w:t>
      </w:r>
    </w:p>
    <w:p w:rsidRDefault="00C83120" w:rsidP="007D089A" w:rsidR="00C83120">
      <w:pPr>
        <w:jc w:val="center"/>
        <w:rPr>
          <w:b/>
        </w:rPr>
      </w:pPr>
      <w:r>
        <w:rPr>
          <w:b/>
        </w:rPr>
        <w:t>Odsjek za obradu osnova za plaćanje</w:t>
      </w:r>
    </w:p>
    <w:p w:rsidRDefault="00C83120" w:rsidP="007D089A" w:rsidR="00C83120">
      <w:pPr>
        <w:jc w:val="center"/>
        <w:rPr>
          <w:b/>
        </w:rPr>
      </w:pPr>
      <w:r>
        <w:rPr>
          <w:b/>
        </w:rPr>
        <w:t>Trg svibanjskih žrtava 1995. br. 1</w:t>
      </w:r>
    </w:p>
    <w:p w:rsidRDefault="00C83120" w:rsidP="007D089A" w:rsidR="00C83120">
      <w:pPr>
        <w:jc w:val="center"/>
        <w:rPr>
          <w:b/>
        </w:rPr>
      </w:pPr>
      <w:r>
        <w:rPr>
          <w:b/>
        </w:rPr>
        <w:t>Zagreb</w:t>
      </w:r>
    </w:p>
    <w:p w:rsidRDefault="00C83120" w:rsidP="007D089A" w:rsidR="00C83120">
      <w:pPr>
        <w:jc w:val="center"/>
        <w:rPr>
          <w:b/>
        </w:rPr>
      </w:pPr>
    </w:p>
    <w:p w:rsidRDefault="004D3F52" w:rsidP="007D089A" w:rsidR="004D3F52">
      <w:pPr>
        <w:jc w:val="center"/>
        <w:rPr>
          <w:b/>
        </w:rPr>
      </w:pPr>
    </w:p>
    <w:p w:rsidRDefault="004D3F52" w:rsidP="007D089A" w:rsidR="004D3F52">
      <w:pPr>
        <w:jc w:val="center"/>
        <w:rPr>
          <w:b/>
        </w:rPr>
      </w:pPr>
    </w:p>
    <w:p w:rsidRDefault="00E74265" w:rsidP="00E74265" w:rsidR="00E74265">
      <w:pPr>
        <w:ind w:firstLine="708"/>
      </w:pPr>
      <w:r>
        <w:t>Na Vaš posl.br.</w:t>
      </w:r>
      <w:r w:rsidR="005D6059">
        <w:t>KLASA:110-07/17-</w:t>
      </w:r>
      <w:r w:rsidR="00C83120">
        <w:t>01/33</w:t>
      </w:r>
    </w:p>
    <w:p w:rsidRDefault="004D3F52" w:rsidP="00E74265" w:rsidR="004D3F52">
      <w:pPr>
        <w:ind w:firstLine="708"/>
      </w:pPr>
      <w:r>
        <w:t xml:space="preserve">                      URBROJ:</w:t>
      </w:r>
      <w:r w:rsidR="007A7FD2">
        <w:t>08-</w:t>
      </w:r>
      <w:r w:rsidR="00C83120">
        <w:t>206-17-MAMI</w:t>
      </w:r>
    </w:p>
    <w:p w:rsidRDefault="004D3F52" w:rsidP="00E74265" w:rsidR="004D3F52">
      <w:pPr>
        <w:ind w:firstLine="708"/>
      </w:pPr>
    </w:p>
    <w:p w:rsidRDefault="004D3F52" w:rsidP="00E74265" w:rsidR="004D3F52">
      <w:pPr>
        <w:ind w:firstLine="708"/>
      </w:pPr>
    </w:p>
    <w:p w:rsidRDefault="004D3F52" w:rsidP="00FB490D" w:rsidR="00E74265" w:rsidRPr="00C83120">
      <w:pPr>
        <w:ind w:firstLine="708"/>
        <w:rPr>
          <w:b/>
        </w:rPr>
      </w:pPr>
      <w:r w:rsidRPr="00C83120">
        <w:rPr>
          <w:b/>
        </w:rPr>
        <w:t xml:space="preserve">Predmet: stečajni dužnik </w:t>
      </w:r>
      <w:r w:rsidR="00C83120" w:rsidRPr="00C83120">
        <w:rPr>
          <w:b/>
        </w:rPr>
        <w:t>GRACE BAR j.d.o.o., Slavka Batušića 1, Zagreb</w:t>
      </w:r>
    </w:p>
    <w:p w:rsidRDefault="00FB490D" w:rsidP="00FB490D" w:rsidR="00FB490D">
      <w:pPr>
        <w:ind w:firstLine="708"/>
      </w:pPr>
    </w:p>
    <w:p w:rsidRDefault="00FB490D" w:rsidP="00FB490D" w:rsidR="00FB490D">
      <w:pPr>
        <w:ind w:firstLine="708"/>
      </w:pPr>
    </w:p>
    <w:p w:rsidRDefault="007A7FD2" w:rsidP="00E74265" w:rsidR="00E74265" w:rsidRPr="00E74265">
      <w:pPr>
        <w:ind w:firstLine="708"/>
      </w:pPr>
      <w:r>
        <w:t xml:space="preserve">Vezano za Vaš dopis od </w:t>
      </w:r>
      <w:r w:rsidR="00C83120">
        <w:t>06.listopada</w:t>
      </w:r>
      <w:r>
        <w:t xml:space="preserve"> 2017.g., i</w:t>
      </w:r>
      <w:r w:rsidR="00DF5E7F">
        <w:t>zvješćujemo</w:t>
      </w:r>
      <w:r w:rsidR="00E74265">
        <w:t xml:space="preserve"> Vas da</w:t>
      </w:r>
      <w:r w:rsidR="004D3F52">
        <w:t xml:space="preserve"> </w:t>
      </w:r>
      <w:r w:rsidR="00DF5E7F">
        <w:t>ste</w:t>
      </w:r>
      <w:r w:rsidR="00E74265">
        <w:t xml:space="preserve"> </w:t>
      </w:r>
      <w:r w:rsidR="004D3F52">
        <w:t xml:space="preserve">iznos od </w:t>
      </w:r>
      <w:r w:rsidR="00C83120">
        <w:t>2.079,21</w:t>
      </w:r>
      <w:r w:rsidR="004D3F52">
        <w:t xml:space="preserve"> kn koji je zaplijenjen s računa dužnika </w:t>
      </w:r>
      <w:r w:rsidR="00C83120" w:rsidRPr="00C83120">
        <w:rPr>
          <w:b/>
        </w:rPr>
        <w:t>GRACE BAR j.d.o.o. za trgovinu i usluge, OIB 92206032381, Slavka Batušića 1, Zagreb</w:t>
      </w:r>
      <w:r w:rsidR="004D3F52">
        <w:t xml:space="preserve">, sukladno odredbi čl.112 Stečajnog zakona, </w:t>
      </w:r>
      <w:r w:rsidR="00DF5E7F">
        <w:t>dužni</w:t>
      </w:r>
      <w:r w:rsidR="004D3F52">
        <w:t xml:space="preserve"> uplatiti na depozitni račun Trgovačkog suda u Osijeku </w:t>
      </w:r>
      <w:r w:rsidR="004D3F52">
        <w:rPr>
          <w:sz w:val="22"/>
          <w:szCs w:val="22"/>
        </w:rPr>
        <w:t>IBAN HR31 2390001-1300000200</w:t>
      </w:r>
      <w:r w:rsidR="00DF5E7F">
        <w:rPr>
          <w:sz w:val="22"/>
          <w:szCs w:val="22"/>
        </w:rPr>
        <w:t>,</w:t>
      </w:r>
      <w:r w:rsidR="004D3F52">
        <w:rPr>
          <w:sz w:val="22"/>
          <w:szCs w:val="22"/>
        </w:rPr>
        <w:t xml:space="preserve"> poziv na broj odobrenja HR 05 221-</w:t>
      </w:r>
      <w:r w:rsidR="00C83120">
        <w:rPr>
          <w:sz w:val="22"/>
          <w:szCs w:val="22"/>
        </w:rPr>
        <w:t>1994</w:t>
      </w:r>
      <w:r>
        <w:rPr>
          <w:sz w:val="22"/>
          <w:szCs w:val="22"/>
        </w:rPr>
        <w:t>-</w:t>
      </w:r>
      <w:r w:rsidR="00DF5E7F">
        <w:rPr>
          <w:sz w:val="22"/>
          <w:szCs w:val="22"/>
        </w:rPr>
        <w:t>201</w:t>
      </w:r>
      <w:r>
        <w:rPr>
          <w:sz w:val="22"/>
          <w:szCs w:val="22"/>
        </w:rPr>
        <w:t>6</w:t>
      </w:r>
      <w:r w:rsidR="004D3F52">
        <w:rPr>
          <w:sz w:val="22"/>
          <w:szCs w:val="22"/>
        </w:rPr>
        <w:t>.</w:t>
      </w:r>
    </w:p>
    <w:p w:rsidRDefault="00E633C4" w:rsidP="00E74265" w:rsidR="00F770AA">
      <w:r>
        <w:tab/>
      </w:r>
    </w:p>
    <w:p w:rsidRDefault="007D089A" w:rsidR="007D089A"/>
    <w:p w:rsidRDefault="00A7106D" w:rsidP="00F770AA" w:rsidR="00F770AA">
      <w:pPr>
        <w:jc w:val="center"/>
      </w:pPr>
      <w:r>
        <w:t xml:space="preserve">U Slav.Brodu, </w:t>
      </w:r>
      <w:r w:rsidR="00C83120">
        <w:t>21</w:t>
      </w:r>
      <w:r w:rsidR="00DF5E7F">
        <w:t>.studenog</w:t>
      </w:r>
      <w:r>
        <w:t xml:space="preserve"> 2017</w:t>
      </w:r>
      <w:r w:rsidR="00F770AA">
        <w:t>.g.</w:t>
      </w:r>
    </w:p>
    <w:p w:rsidRDefault="00F770AA" w:rsidP="00F770AA" w:rsidR="00F770AA">
      <w:pPr>
        <w:jc w:val="center"/>
      </w:pPr>
    </w:p>
    <w:p w:rsidRDefault="00F770AA" w:rsidP="00F770AA" w:rsidR="00F770AA">
      <w:pPr>
        <w:jc w:val="center"/>
      </w:pPr>
    </w:p>
    <w:p w:rsidRDefault="00F770AA" w:rsidP="00F770AA" w:rsidR="00F770AA">
      <w:pPr>
        <w:jc w:val="right"/>
      </w:pPr>
    </w:p>
    <w:p w:rsidRDefault="00E633C4" w:rsidP="00F770AA" w:rsidR="00F770AA">
      <w:pPr>
        <w:jc w:val="right"/>
      </w:pPr>
      <w:r>
        <w:t>STEČAJNA SUTKINJA</w:t>
      </w:r>
      <w:r w:rsidR="00F770AA">
        <w:t>:</w:t>
      </w:r>
    </w:p>
    <w:p w:rsidRDefault="00F770AA" w:rsidP="00F770AA" w:rsidR="00F770AA">
      <w:pPr>
        <w:jc w:val="right"/>
      </w:pPr>
      <w:r>
        <w:t>Vesna Vukelić</w:t>
      </w:r>
    </w:p>
    <w:p w:rsidRDefault="004D3F52" w:rsidP="00F770AA" w:rsidR="004D3F52">
      <w:pPr>
        <w:jc w:val="right"/>
      </w:pPr>
    </w:p>
    <w:p w:rsidRDefault="00E74265" w:rsidP="00E74265" w:rsidR="00E633C4">
      <w:r>
        <w:t>Dostaviti</w:t>
      </w:r>
      <w:r w:rsidR="00FB490D">
        <w:t xml:space="preserve"> putem mrežne stanice e-Oglasna ploča suda</w:t>
      </w:r>
      <w:r>
        <w:t>:</w:t>
      </w:r>
    </w:p>
    <w:p w:rsidRDefault="00FB490D" w:rsidP="00E74265" w:rsidR="00E74265">
      <w:r>
        <w:t xml:space="preserve">-FINA RC </w:t>
      </w:r>
      <w:r w:rsidR="00C83120">
        <w:t>Zagreb</w:t>
      </w:r>
    </w:p>
    <w:p w:rsidRDefault="003B395D" w:rsidP="003B395D" w:rsidR="003B395D" w:rsidRPr="003B395D">
      <w:pPr>
        <w:ind w:firstLine="720" w:left="4320"/>
        <w:jc w:val="both"/>
        <w:rPr>
          <w:sz w:val="22"/>
          <w:szCs w:val="22"/>
        </w:rPr>
      </w:pPr>
    </w:p>
    <w:p w:rsidRDefault="001D15D5" w:rsidR="001D15D5" w:rsidRPr="003B395D"/>
    <w:p w:rsidRDefault="00043B3C" w:rsidR="00043B3C"/>
    <w:sectPr w:rsidR="00043B3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AD7AA8"/>
    <w:multiLevelType w:val="hybridMultilevel"/>
    <w:tmpl w:val="A0E63114"/>
    <w:lvl w:tplc="80223E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0C05764"/>
    <w:multiLevelType w:val="hybridMultilevel"/>
    <w:tmpl w:val="CBFE730A"/>
    <w:lvl w:tplc="0409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2B2B"/>
    <w:rsid w:val="000362C6"/>
    <w:rsid w:val="00043B3C"/>
    <w:rsid w:val="000A6B0A"/>
    <w:rsid w:val="000F12B6"/>
    <w:rsid w:val="001D15D5"/>
    <w:rsid w:val="00231B23"/>
    <w:rsid w:val="00276726"/>
    <w:rsid w:val="003A2A0C"/>
    <w:rsid w:val="003B367C"/>
    <w:rsid w:val="003B395D"/>
    <w:rsid w:val="003D474F"/>
    <w:rsid w:val="00445355"/>
    <w:rsid w:val="00460A14"/>
    <w:rsid w:val="00473352"/>
    <w:rsid w:val="004D3F52"/>
    <w:rsid w:val="00530CB4"/>
    <w:rsid w:val="00547F6D"/>
    <w:rsid w:val="0055632B"/>
    <w:rsid w:val="00577433"/>
    <w:rsid w:val="005B7432"/>
    <w:rsid w:val="005C4426"/>
    <w:rsid w:val="005D6059"/>
    <w:rsid w:val="00603307"/>
    <w:rsid w:val="00697DB5"/>
    <w:rsid w:val="00743FAA"/>
    <w:rsid w:val="00775892"/>
    <w:rsid w:val="00777DF7"/>
    <w:rsid w:val="007973C0"/>
    <w:rsid w:val="007A7FD2"/>
    <w:rsid w:val="007D089A"/>
    <w:rsid w:val="007D3499"/>
    <w:rsid w:val="0080437D"/>
    <w:rsid w:val="008103BE"/>
    <w:rsid w:val="0081234E"/>
    <w:rsid w:val="00897B6C"/>
    <w:rsid w:val="008F580F"/>
    <w:rsid w:val="009B00D6"/>
    <w:rsid w:val="009E2C9B"/>
    <w:rsid w:val="00A02EF6"/>
    <w:rsid w:val="00A377E5"/>
    <w:rsid w:val="00A7106D"/>
    <w:rsid w:val="00A81588"/>
    <w:rsid w:val="00AC6832"/>
    <w:rsid w:val="00AF1EAB"/>
    <w:rsid w:val="00B4134E"/>
    <w:rsid w:val="00BB2B2B"/>
    <w:rsid w:val="00C10F72"/>
    <w:rsid w:val="00C327DB"/>
    <w:rsid w:val="00C44C24"/>
    <w:rsid w:val="00C83120"/>
    <w:rsid w:val="00CC79AA"/>
    <w:rsid w:val="00D50398"/>
    <w:rsid w:val="00D52C4C"/>
    <w:rsid w:val="00DB3B69"/>
    <w:rsid w:val="00DB4236"/>
    <w:rsid w:val="00DF5E7F"/>
    <w:rsid w:val="00E13506"/>
    <w:rsid w:val="00E323B1"/>
    <w:rsid w:val="00E35886"/>
    <w:rsid w:val="00E530EA"/>
    <w:rsid w:val="00E633C4"/>
    <w:rsid w:val="00E74265"/>
    <w:rsid w:val="00E85BC0"/>
    <w:rsid w:val="00E92C45"/>
    <w:rsid w:val="00EA2744"/>
    <w:rsid w:val="00EC6B7B"/>
    <w:rsid w:val="00EF0423"/>
    <w:rsid w:val="00EF70DE"/>
    <w:rsid w:val="00F03B6F"/>
    <w:rsid w:val="00F770AA"/>
    <w:rsid w:val="00F931EF"/>
    <w:rsid w:val="00FB4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377E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06D"/>
    <w:pPr>
      <w:ind w:left="720"/>
      <w:contextualSpacing/>
    </w:pPr>
  </w:style>
  <w:style w:customStyle="true" w:styleId="xbe" w:type="character">
    <w:name w:val="_xbe"/>
    <w:basedOn w:val="Zadanifontodlomka"/>
    <w:rsid w:val="00D52C4C"/>
  </w:style>
  <w:style w:styleId="Tekstrezerviranogmjesta" w:type="character">
    <w:name w:val="Placeholder Text"/>
    <w:basedOn w:val="Zadanifontodlomka"/>
    <w:uiPriority w:val="99"/>
    <w:semiHidden/>
    <w:rsid w:val="00E323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23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23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23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23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377E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06D"/>
    <w:pPr>
      <w:ind w:left="720"/>
      <w:contextualSpacing/>
    </w:pPr>
  </w:style>
  <w:style w:customStyle="1" w:styleId="xbe" w:type="character">
    <w:name w:val="_xbe"/>
    <w:basedOn w:val="Zadanifontodlomka"/>
    <w:rsid w:val="00D52C4C"/>
  </w:style>
  <w:style w:styleId="Tekstrezerviranogmjesta" w:type="character">
    <w:name w:val="Placeholder Text"/>
    <w:basedOn w:val="Zadanifontodlomka"/>
    <w:uiPriority w:val="99"/>
    <w:semiHidden/>
    <w:rsid w:val="00E323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23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23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23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23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1994</izvorni_sadrzaj>
    <derivirana_varijabla naziv="DomainObject.Predmet.Broj_1">1994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17. siječnja 2017.</izvorni_sadrzaj>
    <derivirana_varijabla naziv="DomainObject.Predmet.DatumArhiviranja_1">17. siječnja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listopada 2016.</izvorni_sadrzaj>
    <derivirana_varijabla naziv="DomainObject.Predmet.DatumRjesavanja_1">10. listopada 2016.</derivirana_varijabla>
  </DomainObject.Predmet.DatumRjesavanja>
  <DomainObject.Predmet.DatumRokaCuvanja>
    <izvorni_sadrzaj>25. listopada 2026.</izvorni_sadrzaj>
    <derivirana_varijabla naziv="DomainObject.Predmet.DatumRokaCuvanja_1">25. listopada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17. siječnja 2017.</izvorni_sadrzaj>
    <derivirana_varijabla naziv="DomainObject.Predmet.DatumZatvaranja_1">17. siječnja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hr.ibm.icms.common.model.sluzbeneosobe.UstrojstvenaJedinica@58105810[id=1000000655, dbStatus=null, naziv=Sudska arhiva TSOS SS SB, oznaka=null, sudac=null]</izvorni_sadrzaj>
    <derivirana_varijabla naziv="DomainObject.Predmet.MjestoCuvanja_1">hr.ibm.icms.common.model.sluzbeneosobe.UstrojstvenaJedinica@58105810[id=1000000655, dbStatus=null, naziv=Sudska arhiva TSOS SS SB,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Stečajnog zakona</izvorni_sadrzaj>
    <derivirana_varijabla naziv="DomainObject.Predmet.Opis_1">čl. 429. st. 1.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St-1994/2016</izvorni_sadrzaj>
    <derivirana_varijabla naziv="DomainObject.Predmet.OznakaBroj_1">St-1994/2016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>spis kod suca od 6.10-</izvorni_sadrzaj>
    <derivirana_varijabla naziv="DomainObject.Predmet.PrimjedbaSuca_1">spis kod suca od 6.10-</derivirana_varijabla>
  </DomainObject.Predmet.PrimjedbaSuca>
  <DomainObject.Predmet.ProtustrankaFormated>
    <izvorni_sadrzaj>  GRACE BAR j.d.o.o.</izvorni_sadrzaj>
    <derivirana_varijabla naziv="DomainObject.Predmet.ProtustrankaFormated_1">  GRACE BAR j.d.o.o.</derivirana_varijabla>
  </DomainObject.Predmet.ProtustrankaFormated>
  <DomainObject.Predmet.ProtustrankaFormatedOIB>
    <izvorni_sadrzaj>  GRACE BAR j.d.o.o., OIB 92206032381</izvorni_sadrzaj>
    <derivirana_varijabla naziv="DomainObject.Predmet.ProtustrankaFormatedOIB_1">  GRACE BAR j.d.o.o., OIB 92206032381</derivirana_varijabla>
  </DomainObject.Predmet.ProtustrankaFormatedOIB>
  <DomainObject.Predmet.ProtustrankaFormatedWithAdress>
    <izvorni_sadrzaj> GRACE BAR j.d.o.o., Slavka Batušića 1, 10000 Zagreb</izvorni_sadrzaj>
    <derivirana_varijabla naziv="DomainObject.Predmet.ProtustrankaFormatedWithAdress_1"> GRACE BAR j.d.o.o., Slavka Batušića 1, 10000 Zagreb</derivirana_varijabla>
  </DomainObject.Predmet.ProtustrankaFormatedWithAdress>
  <DomainObject.Predmet.ProtustrankaFormatedWithAdressOIB>
    <izvorni_sadrzaj> GRACE BAR j.d.o.o., OIB 92206032381, Slavka Batušića 1, 10000 Zagreb</izvorni_sadrzaj>
    <derivirana_varijabla naziv="DomainObject.Predmet.ProtustrankaFormatedWithAdressOIB_1"> GRACE BAR j.d.o.o., OIB 92206032381, Slavka Batušića 1, 10000 Zagreb</derivirana_varijabla>
  </DomainObject.Predmet.ProtustrankaFormatedWithAdressOIB>
  <DomainObject.Predmet.ProtustrankaWithAdress>
    <izvorni_sadrzaj>GRACE BAR j.d.o.o. Slavka Batušića 1, 10000 Zagreb</izvorni_sadrzaj>
    <derivirana_varijabla naziv="DomainObject.Predmet.ProtustrankaWithAdress_1">GRACE BAR j.d.o.o. Slavka Batušića 1, 10000 Zagreb</derivirana_varijabla>
  </DomainObject.Predmet.ProtustrankaWithAdress>
  <DomainObject.Predmet.ProtustrankaWithAdressOIB>
    <izvorni_sadrzaj>GRACE BAR j.d.o.o., OIB 92206032381, Slavka Batušića 1, 10000 Zagreb</izvorni_sadrzaj>
    <derivirana_varijabla naziv="DomainObject.Predmet.ProtustrankaWithAdressOIB_1">GRACE BAR j.d.o.o., OIB 92206032381, Slavka Batušića 1, 10000 Zagreb</derivirana_varijabla>
  </DomainObject.Predmet.ProtustrankaWithAdressOIB>
  <DomainObject.Predmet.ProtustrankaNazivFormated>
    <izvorni_sadrzaj>GRACE BAR j.d.o.o.</izvorni_sadrzaj>
    <derivirana_varijabla naziv="DomainObject.Predmet.ProtustrankaNazivFormated_1">GRACE BAR j.d.o.o.</derivirana_varijabla>
  </DomainObject.Predmet.ProtustrankaNazivFormated>
  <DomainObject.Predmet.ProtustrankaNazivFormatedOIB>
    <izvorni_sadrzaj>GRACE BAR j.d.o.o., OIB 92206032381</izvorni_sadrzaj>
    <derivirana_varijabla naziv="DomainObject.Predmet.ProtustrankaNazivFormatedOIB_1">GRACE BAR j.d.o.o., OIB 92206032381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arhiva TSOS SS SB</izvorni_sadrzaj>
    <derivirana_varijabla naziv="DomainObject.Predmet.TrenutnaLokacijaSpisa.Naziv_1">Sudska arhiva TSOS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62567.94</izvorni_sadrzaj>
    <derivirana_varijabla naziv="DomainObject.Predmet.TrenutnaVrijednost_1">62567.94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GRACE BAR j.d.o.o.</item>
    </izvorni_sadrzaj>
    <derivirana_varijabla naziv="DomainObject.Predmet.ProtuStrankaListFormated_1">
      <item>GRACE BAR j.d.o.o.</item>
    </derivirana_varijabla>
  </DomainObject.Predmet.ProtuStrankaListFormated>
  <DomainObject.Predmet.ProtuStrankaListFormatedOIB>
    <izvorni_sadrzaj>
      <item>GRACE BAR j.d.o.o., OIB 92206032381</item>
    </izvorni_sadrzaj>
    <derivirana_varijabla naziv="DomainObject.Predmet.ProtuStrankaListFormatedOIB_1">
      <item>GRACE BAR j.d.o.o., OIB 92206032381</item>
    </derivirana_varijabla>
  </DomainObject.Predmet.ProtuStrankaListFormatedOIB>
  <DomainObject.Predmet.ProtuStrankaListFormatedWithAdress>
    <izvorni_sadrzaj>
      <item>GRACE BAR j.d.o.o., Slavka Batušića 1, 10000 Zagreb</item>
    </izvorni_sadrzaj>
    <derivirana_varijabla naziv="DomainObject.Predmet.ProtuStrankaListFormatedWithAdress_1">
      <item>GRACE BAR j.d.o.o., Slavka Batušića 1, 10000 Zagreb</item>
    </derivirana_varijabla>
  </DomainObject.Predmet.ProtuStrankaListFormatedWithAdress>
  <DomainObject.Predmet.ProtuStrankaListFormatedWithAdressOIB>
    <izvorni_sadrzaj>
      <item>GRACE BAR j.d.o.o., OIB 92206032381, Slavka Batušića 1, 10000 Zagreb</item>
    </izvorni_sadrzaj>
    <derivirana_varijabla naziv="DomainObject.Predmet.ProtuStrankaListFormatedWithAdressOIB_1">
      <item>GRACE BAR j.d.o.o., OIB 92206032381, Slavka Batušića 1, 10000 Zagreb</item>
    </derivirana_varijabla>
  </DomainObject.Predmet.ProtuStrankaListFormatedWithAdressOIB>
  <DomainObject.Predmet.ProtuStrankaListNazivFormated>
    <izvorni_sadrzaj>
      <item>GRACE BAR j.d.o.o.</item>
    </izvorni_sadrzaj>
    <derivirana_varijabla naziv="DomainObject.Predmet.ProtuStrankaListNazivFormated_1">
      <item>GRACE BAR j.d.o.o.</item>
    </derivirana_varijabla>
  </DomainObject.Predmet.ProtuStrankaListNazivFormated>
  <DomainObject.Predmet.ProtuStrankaListNazivFormatedOIB>
    <izvorni_sadrzaj>
      <item>GRACE BAR j.d.o.o., OIB 92206032381</item>
    </izvorni_sadrzaj>
    <derivirana_varijabla naziv="DomainObject.Predmet.ProtuStrankaListNazivFormatedOIB_1">
      <item>GRACE BAR j.d.o.o., OIB 92206032381</item>
    </derivirana_varijabla>
  </DomainObject.Predmet.ProtuStrankaListNazivFormatedOIB>
  <DomainObject.Predmet.OstaliListFormated>
    <izvorni_sadrzaj>
      <item>ALEKSANDAR GAGRICA</item>
    </izvorni_sadrzaj>
    <derivirana_varijabla naziv="DomainObject.Predmet.OstaliListFormated_1">
      <item>ALEKSANDAR GAGRICA</item>
    </derivirana_varijabla>
  </DomainObject.Predmet.OstaliListFormated>
  <DomainObject.Predmet.OstaliListFormatedOIB>
    <izvorni_sadrzaj>
      <item>ALEKSANDAR GAGRICA, OIB 00477278257</item>
    </izvorni_sadrzaj>
    <derivirana_varijabla naziv="DomainObject.Predmet.OstaliListFormatedOIB_1">
      <item>ALEKSANDAR GAGRICA, OIB 00477278257</item>
    </derivirana_varijabla>
  </DomainObject.Predmet.OstaliListFormatedOIB>
  <DomainObject.Predmet.OstaliListFormatedWithAdress>
    <izvorni_sadrzaj>
      <item>ALEKSANDAR GAGRICA, SLAVKA BATUŠIĆA 1, 10000 Zagreb</item>
    </izvorni_sadrzaj>
    <derivirana_varijabla naziv="DomainObject.Predmet.OstaliListFormatedWithAdress_1">
      <item>ALEKSANDAR GAGRICA, SLAVKA BATUŠIĆA 1, 10000 Zagreb</item>
    </derivirana_varijabla>
  </DomainObject.Predmet.OstaliListFormatedWithAdress>
  <DomainObject.Predmet.OstaliListFormatedWithAdressOIB>
    <izvorni_sadrzaj>
      <item>ALEKSANDAR GAGRICA, OIB 00477278257, SLAVKA BATUŠIĆA 1, 10000 Zagreb</item>
    </izvorni_sadrzaj>
    <derivirana_varijabla naziv="DomainObject.Predmet.OstaliListFormatedWithAdressOIB_1">
      <item>ALEKSANDAR GAGRICA, OIB 00477278257, SLAVKA BATUŠIĆA 1, 10000 Zagreb</item>
    </derivirana_varijabla>
  </DomainObject.Predmet.OstaliListFormatedWithAdressOIB>
  <DomainObject.Predmet.OstaliListNazivFormated>
    <izvorni_sadrzaj>
      <item>ALEKSANDAR GAGRICA</item>
    </izvorni_sadrzaj>
    <derivirana_varijabla naziv="DomainObject.Predmet.OstaliListNazivFormated_1">
      <item>ALEKSANDAR GAGRICA</item>
    </derivirana_varijabla>
  </DomainObject.Predmet.OstaliListNazivFormated>
  <DomainObject.Predmet.OstaliListNazivFormatedOIB>
    <izvorni_sadrzaj>
      <item>ALEKSANDAR GAGRICA, OIB 00477278257</item>
    </izvorni_sadrzaj>
    <derivirana_varijabla naziv="DomainObject.Predmet.OstaliListNazivFormatedOIB_1">
      <item>ALEKSANDAR GAGRICA, OIB 00477278257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GRACE BAR j.d.o.o.</izvorni_sadrzaj>
    <derivirana_varijabla naziv="DomainObject.Predmet.ProtustrankaIDrugi_1">GRACE BAR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GRACE BAR j.d.o.o., OIB 92206032381, Slavka Batušića 1, 10000 Zagreb</izvorni_sadrzaj>
    <derivirana_varijabla naziv="DomainObject.Predmet.ProtustrankaIDrugiAdressOIB_1">GRACE BAR j.d.o.o., OIB 92206032381, Slavka Batušića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listopada 2016.</izvorni_sadrzaj>
    <derivirana_varijabla naziv="DomainObject.Predmet.OdlukaRjesenje.DatumDonosenjaOdluke_1">7. listopada 2016.</derivirana_varijabla>
  </DomainObject.Predmet.OdlukaRjesenje.DatumDonosenjaOdluke>
  <DomainObject.Predmet.OdlukaRjesenje.DatumPravomocnosti>
    <izvorni_sadrzaj>25. listopada 2016.</izvorni_sadrzaj>
    <derivirana_varijabla naziv="DomainObject.Predmet.OdlukaRjesenje.DatumPravomocnosti_1">25. listopada 2016.</derivirana_varijabla>
  </DomainObject.Predmet.OdlukaRjesenje.DatumPravomocnosti>
  <DomainObject.Predmet.OdlukaRjesenje.Oznaka>
    <izvorni_sadrzaj>St-1994/2016-4</izvorni_sadrzaj>
    <derivirana_varijabla naziv="DomainObject.Predmet.OdlukaRjesenje.Oznaka_1">St-1994/2016-4</derivirana_varijabla>
  </DomainObject.Predmet.OdlukaRjesenje.Oznaka>
  <DomainObject.Predmet.SudioniciListNaziv>
    <izvorni_sadrzaj>
      <item>GRACE BAR j.d.o.o.</item>
      <item>FINA Regionalni centar Zagreb</item>
      <item>ALEKSANDAR GAGRICA</item>
    </izvorni_sadrzaj>
    <derivirana_varijabla naziv="DomainObject.Predmet.SudioniciListNaziv_1">
      <item>GRACE BAR j.d.o.o.</item>
      <item>FINA Regionalni centar Zagreb</item>
      <item>ALEKSANDAR GAGRICA</item>
    </derivirana_varijabla>
  </DomainObject.Predmet.SudioniciListNaziv>
  <DomainObject.Predmet.SudioniciListAdressOIB>
    <izvorni_sadrzaj>
      <item>GRACE BAR j.d.o.o., OIB 92206032381, Slavka Batušića 1,10000 Zagreb</item>
      <item>FINA Regionalni centar Zagreb, OIB 85821130368, Trg svibanjskih žrtava 1995. 1,10000 Zagreb</item>
      <item>ALEKSANDAR GAGRICA, OIB 00477278257, SLAVKA BATUŠIĆA 1,10000 Zagreb</item>
    </izvorni_sadrzaj>
    <derivirana_varijabla naziv="DomainObject.Predmet.SudioniciListAdressOIB_1">
      <item>GRACE BAR j.d.o.o., OIB 92206032381, Slavka Batušića 1,10000 Zagreb</item>
      <item>FINA Regionalni centar Zagreb, OIB 85821130368, Trg svibanjskih žrtava 1995. 1,10000 Zagreb</item>
      <item>ALEKSANDAR GAGRICA, OIB 00477278257, SLAVKA BATUŠIĆA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92206032381</item>
      <item>, OIB 85821130368</item>
      <item>, OIB 00477278257</item>
    </izvorni_sadrzaj>
    <derivirana_varijabla naziv="DomainObject.Predmet.SudioniciListNazivOIB_1">
      <item>, OIB 92206032381</item>
      <item>, OIB 85821130368</item>
      <item>, OIB 00477278257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127</properties:Words>
  <properties:Characters>787</properties:Characters>
  <properties:Lines>45</properties:Lines>
  <properties:Paragraphs>19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2017-06-20T10:10:00Z</dcterms:created>
  <dc:creator>Korisnik</dc:creator>
  <cp:lastModifiedBy>wsadmin</cp:lastModifiedBy>
  <cp:lastPrinted>2017-11-21T07:21:00Z</cp:lastPrinted>
  <dcterms:modified xmlns:xsi="http://www.w3.org/2001/XMLSchema-instance" xsi:type="dcterms:W3CDTF">2017-11-21T12:49:00Z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