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bd56" w14:paraId="16cbd56" w:rsidRDefault="00574529" w:rsidP="001940FB" w:rsidR="00574529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3D09A1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574529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574529" w:rsidP="00AA6BCF" w:rsidR="00574529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574529" w:rsidP="00574529" w:rsidR="00574529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574529" w:rsidP="00574529" w:rsidR="00574529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574529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574529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574529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770FB3">
        <w:rPr>
          <w:rFonts w:cs="Calibri" w:eastAsia="Arial Unicode MS" w:hAnsi="Calibri" w:ascii="Calibri"/>
          <w:kern w:val="1"/>
          <w:lang w:eastAsia="ar-SA" w:val="hr-HR"/>
        </w:rPr>
        <w:t>MIRELA GORETA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770FB3" w:rsidRPr="00770FB3">
        <w:rPr>
          <w:rFonts w:cs="Calibri" w:hAnsi="Calibri" w:ascii="Calibri"/>
        </w:rPr>
        <w:t xml:space="preserve">140.625,45 </w:t>
      </w:r>
      <w:r w:rsidR="00BF6B4A" w:rsidRPr="00BF6B4A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="0057452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 iznosu od </w:t>
      </w:r>
      <w:r w:rsidR="00770FB3" w:rsidRPr="00770FB3">
        <w:rPr>
          <w:rFonts w:cs="Calibri" w:hAnsi="Calibri" w:ascii="Calibri"/>
        </w:rPr>
        <w:t>128.620,37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770FB3" w:rsidRPr="00770FB3">
        <w:rPr>
          <w:rFonts w:cs="Calibri" w:hAnsi="Calibri" w:ascii="Calibri"/>
        </w:rPr>
        <w:t>12.005,08 kn</w:t>
      </w:r>
      <w:r w:rsidR="00770FB3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574529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574529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574529" w:rsidRPr="00574529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574529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574529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70FB3" w:rsidP="002D3778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770FB3">
              <w:rPr>
                <w:rFonts w:cs="Calibri" w:hAnsi="Calibri" w:ascii="Calibri"/>
              </w:rPr>
              <w:t>MIRELA GORETA, Pujanke 22, Split</w:t>
            </w:r>
            <w:r>
              <w:rPr>
                <w:rFonts w:cs="Calibri" w:hAnsi="Calibri" w:ascii="Calibri"/>
              </w:rPr>
              <w:t>,</w:t>
            </w:r>
            <w:r w:rsidRPr="00770FB3">
              <w:rPr>
                <w:rFonts w:cs="Calibri" w:hAnsi="Calibri" w:ascii="Calibri"/>
              </w:rPr>
              <w:t xml:space="preserve"> 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770FB3">
              <w:rPr>
                <w:rFonts w:cs="Calibri" w:hAnsi="Calibri" w:ascii="Calibri"/>
              </w:rPr>
              <w:t>00168339532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70FB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770FB3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770FB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70FB3">
              <w:rPr>
                <w:rFonts w:cs="Calibri" w:hAnsi="Calibri" w:ascii="Calibri"/>
              </w:rPr>
              <w:t>140.625,45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770FB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70FB3">
              <w:rPr>
                <w:rFonts w:cs="Calibri" w:hAnsi="Calibri" w:ascii="Calibri"/>
              </w:rPr>
              <w:t>128.620,37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770FB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70FB3">
              <w:rPr>
                <w:rFonts w:cs="Calibri" w:hAnsi="Calibri" w:ascii="Calibri"/>
              </w:rPr>
              <w:t>12.005,08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574529" w:rsidP="00574529" w:rsidR="0057452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F251B" w:rsidP="003677EE" w:rsidR="003677EE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77EE" w:rsidP="003677EE" w:rsidR="003677EE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3677EE" w:rsidP="003677EE" w:rsidR="003677EE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3677EE" w:rsidP="003677EE" w:rsidR="003677EE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D73" w:rsidR="00863D73">
      <w:pPr>
        <w:spacing w:after="0"/>
      </w:pPr>
      <w:r>
        <w:separator/>
      </w:r>
    </w:p>
  </w:endnote>
  <w:endnote w:id="0" w:type="continuationSeparator">
    <w:p w:rsidRDefault="00863D73" w:rsidR="00863D7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1F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D73" w:rsidR="00863D73">
      <w:pPr>
        <w:spacing w:after="0"/>
      </w:pPr>
      <w:r>
        <w:separator/>
      </w:r>
    </w:p>
  </w:footnote>
  <w:footnote w:id="0" w:type="continuationSeparator">
    <w:p w:rsidRDefault="00863D73" w:rsidR="00863D7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1FD3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1758E82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3B2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37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677EE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09A1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A7D31"/>
    <w:rsid w:val="004B0A38"/>
    <w:rsid w:val="004B2FC1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618C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675E3"/>
    <w:rsid w:val="005707FA"/>
    <w:rsid w:val="00571651"/>
    <w:rsid w:val="00573CEC"/>
    <w:rsid w:val="005741EF"/>
    <w:rsid w:val="00574529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4039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0FB3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3D73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46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D47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886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251B"/>
    <w:rsid w:val="00AF34A4"/>
    <w:rsid w:val="00B02429"/>
    <w:rsid w:val="00B03187"/>
    <w:rsid w:val="00B04819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3785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1FD3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2776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F1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FD3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FD3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FD3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FD3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F1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FD3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FD3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FD3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FD3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1441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2018-08-23T10:45:00Z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2018-08-23T11:52:00Z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St-651/2017-256 / Podnesak - Podnesak (-256.docx)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