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c9bf" w14:paraId="a58c9bf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1D6B79">
        <w:t>706</w:t>
      </w:r>
      <w:r>
        <w:t>/1</w:t>
      </w:r>
      <w:r w:rsidR="00A2677E">
        <w:t>6</w:t>
      </w:r>
      <w:r>
        <w:t>-</w:t>
      </w:r>
      <w:r w:rsidR="001D6B79">
        <w:t>9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1D6B79">
        <w:t>INVENTUM j.</w:t>
      </w:r>
      <w:r w:rsidR="008E7626">
        <w:t xml:space="preserve">d.o.o., Zadar, </w:t>
      </w:r>
      <w:r w:rsidR="001D6B79">
        <w:t>Mihovila Klaića 2,</w:t>
      </w:r>
      <w:r w:rsidR="008E7626">
        <w:t xml:space="preserve"> OIB: </w:t>
      </w:r>
      <w:r w:rsidR="001D6B79">
        <w:t>99148267503</w:t>
      </w:r>
      <w:r w:rsidR="00F81A36" w:rsidRPr="001C5505">
        <w:t xml:space="preserve">,  </w:t>
      </w:r>
      <w:r w:rsidR="003A0A6A" w:rsidRPr="001C5505">
        <w:t xml:space="preserve">dana </w:t>
      </w:r>
      <w:r w:rsidR="008E7626">
        <w:t xml:space="preserve">30. svibnja </w:t>
      </w:r>
      <w:r w:rsidR="00A2677E">
        <w:t>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1D6B79">
        <w:t>INVENTUM j.d.o.o., Zadar, Mihovila Klaića 2, OIB: 99148267503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1D6B79">
        <w:t>706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206FCF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1D6B79">
        <w:t xml:space="preserve">INVENTUM j.d.o.o., </w:t>
      </w:r>
      <w:r w:rsidR="00025133">
        <w:t xml:space="preserve"> Zadar </w:t>
      </w:r>
      <w:r>
        <w:t>pokrenut je prethodni postupak i određeno ročište za utvrđivanje uvjeta za otvaranje stečajnog postupk</w:t>
      </w:r>
      <w:r w:rsidR="008E7626">
        <w:t>a</w:t>
      </w:r>
      <w:r w:rsidR="001D6B79">
        <w:t>. Na navedeno ročište pristupio</w:t>
      </w:r>
      <w:r w:rsidR="008E7626">
        <w:t xml:space="preserve"> </w:t>
      </w:r>
      <w:r w:rsidR="001D6B79">
        <w:t>je zastupnik</w:t>
      </w:r>
      <w:r>
        <w:t xml:space="preserve"> po za</w:t>
      </w:r>
      <w:r w:rsidR="008E7626">
        <w:t>konu stečajnog dužnika i iskaza</w:t>
      </w:r>
      <w:r w:rsidR="001D6B79">
        <w:t>o</w:t>
      </w:r>
      <w:r>
        <w:t xml:space="preserve"> da stečajni dužnik </w:t>
      </w:r>
      <w:r w:rsidR="001D6B79">
        <w:t>što se tiče imovine ima samo jedno računalo</w:t>
      </w:r>
      <w:r>
        <w:t xml:space="preserve">, da </w:t>
      </w:r>
      <w:r w:rsidR="00206FCF">
        <w:t xml:space="preserve"> ne </w:t>
      </w:r>
      <w:r>
        <w:t>posluje</w:t>
      </w:r>
      <w:r w:rsidR="00206FCF">
        <w:t xml:space="preserve"> i nema zaposlenika</w:t>
      </w:r>
      <w:r w:rsidR="008E7626">
        <w:t>,</w:t>
      </w:r>
      <w:r>
        <w:t xml:space="preserve"> te da je račun u blokadi za iznos od </w:t>
      </w:r>
      <w:r w:rsidR="001D6B79">
        <w:t>70.</w:t>
      </w:r>
      <w:r w:rsidR="008E7626">
        <w:t>000,00</w:t>
      </w:r>
      <w:r>
        <w:t xml:space="preserve"> kun</w:t>
      </w:r>
      <w:r w:rsidR="008E7626">
        <w:t>a</w:t>
      </w:r>
      <w:r w:rsidR="00206FCF">
        <w:t xml:space="preserve">, 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8E7626">
        <w:t>30. svibnja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1D6B79">
      <w:t>706</w:t>
    </w:r>
    <w:r w:rsidR="00025133">
      <w:t>/16-9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85275"/>
    <w:rsid w:val="000A7106"/>
    <w:rsid w:val="000A7A8A"/>
    <w:rsid w:val="00146A4A"/>
    <w:rsid w:val="0017733B"/>
    <w:rsid w:val="001C5505"/>
    <w:rsid w:val="001D6B79"/>
    <w:rsid w:val="00206FCF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30B4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8E7626"/>
    <w:rsid w:val="00914580"/>
    <w:rsid w:val="00933E53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B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B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INVENTUM j.d.o.o. za projektiranje i usluge</izvorni_sadrzaj>
    <derivirana_varijabla naziv="DomainObject.Predmet.ProtustrankaFormated_1">  INVENTUM j.d.o.o. za projektiranje i usluge</derivirana_varijabla>
  </DomainObject.Predmet.ProtustrankaFormated>
  <DomainObject.Predmet.ProtustrankaFormatedOIB>
    <izvorni_sadrzaj>  INVENTUM j.d.o.o. za projektiranje i usluge, OIB 99148267503</izvorni_sadrzaj>
    <derivirana_varijabla naziv="DomainObject.Predmet.ProtustrankaFormatedOIB_1">  INVENTUM j.d.o.o. za projektiranje i usluge, OIB 99148267503</derivirana_varijabla>
  </DomainObject.Predmet.ProtustrankaFormatedOIB>
  <DomainObject.Predmet.ProtustrankaFormatedWithAdress>
    <izvorni_sadrzaj> INVENTUM j.d.o.o. za projektiranje i usluge, Mihovila Klaića 2, 23000 Zadar</izvorni_sadrzaj>
    <derivirana_varijabla naziv="DomainObject.Predmet.ProtustrankaFormatedWithAdress_1"> INVENTUM j.d.o.o. za projektiranje i usluge, Mihovila Klaića 2, 23000 Zadar</derivirana_varijabla>
  </DomainObject.Predmet.ProtustrankaFormatedWithAdress>
  <DomainObject.Predmet.ProtustrankaFormatedWithAdressOIB>
    <izvorni_sadrzaj> INVENTUM j.d.o.o. za projektiranje i usluge, OIB 99148267503, Mihovila Klaića 2, 23000 Zadar</izvorni_sadrzaj>
    <derivirana_varijabla naziv="DomainObject.Predmet.ProtustrankaFormatedWithAdressOIB_1"> INVENTUM j.d.o.o. za projektiranje i usluge, OIB 99148267503, Mihovila Klaića 2, 23000 Zadar</derivirana_varijabla>
  </DomainObject.Predmet.ProtustrankaFormatedWithAdressOIB>
  <DomainObject.Predmet.ProtustrankaWithAdress>
    <izvorni_sadrzaj>INVENTUM j.d.o.o. za projektiranje i usluge Mihovila Klaića 2, 23000 Zadar</izvorni_sadrzaj>
    <derivirana_varijabla naziv="DomainObject.Predmet.ProtustrankaWithAdress_1">INVENTUM j.d.o.o. za projektiranje i usluge Mihovila Klaića 2, 23000 Zadar</derivirana_varijabla>
  </DomainObject.Predmet.ProtustrankaWithAdress>
  <DomainObject.Predmet.ProtustrankaWithAdressOIB>
    <izvorni_sadrzaj>INVENTUM j.d.o.o. za projektiranje i usluge, OIB 99148267503, Mihovila Klaića 2, 23000 Zadar</izvorni_sadrzaj>
    <derivirana_varijabla naziv="DomainObject.Predmet.ProtustrankaWithAdressOIB_1">INVENTUM j.d.o.o. za projektiranje i usluge, OIB 99148267503, Mihovila Klaića 2, 23000 Zadar</derivirana_varijabla>
  </DomainObject.Predmet.ProtustrankaWithAdressOIB>
  <DomainObject.Predmet.ProtustrankaNazivFormated>
    <izvorni_sadrzaj>INVENTUM j.d.o.o. za projektiranje i usluge</izvorni_sadrzaj>
    <derivirana_varijabla naziv="DomainObject.Predmet.ProtustrankaNazivFormated_1">INVENTUM j.d.o.o. za projektiranje i usluge</derivirana_varijabla>
  </DomainObject.Predmet.ProtustrankaNazivFormated>
  <DomainObject.Predmet.ProtustrankaNazivFormatedOIB>
    <izvorni_sadrzaj>INVENTUM j.d.o.o. za projektiranje i usluge, OIB 99148267503</izvorni_sadrzaj>
    <derivirana_varijabla naziv="DomainObject.Predmet.ProtustrankaNazivFormatedOIB_1">INVENTUM j.d.o.o. za projektiranje i usluge, OIB 99148267503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INVENTUM j.d.o.o. za projektiranje i usluge</item>
    </izvorni_sadrzaj>
    <derivirana_varijabla naziv="DomainObject.Predmet.ProtuStrankaListFormated_1">
      <item>INVENTUM j.d.o.o. za projektiranje i usluge</item>
    </derivirana_varijabla>
  </DomainObject.Predmet.ProtuStrankaListFormated>
  <DomainObject.Predmet.ProtuStrankaListFormatedOIB>
    <izvorni_sadrzaj>
      <item>INVENTUM j.d.o.o. za projektiranje i usluge, OIB 99148267503</item>
    </izvorni_sadrzaj>
    <derivirana_varijabla naziv="DomainObject.Predmet.ProtuStrankaListFormatedOIB_1">
      <item>INVENTUM j.d.o.o. za projektiranje i usluge, OIB 99148267503</item>
    </derivirana_varijabla>
  </DomainObject.Predmet.ProtuStrankaListFormatedOIB>
  <DomainObject.Predmet.ProtuStrankaListFormatedWithAdress>
    <izvorni_sadrzaj>
      <item>INVENTUM j.d.o.o. za projektiranje i usluge, Mihovila Klaića 2, 23000 Zadar</item>
    </izvorni_sadrzaj>
    <derivirana_varijabla naziv="DomainObject.Predmet.ProtuStrankaListFormatedWithAdress_1">
      <item>INVENTUM j.d.o.o. za projektiranje i usluge, Mihovila Klaića 2, 23000 Zadar</item>
    </derivirana_varijabla>
  </DomainObject.Predmet.ProtuStrankaListFormatedWithAdress>
  <DomainObject.Predmet.ProtuStrankaListFormatedWithAdressOIB>
    <izvorni_sadrzaj>
      <item>INVENTUM j.d.o.o. za projektiranje i usluge, OIB 99148267503, Mihovila Klaića 2, 23000 Zadar</item>
    </izvorni_sadrzaj>
    <derivirana_varijabla naziv="DomainObject.Predmet.ProtuStrankaListFormatedWithAdressOIB_1">
      <item>INVENTUM j.d.o.o. za projektiranje i usluge, OIB 99148267503, Mihovila Klaića 2, 23000 Zadar</item>
    </derivirana_varijabla>
  </DomainObject.Predmet.ProtuStrankaListFormatedWithAdressOIB>
  <DomainObject.Predmet.ProtuStrankaListNazivFormated>
    <izvorni_sadrzaj>
      <item>INVENTUM j.d.o.o. za projektiranje i usluge</item>
    </izvorni_sadrzaj>
    <derivirana_varijabla naziv="DomainObject.Predmet.ProtuStrankaListNazivFormated_1">
      <item>INVENTUM j.d.o.o. za projektiranje i usluge</item>
    </derivirana_varijabla>
  </DomainObject.Predmet.ProtuStrankaListNazivFormated>
  <DomainObject.Predmet.ProtuStrankaListNazivFormatedOIB>
    <izvorni_sadrzaj>
      <item>INVENTUM j.d.o.o. za projektiranje i usluge, OIB 99148267503</item>
    </izvorni_sadrzaj>
    <derivirana_varijabla naziv="DomainObject.Predmet.ProtuStrankaListNazivFormatedOIB_1">
      <item>INVENTUM j.d.o.o. za projektiranje i usluge, OIB 99148267503</item>
    </derivirana_varijabla>
  </DomainObject.Predmet.ProtuStrankaListNazivFormatedOIB>
  <DomainObject.Predmet.OstaliListFormated>
    <izvorni_sadrzaj>
      <item>Mario Pavičić</item>
    </izvorni_sadrzaj>
    <derivirana_varijabla naziv="DomainObject.Predmet.OstaliListFormated_1">
      <item>Mario Pavičić</item>
    </derivirana_varijabla>
  </DomainObject.Predmet.OstaliListFormated>
  <DomainObject.Predmet.OstaliListFormatedOIB>
    <izvorni_sadrzaj>
      <item>Mario Pavičić, OIB 33028194783</item>
    </izvorni_sadrzaj>
    <derivirana_varijabla naziv="DomainObject.Predmet.OstaliListFormatedOIB_1">
      <item>Mario Pavičić, OIB 33028194783</item>
    </derivirana_varijabla>
  </DomainObject.Predmet.OstaliListFormatedOIB>
  <DomainObject.Predmet.OstaliListFormatedWithAdress>
    <izvorni_sadrzaj>
      <item>Mario Pavičić, Kolodvorska 55, 35252 Slobodnica</item>
    </izvorni_sadrzaj>
    <derivirana_varijabla naziv="DomainObject.Predmet.OstaliListFormatedWithAdress_1">
      <item>Mario Pavičić, Kolodvorska 55, 35252 Slobodnica</item>
    </derivirana_varijabla>
  </DomainObject.Predmet.OstaliListFormatedWithAdress>
  <DomainObject.Predmet.OstaliListFormatedWithAdressOIB>
    <izvorni_sadrzaj>
      <item>Mario Pavičić, OIB 33028194783, Kolodvorska 55, 35252 Slobodnica</item>
    </izvorni_sadrzaj>
    <derivirana_varijabla naziv="DomainObject.Predmet.OstaliListFormatedWithAdressOIB_1">
      <item>Mario Pavičić, OIB 33028194783, Kolodvorska 55, 35252 Slobodnica</item>
    </derivirana_varijabla>
  </DomainObject.Predmet.OstaliListFormatedWithAdressOIB>
  <DomainObject.Predmet.OstaliListNazivFormated>
    <izvorni_sadrzaj>
      <item>Mario Pavičić</item>
    </izvorni_sadrzaj>
    <derivirana_varijabla naziv="DomainObject.Predmet.OstaliListNazivFormated_1">
      <item>Mario Pavičić</item>
    </derivirana_varijabla>
  </DomainObject.Predmet.OstaliListNazivFormated>
  <DomainObject.Predmet.OstaliListNazivFormatedOIB>
    <izvorni_sadrzaj>
      <item>Mario Pavičić, OIB 33028194783</item>
    </izvorni_sadrzaj>
    <derivirana_varijabla naziv="DomainObject.Predmet.OstaliListNazivFormatedOIB_1">
      <item>Mario Pavičić, OIB 33028194783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INVENTUM j.d.o.o. za projektiranje i usluge</izvorni_sadrzaj>
    <derivirana_varijabla naziv="DomainObject.Predmet.ProtustrankaIDrugi_1">INVENTUM j.d.o.o. za projektiranje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INVENTUM j.d.o.o. za projektiranje i usluge, OIB 99148267503, Mihovila Klaića 2, 23000 Zadar</izvorni_sadrzaj>
    <derivirana_varijabla naziv="DomainObject.Predmet.ProtustrankaIDrugiAdressOIB_1">INVENTUM j.d.o.o. za projektiranje i usluge, OIB 99148267503, Mihovila Klaića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INVENTUM j.d.o.o. za projektiranje i usluge</item>
      <item>Mario Pavičić</item>
    </izvorni_sadrzaj>
    <derivirana_varijabla naziv="DomainObject.Predmet.SudioniciListNaziv_1">
      <item>FINA</item>
      <item>INVENTUM j.d.o.o. za projektiranje i usluge</item>
      <item>Mario Pavičić</item>
    </derivirana_varijabla>
  </DomainObject.Predmet.SudioniciListNaziv>
  <DomainObject.Predmet.SudioniciListAdressOIB>
    <izvorni_sadrzaj>
      <item>FINA, OIB 85821130368</item>
      <item>INVENTUM j.d.o.o. za projektiranje i usluge, OIB 99148267503, Mihovila Klaića 2,23000 Zadar</item>
      <item>Mario Pavičić, OIB 33028194783, Kolodvorska 55,35252 Slobodnica</item>
    </izvorni_sadrzaj>
    <derivirana_varijabla naziv="DomainObject.Predmet.SudioniciListAdressOIB_1">
      <item>FINA, OIB 85821130368</item>
      <item>INVENTUM j.d.o.o. za projektiranje i usluge, OIB 99148267503, Mihovila Klaića 2,23000 Zadar</item>
      <item>Mario Pavičić, OIB 33028194783, Kolodvorska 55,35252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99148267503</item>
      <item>, OIB 33028194783</item>
    </izvorni_sadrzaj>
    <derivirana_varijabla naziv="DomainObject.Predmet.SudioniciListNazivOIB_1">
      <item>, OIB 85821130368</item>
      <item>, OIB 99148267503</item>
      <item>, OIB 33028194783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9B8D7E-C47C-4BF7-B34A-9114D3E0E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477</properties:Words>
  <properties:Characters>2479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2016-05-25T09:24:00Z</dcterms:created>
  <dc:creator>Ardena Bajlo</dc:creator>
  <cp:lastModifiedBy>wsadmin</cp:lastModifiedBy>
  <cp:lastPrinted>2014-11-21T08:47:00Z</cp:lastPrinted>
  <dcterms:modified xmlns:xsi="http://www.w3.org/2001/XMLSchema-instance" xsi:type="dcterms:W3CDTF">2016-06-08T08:49:00Z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