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ef1b" w14:paraId="eccef1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B48B9">
        <w:rPr>
          <w:rFonts w:hAnsi="Times New Roman" w:ascii="Times New Roman"/>
        </w:rPr>
        <w:t>4</w:t>
      </w:r>
      <w:r w:rsidR="00BF19C1">
        <w:rPr>
          <w:rFonts w:hAnsi="Times New Roman" w:ascii="Times New Roman"/>
        </w:rPr>
        <w:t>432</w:t>
      </w:r>
      <w:r w:rsidR="00D35C6E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BF19C1" w:rsidP="00D35C6E" w:rsidR="00BF19C1">
      <w:pPr>
        <w:jc w:val="right"/>
        <w:rPr>
          <w:rFonts w:hAnsi="Times New Roman" w:ascii="Times New Roman"/>
        </w:rPr>
      </w:pPr>
      <w:r w:rsidRPr="00FB241E">
        <w:rPr>
          <w:rFonts w:hAnsi="Times New Roman" w:ascii="Times New Roman"/>
        </w:rPr>
        <w:t>WTF j.d.o.o. za ugostiteljstvo i turizam</w:t>
      </w:r>
    </w:p>
    <w:p w:rsidRDefault="00BF19C1" w:rsidP="00D35C6E" w:rsidR="00BF19C1">
      <w:pPr>
        <w:jc w:val="right"/>
        <w:rPr>
          <w:rFonts w:hAnsi="Times New Roman" w:ascii="Times New Roman"/>
        </w:rPr>
      </w:pPr>
      <w:r w:rsidRPr="00FB241E">
        <w:rPr>
          <w:rFonts w:hAnsi="Times New Roman" w:ascii="Times New Roman"/>
        </w:rPr>
        <w:t>Zagreb, Trg Stjepana Konzula 5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BF19C1" w:rsidP="00D43B80" w:rsidR="00D43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ZLATAN KAHRIĆ</w:t>
      </w:r>
    </w:p>
    <w:p w:rsidRDefault="00BF19C1" w:rsidP="004B0086" w:rsidR="004B0086">
      <w:pPr>
        <w:jc w:val="right"/>
        <w:rPr>
          <w:rFonts w:hAnsi="Times New Roman" w:ascii="Times New Roman"/>
        </w:rPr>
      </w:pPr>
      <w:r>
        <w:rPr>
          <w:rFonts w:eastAsiaTheme="minorHAnsi" w:hAnsi="Times New Roman" w:ascii="Times New Roman"/>
          <w:lang w:eastAsia="en-US"/>
        </w:rPr>
        <w:t>Šestinski dol 86/B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BF19C1">
      <w:pPr>
        <w:ind w:firstLine="708"/>
        <w:jc w:val="both"/>
      </w:pPr>
      <w:r>
        <w:rPr>
          <w:rFonts w:hAnsi="Times New Roman" w:ascii="Times New Roman"/>
        </w:rPr>
        <w:t xml:space="preserve">DUŽNIK: </w:t>
      </w:r>
      <w:r w:rsidR="00BF19C1" w:rsidRPr="00FB241E">
        <w:rPr>
          <w:rFonts w:hAnsi="Times New Roman" w:ascii="Times New Roman"/>
        </w:rPr>
        <w:t>WTF j.d.o.o. za ugostiteljstvo i turizam, Zagreb, Trg Stjepana Konzula 5</w:t>
      </w:r>
      <w:r w:rsidR="00BF19C1">
        <w:t xml:space="preserve">, </w:t>
      </w:r>
    </w:p>
    <w:p w:rsidRDefault="00BF19C1" w:rsidP="00D35C6E" w:rsidR="00D35C6E">
      <w:pPr>
        <w:ind w:firstLine="708"/>
        <w:jc w:val="both"/>
        <w:rPr>
          <w:rFonts w:hAnsi="Times New Roman" w:ascii="Times New Roman"/>
        </w:rPr>
      </w:pPr>
      <w:r>
        <w:t xml:space="preserve">                  </w:t>
      </w:r>
      <w:r w:rsidRPr="00FB241E">
        <w:rPr>
          <w:rFonts w:hAnsi="Times New Roman" w:ascii="Times New Roman"/>
        </w:rPr>
        <w:t>OIB 34070277451</w:t>
      </w:r>
    </w:p>
    <w:p w:rsidRDefault="004B0086" w:rsidP="00D35C6E" w:rsidR="004B0086">
      <w:pPr>
        <w:ind w:firstLine="708"/>
        <w:jc w:val="both"/>
        <w:rPr>
          <w:rFonts w:hAnsi="Times New Roman" w:ascii="Times New Roman"/>
        </w:rPr>
      </w:pPr>
    </w:p>
    <w:p w:rsidRDefault="004B0086" w:rsidP="00D35C6E" w:rsidR="004B008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BF19C1">
        <w:rPr>
          <w:rFonts w:hAnsi="Times New Roman" w:ascii="Times New Roman"/>
          <w:b/>
        </w:rPr>
        <w:t>7</w:t>
      </w:r>
      <w:r w:rsidR="00820ED4">
        <w:rPr>
          <w:rFonts w:hAnsi="Times New Roman" w:ascii="Times New Roman"/>
          <w:b/>
        </w:rPr>
        <w:t>. rujna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F19C1">
        <w:rPr>
          <w:rFonts w:hAnsi="Times New Roman" w:ascii="Times New Roman"/>
          <w:b/>
        </w:rPr>
        <w:t>12,15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20ED4">
        <w:rPr>
          <w:rFonts w:hAnsi="Times New Roman" w:ascii="Times New Roman"/>
        </w:rPr>
        <w:t>1</w:t>
      </w:r>
      <w:r w:rsidR="00BF19C1">
        <w:rPr>
          <w:rFonts w:hAnsi="Times New Roman" w:ascii="Times New Roman"/>
        </w:rPr>
        <w:t>8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F19C1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AF60DD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A66F9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0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0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St-4432/2016</izvorni_sadrzaj>
    <derivirana_varijabla naziv="DomainObject.Predmet.OznakaBroj_1">St-4432/2016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WTF j.d.o.o. za ugostiteljstvo i turizam zastupanog po punomoćniku Zlatan Kahrić</izvorni_sadrzaj>
    <derivirana_varijabla naziv="DomainObject.Predmet.ProtustrankaFormated_1">  WTF j.d.o.o. za ugostiteljstvo i turizam zastupanog po punomoćniku Zlatan Kahrić</derivirana_varijabla>
  </DomainObject.Predmet.ProtustrankaFormated>
  <DomainObject.Predmet.ProtustrankaFormatedOIB>
    <izvorni_sadrzaj>  WTF j.d.o.o. za ugostiteljstvo i turizam, OIB 34070277451 zastupanog po punomoćniku Zlatan Kahrić</izvorni_sadrzaj>
    <derivirana_varijabla naziv="DomainObject.Predmet.ProtustrankaFormatedOIB_1">  WTF j.d.o.o. za ugostiteljstvo i turizam, OIB 34070277451 zastupanog po punomoćniku Zlatan Kahrić</derivirana_varijabla>
  </DomainObject.Predmet.ProtustrankaFormatedOIB>
  <DomainObject.Predmet.ProtustrankaFormatedWithAdress>
    <izvorni_sadrzaj> WTF j.d.o.o. za ugostiteljstvo i turizam, Trg Stjepana Konzula 5, 10000 Zagreb zastupanog po punomoćniku Zlatan Kahrić</izvorni_sadrzaj>
    <derivirana_varijabla naziv="DomainObject.Predmet.ProtustrankaFormatedWithAdress_1"> WTF j.d.o.o. za ugostiteljstvo i turizam, Trg Stjepana Konzula 5, 10000 Zagreb zastupanog po punomoćniku Zlatan Kahrić</derivirana_varijabla>
  </DomainObject.Predmet.ProtustrankaFormatedWithAdress>
  <DomainObject.Predmet.ProtustrankaFormatedWithAdressOIB>
    <izvorni_sadrzaj> WTF j.d.o.o. za ugostiteljstvo i turizam, OIB 34070277451, Trg Stjepana Konzula 5, 10000 Zagreb zastupanog po punomoćniku Zlatan Kahrić</izvorni_sadrzaj>
    <derivirana_varijabla naziv="DomainObject.Predmet.ProtustrankaFormatedWithAdressOIB_1"> WTF j.d.o.o. za ugostiteljstvo i turizam, OIB 34070277451, Trg Stjepana Konzula 5, 10000 Zagreb zastupanog po punomoćniku Zlatan Kahrić</derivirana_varijabla>
  </DomainObject.Predmet.ProtustrankaFormatedWithAdressOIB>
  <DomainObject.Predmet.ProtustrankaWithAdress>
    <izvorni_sadrzaj>WTF j.d.o.o. za ugostiteljstvo i turizam Trg Stjepana Konzula 5, 10000 Zagreb</izvorni_sadrzaj>
    <derivirana_varijabla naziv="DomainObject.Predmet.ProtustrankaWithAdress_1">WTF j.d.o.o. za ugostiteljstvo i turizam Trg Stjepana Konzula 5, 10000 Zagreb</derivirana_varijabla>
  </DomainObject.Predmet.ProtustrankaWithAdress>
  <DomainObject.Predmet.ProtustrankaWithAdressOIB>
    <izvorni_sadrzaj>WTF j.d.o.o. za ugostiteljstvo i turizam, OIB 34070277451, Trg Stjepana Konzula 5, 10000 Zagreb</izvorni_sadrzaj>
    <derivirana_varijabla naziv="DomainObject.Predmet.ProtustrankaWithAdressOIB_1">WTF j.d.o.o. za ugostiteljstvo i turizam, OIB 34070277451, Trg Stjepana Konzula 5, 10000 Zagreb</derivirana_varijabla>
  </DomainObject.Predmet.ProtustrankaWithAdressOIB>
  <DomainObject.Predmet.ProtustrankaNazivFormated>
    <izvorni_sadrzaj>WTF j.d.o.o. za ugostiteljstvo i turizam</izvorni_sadrzaj>
    <derivirana_varijabla naziv="DomainObject.Predmet.ProtustrankaNazivFormated_1">WTF j.d.o.o. za ugostiteljstvo i turizam</derivirana_varijabla>
  </DomainObject.Predmet.ProtustrankaNazivFormated>
  <DomainObject.Predmet.ProtustrankaNazivFormatedOIB>
    <izvorni_sadrzaj>WTF j.d.o.o. za ugostiteljstvo i turizam, OIB 34070277451</izvorni_sadrzaj>
    <derivirana_varijabla naziv="DomainObject.Predmet.ProtustrankaNazivFormatedOIB_1">WTF j.d.o.o. za ugostiteljstvo i turizam, OIB 34070277451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WTF j.d.o.o. za ugostiteljstvo i turizam zastupanog po punomoćniku Zlatan Kahrić</item>
    </izvorni_sadrzaj>
    <derivirana_varijabla naziv="DomainObject.Predmet.ProtuStrankaListFormated_1">
      <item>WTF j.d.o.o. za ugostiteljstvo i turizam zastupanog po punomoćniku Zlatan Kahrić</item>
    </derivirana_varijabla>
  </DomainObject.Predmet.ProtuStrankaListFormated>
  <DomainObject.Predmet.ProtuStrankaListFormatedOIB>
    <izvorni_sadrzaj>
      <item>WTF j.d.o.o. za ugostiteljstvo i turizam, OIB 34070277451 zastupanog po punomoćniku Zlatan Kahrić</item>
    </izvorni_sadrzaj>
    <derivirana_varijabla naziv="DomainObject.Predmet.ProtuStrankaListFormatedOIB_1">
      <item>WTF j.d.o.o. za ugostiteljstvo i turizam, OIB 34070277451 zastupanog po punomoćniku Zlatan Kahrić</item>
    </derivirana_varijabla>
  </DomainObject.Predmet.ProtuStrankaListFormatedOIB>
  <DomainObject.Predmet.ProtuStrankaListFormatedWithAdress>
    <izvorni_sadrzaj>
      <item>WTF j.d.o.o. za ugostiteljstvo i turizam, Trg Stjepana Konzula 5, 10000 Zagreb zastupanog po punomoćniku Zlatan Kahrić</item>
    </izvorni_sadrzaj>
    <derivirana_varijabla naziv="DomainObject.Predmet.ProtuStrankaListFormatedWithAdress_1">
      <item>WTF j.d.o.o. za ugostiteljstvo i turizam, Trg Stjepana Konzula 5, 10000 Zagreb zastupanog po punomoćniku Zlatan Kahrić</item>
    </derivirana_varijabla>
  </DomainObject.Predmet.ProtuStrankaListFormatedWithAdress>
  <DomainObject.Predmet.ProtuStrankaListFormatedWithAdressOIB>
    <izvorni_sadrzaj>
      <item>WTF j.d.o.o. za ugostiteljstvo i turizam, OIB 34070277451, Trg Stjepana Konzula 5, 10000 Zagreb zastupanog po punomoćniku Zlatan Kahrić</item>
    </izvorni_sadrzaj>
    <derivirana_varijabla naziv="DomainObject.Predmet.ProtuStrankaListFormatedWithAdressOIB_1">
      <item>WTF j.d.o.o. za ugostiteljstvo i turizam, OIB 34070277451, Trg Stjepana Konzula 5, 10000 Zagreb zastupanog po punomoćniku Zlatan Kahrić</item>
    </derivirana_varijabla>
  </DomainObject.Predmet.ProtuStrankaListFormatedWithAdressOIB>
  <DomainObject.Predmet.ProtuStrankaListNazivFormated>
    <izvorni_sadrzaj>
      <item>WTF j.d.o.o. za ugostiteljstvo i turizam</item>
    </izvorni_sadrzaj>
    <derivirana_varijabla naziv="DomainObject.Predmet.ProtuStrankaListNazivFormated_1">
      <item>WTF j.d.o.o. za ugostiteljstvo i turizam</item>
    </derivirana_varijabla>
  </DomainObject.Predmet.ProtuStrankaListNazivFormated>
  <DomainObject.Predmet.ProtuStrankaListNazivFormatedOIB>
    <izvorni_sadrzaj>
      <item>WTF j.d.o.o. za ugostiteljstvo i turizam, OIB 34070277451</item>
    </izvorni_sadrzaj>
    <derivirana_varijabla naziv="DomainObject.Predmet.ProtuStrankaListNazivFormatedOIB_1">
      <item>WTF j.d.o.o. za ugostiteljstvo i turizam, OIB 34070277451</item>
    </derivirana_varijabla>
  </DomainObject.Predmet.ProtuStrankaListNazivFormatedOIB>
  <DomainObject.Predmet.OstaliListFormated>
    <izvorni_sadrzaj>
      <item>Zlatan Kahrić punomoćnik sudionika u postupku WTF j.d.o.o. za ugostiteljstvo i turizam</item>
    </izvorni_sadrzaj>
    <derivirana_varijabla naziv="DomainObject.Predmet.OstaliListFormated_1">
      <item>Zlatan Kahrić punomoćnik sudionika u postupku WTF j.d.o.o. za ugostiteljstvo i turizam</item>
    </derivirana_varijabla>
  </DomainObject.Predmet.OstaliListFormated>
  <DomainObject.Predmet.OstaliListFormatedOIB>
    <izvorni_sadrzaj>
      <item>Zlatan Kahrić, OIB 14426131609 punomoćnik sudionika u postupku WTF j.d.o.o. za ugostiteljstvo i turizam</item>
    </izvorni_sadrzaj>
    <derivirana_varijabla naziv="DomainObject.Predmet.OstaliListFormatedOIB_1">
      <item>Zlatan Kahrić, OIB 14426131609 punomoćnik sudionika u postupku WTF j.d.o.o. za ugostiteljstvo i turizam</item>
    </derivirana_varijabla>
  </DomainObject.Predmet.OstaliListFormatedOIB>
  <DomainObject.Predmet.OstaliListFormatedWithAdress>
    <izvorni_sadrzaj>
      <item>Zlatan Kahrić, Šestinski Dol 86/B, 10000 Zagreb punomoćnik sudionika u postupku WTF j.d.o.o. za ugostiteljstvo i turizam</item>
    </izvorni_sadrzaj>
    <derivirana_varijabla naziv="DomainObject.Predmet.OstaliListFormatedWithAdress_1">
      <item>Zlatan Kahrić, Šestinski Dol 86/B, 10000 Zagreb punomoćnik sudionika u postupku WTF j.d.o.o. za ugostiteljstvo i turizam</item>
    </derivirana_varijabla>
  </DomainObject.Predmet.OstaliListFormatedWithAdress>
  <DomainObject.Predmet.OstaliListFormatedWithAdressOIB>
    <izvorni_sadrzaj>
      <item>Zlatan Kahrić, OIB 14426131609, Šestinski Dol 86/B, 10000 Zagreb punomoćnik sudionika u postupku WTF j.d.o.o. za ugostiteljstvo i turizam</item>
    </izvorni_sadrzaj>
    <derivirana_varijabla naziv="DomainObject.Predmet.OstaliListFormatedWithAdressOIB_1">
      <item>Zlatan Kahrić, OIB 14426131609, Šestinski Dol 86/B, 10000 Zagreb punomoćnik sudionika u postupku WTF j.d.o.o. za ugostiteljstvo i turizam</item>
    </derivirana_varijabla>
  </DomainObject.Predmet.OstaliListFormatedWithAdressOIB>
  <DomainObject.Predmet.OstaliListNazivFormated>
    <izvorni_sadrzaj>
      <item>Zlatan Kahrić</item>
    </izvorni_sadrzaj>
    <derivirana_varijabla naziv="DomainObject.Predmet.OstaliListNazivFormated_1">
      <item>Zlatan Kahrić</item>
    </derivirana_varijabla>
  </DomainObject.Predmet.OstaliListNazivFormated>
  <DomainObject.Predmet.OstaliListNazivFormatedOIB>
    <izvorni_sadrzaj>
      <item>Zlatan Kahrić, OIB 14426131609</item>
    </izvorni_sadrzaj>
    <derivirana_varijabla naziv="DomainObject.Predmet.OstaliListNazivFormatedOIB_1">
      <item>Zlatan Kahrić, OIB 14426131609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WTF j.d.o.o. za ugostiteljstvo i turizam</izvorni_sadrzaj>
    <derivirana_varijabla naziv="DomainObject.Predmet.ProtustrankaIDrugi_1">WTF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WTF j.d.o.o. za ugostiteljstvo i turizam, OIB 34070277451, Trg Stjepana Konzula 5, 10000 Zagreb</izvorni_sadrzaj>
    <derivirana_varijabla naziv="DomainObject.Predmet.ProtustrankaIDrugiAdressOIB_1">WTF j.d.o.o. za ugostiteljstvo i turizam, OIB 34070277451,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WTF j.d.o.o. za ugostiteljstvo i turizam</item>
      <item>Zlatan Kahrić</item>
    </izvorni_sadrzaj>
    <derivirana_varijabla naziv="DomainObject.Predmet.SudioniciListNaziv_1">
      <item>FINA Regionalni centar Zagreb</item>
      <item>WTF j.d.o.o. za ugostiteljstvo i turizam</item>
      <item>Zlatan Kahrić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izvorni_sadrzaj>
    <derivirana_varijabla naziv="DomainObject.Predmet.SudioniciListAdressOIB_1"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34070277451</item>
      <item>, OIB 14426131609</item>
    </izvorni_sadrzaj>
    <derivirana_varijabla naziv="DomainObject.Predmet.SudioniciListNazivOIB_1">
      <item>, OIB 85821130368</item>
      <item>, OIB 34070277451</item>
      <item>, OIB 14426131609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00124-5220-411F-896B-FE5ADC7AB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104</properties:Words>
  <properties:Characters>595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2017-05-18T07:48:00Z</dcterms:created>
  <dc:creator>stecaj</dc:creator>
  <cp:lastModifiedBy>Gordana Grčić</cp:lastModifiedBy>
  <cp:lastPrinted>2017-05-18T07:47:00Z</cp:lastPrinted>
  <dcterms:modified xmlns:xsi="http://www.w3.org/2001/XMLSchema-instance" xsi:type="dcterms:W3CDTF">2017-05-18T07:48:00Z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