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68d7" w14:paraId="84368d7" w:rsidRDefault="00F00420" w:rsidP="00F00420" w:rsidR="00F0042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420" w:rsidP="00F00420" w:rsidR="00F00420" w:rsidRPr="00B57D4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B57D44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F00420" w:rsidP="00F00420" w:rsidR="00F0042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B57D44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F00420" w:rsidP="00F00420" w:rsidR="00F0042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00420" w:rsidP="00F00420" w:rsidR="00F00420" w:rsidRPr="00B57D44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F00420" w:rsidP="00F00420" w:rsidR="00F0042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00420" w:rsidP="00F00420" w:rsidR="00F00420" w:rsidRPr="005D578C">
      <w:pPr>
        <w:jc w:val="center"/>
        <w:rPr>
          <w:rFonts w:cs="Times New Roman" w:eastAsia="Times New Roman"/>
          <w:szCs w:val="24"/>
        </w:rPr>
      </w:pPr>
    </w:p>
    <w:p w:rsidRDefault="00F00420" w:rsidP="00F00420" w:rsidR="00F004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00420" w:rsidP="00F00420" w:rsidR="00F00420" w:rsidRPr="005D578C">
      <w:pPr>
        <w:rPr>
          <w:rFonts w:cs="Times New Roman" w:eastAsia="Times New Roman"/>
          <w:szCs w:val="24"/>
        </w:rPr>
      </w:pPr>
    </w:p>
    <w:p w:rsidRDefault="00F00420" w:rsidP="00F00420" w:rsidR="00F00420" w:rsidRPr="00D52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Sonji Marinac</w:t>
      </w:r>
      <w:r w:rsidR="00B57D44">
        <w:rPr>
          <w:rFonts w:cs="Times New Roman" w:eastAsia="Times New Roman"/>
          <w:szCs w:val="24"/>
        </w:rPr>
        <w:t xml:space="preserve">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nad pravnom osobom (dužnikom) BICIKLISTIČKI KLUB „LOBORIKA“, Loborika, Loborika 14, OIB </w:t>
      </w:r>
      <w:r w:rsidRPr="00F00420">
        <w:rPr>
          <w:rFonts w:cs="Times New Roman" w:eastAsia="Times New Roman"/>
          <w:szCs w:val="24"/>
        </w:rPr>
        <w:t>33259553074</w:t>
      </w:r>
      <w:r w:rsidR="00B57D44">
        <w:rPr>
          <w:rFonts w:cs="Times New Roman" w:eastAsia="Times New Roman"/>
          <w:szCs w:val="24"/>
        </w:rPr>
        <w:t>, reg. br. 18000037, 4</w:t>
      </w:r>
      <w:r>
        <w:rPr>
          <w:rFonts w:cs="Times New Roman" w:eastAsia="Times New Roman"/>
          <w:szCs w:val="24"/>
        </w:rPr>
        <w:t>. svibnja 2016.</w:t>
      </w:r>
    </w:p>
    <w:p w:rsidRDefault="00F00420" w:rsidP="00F00420" w:rsidR="00F00420" w:rsidRPr="005D578C">
      <w:pPr>
        <w:rPr>
          <w:rFonts w:cs="Times New Roman" w:eastAsia="Times New Roman"/>
          <w:szCs w:val="24"/>
        </w:rPr>
      </w:pPr>
    </w:p>
    <w:p w:rsidRDefault="00F00420" w:rsidP="00F00420" w:rsidR="00F004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00420" w:rsidP="00F00420" w:rsidR="00F00420" w:rsidRPr="005D578C">
      <w:pPr>
        <w:rPr>
          <w:rFonts w:cs="Times New Roman" w:eastAsia="Times New Roman"/>
          <w:szCs w:val="24"/>
        </w:rPr>
      </w:pPr>
    </w:p>
    <w:p w:rsidRDefault="00F00420" w:rsidP="00F00420" w:rsidR="00F00420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stečajni postupak nad BICIKLISTIČKI KLUB „LOBORIKA“, Loborika, Loborika 14, OIB </w:t>
      </w:r>
      <w:r w:rsidRPr="00F00420">
        <w:rPr>
          <w:rFonts w:cs="Times New Roman" w:eastAsia="Times New Roman"/>
          <w:szCs w:val="24"/>
        </w:rPr>
        <w:t>33259553074</w:t>
      </w:r>
      <w:r>
        <w:rPr>
          <w:rFonts w:cs="Times New Roman" w:eastAsia="Times New Roman"/>
          <w:szCs w:val="24"/>
        </w:rPr>
        <w:t>, reg. br. 18000037.</w:t>
      </w:r>
    </w:p>
    <w:p w:rsidRDefault="00F00420" w:rsidP="00F00420" w:rsidR="00F00420" w:rsidRPr="005D578C">
      <w:pPr>
        <w:ind w:firstLine="709"/>
        <w:rPr>
          <w:rFonts w:cs="Times New Roman" w:eastAsia="Times New Roman"/>
          <w:szCs w:val="24"/>
        </w:rPr>
      </w:pPr>
    </w:p>
    <w:p w:rsidRDefault="00F00420" w:rsidP="00F00420" w:rsidR="00F00420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Ivan Gjurašić iz Zagreba, Petrinjska 28, OIB 66025260916.</w:t>
      </w:r>
    </w:p>
    <w:p w:rsidRDefault="00F00420" w:rsidP="00F00420" w:rsidR="00F00420">
      <w:pPr>
        <w:ind w:firstLine="708"/>
        <w:rPr>
          <w:rFonts w:cs="Times New Roman" w:eastAsia="Times New Roman"/>
          <w:szCs w:val="20"/>
        </w:rPr>
      </w:pPr>
    </w:p>
    <w:p w:rsidRDefault="00F00420" w:rsidP="00F00420" w:rsidR="00F0042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BICIKLISTIČKI KLUB „LOBORIKA“, Loborika, Loborika 14, OIB </w:t>
      </w:r>
      <w:r w:rsidRPr="00F00420">
        <w:rPr>
          <w:rFonts w:cs="Times New Roman" w:eastAsia="Times New Roman"/>
          <w:szCs w:val="24"/>
        </w:rPr>
        <w:t>33259553074</w:t>
      </w:r>
      <w:r>
        <w:rPr>
          <w:rFonts w:cs="Times New Roman" w:eastAsia="Times New Roman"/>
          <w:szCs w:val="24"/>
        </w:rPr>
        <w:t>, reg. br. 18000037.</w:t>
      </w:r>
    </w:p>
    <w:p w:rsidRDefault="00F00420" w:rsidP="00F00420" w:rsidR="00F00420">
      <w:pPr>
        <w:ind w:firstLine="709"/>
        <w:rPr>
          <w:rFonts w:cs="Times New Roman" w:eastAsia="Times New Roman"/>
          <w:szCs w:val="24"/>
        </w:rPr>
      </w:pPr>
    </w:p>
    <w:p w:rsidRDefault="00F00420" w:rsidP="00F00420" w:rsidR="00F0042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BICIKLISTIČKI KLUB „LOBORIKA“, Loborika, Loborika 14, OIB </w:t>
      </w:r>
      <w:r w:rsidRPr="00F00420">
        <w:rPr>
          <w:rFonts w:cs="Times New Roman" w:eastAsia="Times New Roman"/>
          <w:szCs w:val="24"/>
        </w:rPr>
        <w:t>33259553074</w:t>
      </w:r>
      <w:r>
        <w:rPr>
          <w:rFonts w:cs="Times New Roman" w:eastAsia="Times New Roman"/>
          <w:szCs w:val="24"/>
        </w:rPr>
        <w:t>, reg. br. 18000037, iz Registra udruga u Republici Hrvatskoj.</w:t>
      </w:r>
    </w:p>
    <w:p w:rsidRDefault="00F00420" w:rsidP="00F00420" w:rsidR="00F00420">
      <w:pPr>
        <w:rPr>
          <w:rFonts w:cs="Times New Roman" w:eastAsia="Times New Roman"/>
          <w:szCs w:val="24"/>
        </w:rPr>
      </w:pPr>
    </w:p>
    <w:p w:rsidRDefault="00F00420" w:rsidP="00F00420" w:rsidR="00F00420" w:rsidRPr="005D578C">
      <w:pPr>
        <w:rPr>
          <w:rFonts w:cs="Times New Roman" w:eastAsia="Times New Roman"/>
          <w:szCs w:val="24"/>
        </w:rPr>
      </w:pPr>
    </w:p>
    <w:p w:rsidRDefault="00F00420" w:rsidP="00F00420" w:rsidR="00F0042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00420" w:rsidP="00F00420" w:rsidR="00F00420">
      <w:pPr>
        <w:ind w:firstLine="708"/>
        <w:rPr>
          <w:rFonts w:cs="Times New Roman" w:eastAsia="Times New Roman"/>
          <w:szCs w:val="24"/>
        </w:rPr>
      </w:pPr>
    </w:p>
    <w:p w:rsidRDefault="00F00420" w:rsidP="00F00420" w:rsidR="00F00420" w:rsidRPr="00800110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BICIKLISTIČKI KLUB „LOBORIKA“, Loborika.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neizvršene osnove za plaćanje u neprekinutom razdoblju od 399 dana u ukupnom iznosu 70.963,03 kuna)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>, sud je, sukladno čl. 430. Stečajnog zakona, 12. siječnja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St-962/2015-3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lastRenderedPageBreak/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00420" w:rsidP="00F00420" w:rsidR="00F0042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00420" w:rsidP="00F00420" w:rsidR="00F00420" w:rsidRPr="005D578C">
      <w:pPr>
        <w:rPr>
          <w:rFonts w:cs="Times New Roman" w:eastAsia="Times New Roman"/>
          <w:szCs w:val="24"/>
        </w:rPr>
      </w:pPr>
    </w:p>
    <w:p w:rsidRDefault="00F00420" w:rsidP="00F00420" w:rsidR="00F004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 w:rsidR="00B57D44">
        <w:rPr>
          <w:rFonts w:cs="Times New Roman" w:eastAsia="Times New Roman"/>
          <w:szCs w:val="24"/>
        </w:rPr>
        <w:t xml:space="preserve"> 4</w:t>
      </w:r>
      <w:r>
        <w:rPr>
          <w:rFonts w:cs="Times New Roman" w:eastAsia="Times New Roman"/>
          <w:szCs w:val="24"/>
        </w:rPr>
        <w:t>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00420" w:rsidP="00F00420" w:rsidR="00F00420" w:rsidRPr="005D578C">
      <w:pPr>
        <w:jc w:val="center"/>
        <w:rPr>
          <w:rFonts w:cs="Times New Roman" w:eastAsia="Times New Roman"/>
          <w:szCs w:val="24"/>
        </w:rPr>
      </w:pPr>
    </w:p>
    <w:p w:rsidRDefault="00F00420" w:rsidP="00F00420" w:rsidR="00F0042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00420" w:rsidP="00F00420" w:rsidR="00F0042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B57D44">
        <w:rPr>
          <w:rFonts w:cs="Times New Roman" w:eastAsia="Times New Roman"/>
          <w:szCs w:val="24"/>
        </w:rPr>
        <w:t xml:space="preserve"> Rumora</w:t>
      </w:r>
    </w:p>
    <w:p w:rsidRDefault="00F00420" w:rsidP="00F00420" w:rsidR="00F00420">
      <w:pPr>
        <w:jc w:val="left"/>
        <w:rPr>
          <w:rFonts w:cs="Times New Roman" w:eastAsia="Times New Roman"/>
          <w:szCs w:val="24"/>
        </w:rPr>
      </w:pPr>
    </w:p>
    <w:p w:rsidRDefault="00F00420" w:rsidP="00F00420" w:rsidR="00F00420" w:rsidRPr="005D578C">
      <w:pPr>
        <w:jc w:val="left"/>
        <w:rPr>
          <w:rFonts w:cs="Times New Roman" w:eastAsia="Times New Roman"/>
          <w:szCs w:val="24"/>
        </w:rPr>
      </w:pPr>
    </w:p>
    <w:p w:rsidRDefault="00F00420" w:rsidP="00F00420" w:rsidR="00F0042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F00420" w:rsidP="00F00420" w:rsidR="00F00420" w:rsidRPr="00140CCD">
      <w:pPr>
        <w:ind w:firstLine="708"/>
        <w:rPr>
          <w:rFonts w:cs="Times New Roman" w:eastAsia="Times New Roman"/>
          <w:szCs w:val="24"/>
        </w:rPr>
      </w:pPr>
      <w:r w:rsidRPr="00140CCD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F00420" w:rsidP="00F00420" w:rsidR="00F004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00420" w:rsidP="00F00420" w:rsidR="00F00420">
      <w:pPr>
        <w:rPr>
          <w:rFonts w:cs="Times New Roman" w:eastAsia="Times New Roman"/>
          <w:szCs w:val="24"/>
        </w:rPr>
      </w:pPr>
    </w:p>
    <w:p w:rsidRDefault="00F00420" w:rsidP="00F00420" w:rsidR="00F00420" w:rsidRPr="005D578C">
      <w:pPr>
        <w:rPr>
          <w:rFonts w:cs="Times New Roman" w:eastAsia="Times New Roman"/>
          <w:szCs w:val="24"/>
        </w:rPr>
      </w:pPr>
    </w:p>
    <w:p w:rsidRDefault="00F00420" w:rsidP="00F00420" w:rsidR="00F0042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00420" w:rsidP="00F00420" w:rsidR="00F004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00420" w:rsidP="00F00420" w:rsidR="00F004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BICIKLISTIČKI KLUB „LOBORIKA“, Loborika, Loborika 14, </w:t>
      </w:r>
    </w:p>
    <w:p w:rsidRDefault="00F00420" w:rsidP="00F00420" w:rsidR="00F0042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F00420" w:rsidP="00F00420" w:rsidR="00F004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00420" w:rsidP="00F00420" w:rsidR="00F0042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F00420" w:rsidP="00F00420" w:rsidR="00F004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6. mrežna stranica e-Oglasna ploča sudova</w:t>
      </w:r>
      <w:r w:rsidR="005843F1">
        <w:rPr>
          <w:rFonts w:cs="Times New Roman" w:eastAsia="Times New Roman"/>
          <w:szCs w:val="24"/>
        </w:rPr>
        <w:t xml:space="preserve"> (8 dana)</w:t>
      </w:r>
      <w:r>
        <w:rPr>
          <w:rFonts w:cs="Times New Roman" w:eastAsia="Times New Roman"/>
          <w:szCs w:val="24"/>
        </w:rPr>
        <w:t xml:space="preserve">, </w:t>
      </w:r>
    </w:p>
    <w:p w:rsidRDefault="00F00420" w:rsidP="00F00420" w:rsidR="00F004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F00420" w:rsidP="00F00420" w:rsidR="00F004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F00420" w:rsidP="00F00420" w:rsidR="00F00420"/>
    <w:p w:rsidRDefault="00F00420" w:rsidP="00F00420" w:rsidR="00F00420"/>
    <w:p w:rsidRDefault="00F00420" w:rsidP="00F00420" w:rsidR="00F00420"/>
    <w:p w:rsidRDefault="00F00420" w:rsidP="00F00420" w:rsidR="00F00420"/>
    <w:p w:rsidRDefault="00C36BA8" w:rsidR="00387208"/>
    <w:sectPr w:rsidSect="004F3F86" w:rsidR="00387208">
      <w:headerReference w:type="default" r:id="rId9"/>
      <w:headerReference w:type="first" r:id="rId10"/>
      <w:pgSz w:h="16838" w:w="11906"/>
      <w:pgMar w:gutter="0" w:footer="737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420" w:rsidP="00F00420" w:rsidR="00F00420">
      <w:r>
        <w:separator/>
      </w:r>
    </w:p>
  </w:endnote>
  <w:endnote w:id="0" w:type="continuationSeparator">
    <w:p w:rsidRDefault="00F00420" w:rsidP="00F00420" w:rsidR="00F00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420" w:rsidP="00F00420" w:rsidR="00F00420">
      <w:r>
        <w:separator/>
      </w:r>
    </w:p>
  </w:footnote>
  <w:footnote w:id="0" w:type="continuationSeparator">
    <w:p w:rsidRDefault="00F00420" w:rsidP="00F00420" w:rsidR="00F00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420" w:rsidP="004F3F86" w:rsidR="004F3F86" w:rsidRPr="00A074C3">
    <w:pPr>
      <w:pStyle w:val="Zaglavlje"/>
      <w:jc w:val="right"/>
      <w:rPr>
        <w:szCs w:val="24"/>
      </w:rPr>
    </w:pPr>
    <w:r>
      <w:tab/>
      <w:t>2</w:t>
    </w:r>
    <w:r>
      <w:tab/>
    </w:r>
    <w:r>
      <w:rPr>
        <w:szCs w:val="24"/>
      </w:rPr>
      <w:t>8 St-962/2015-6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420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8 St-962/2015-6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523A"/>
    <w:rsid w:val="005843F1"/>
    <w:rsid w:val="0075528E"/>
    <w:rsid w:val="0079403F"/>
    <w:rsid w:val="009D18DD"/>
    <w:rsid w:val="00B57D44"/>
    <w:rsid w:val="00C36BA8"/>
    <w:rsid w:val="00DB523A"/>
    <w:rsid w:val="00F0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042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042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0042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0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042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04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042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BA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6BA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6BA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6BA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042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042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0042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0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042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04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042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BA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6BA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6BA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6BA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St-962/2015</izvorni_sadrzaj>
    <derivirana_varijabla naziv="DomainObject.Predmet.OznakaBroj_1">St-962/2015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BICIKLISTIČKI KLUB LOBORIKA, LOBORIKA</izvorni_sadrzaj>
    <derivirana_varijabla naziv="DomainObject.Predmet.ProtustrankaFormated_1">  BICIKLISTIČKI KLUB LOBORIKA, LOBORIKA</derivirana_varijabla>
  </DomainObject.Predmet.ProtustrankaFormated>
  <DomainObject.Predmet.ProtustrankaFormatedOIB>
    <izvorni_sadrzaj>  BICIKLISTIČKI KLUB LOBORIKA, LOBORIKA, OIB 33259553074</izvorni_sadrzaj>
    <derivirana_varijabla naziv="DomainObject.Predmet.ProtustrankaFormatedOIB_1">  BICIKLISTIČKI KLUB LOBORIKA, LOBORIKA, OIB 33259553074</derivirana_varijabla>
  </DomainObject.Predmet.ProtustrankaFormatedOIB>
  <DomainObject.Predmet.ProtustrankaFormatedWithAdress>
    <izvorni_sadrzaj> BICIKLISTIČKI KLUB LOBORIKA, LOBORIKA, LOBORIKA 14, 52207 Loborika</izvorni_sadrzaj>
    <derivirana_varijabla naziv="DomainObject.Predmet.ProtustrankaFormatedWithAdress_1"> BICIKLISTIČKI KLUB LOBORIKA, LOBORIKA, LOBORIKA 14, 52207 Loborika</derivirana_varijabla>
  </DomainObject.Predmet.ProtustrankaFormatedWithAdress>
  <DomainObject.Predmet.ProtustrankaFormatedWithAdressOIB>
    <izvorni_sadrzaj> BICIKLISTIČKI KLUB LOBORIKA, LOBORIKA, OIB 33259553074, LOBORIKA 14, 52207 Loborika</izvorni_sadrzaj>
    <derivirana_varijabla naziv="DomainObject.Predmet.ProtustrankaFormatedWithAdressOIB_1"> BICIKLISTIČKI KLUB LOBORIKA, LOBORIKA, OIB 33259553074, LOBORIKA 14, 52207 Loborika</derivirana_varijabla>
  </DomainObject.Predmet.ProtustrankaFormatedWithAdressOIB>
  <DomainObject.Predmet.ProtustrankaWithAdress>
    <izvorni_sadrzaj>BICIKLISTIČKI KLUB LOBORIKA, LOBORIKA LOBORIKA 14, 52207 Loborika</izvorni_sadrzaj>
    <derivirana_varijabla naziv="DomainObject.Predmet.ProtustrankaWithAdress_1">BICIKLISTIČKI KLUB LOBORIKA, LOBORIKA LOBORIKA 14, 52207 Loborika</derivirana_varijabla>
  </DomainObject.Predmet.ProtustrankaWithAdress>
  <DomainObject.Predmet.ProtustrankaWithAdressOIB>
    <izvorni_sadrzaj>BICIKLISTIČKI KLUB LOBORIKA, LOBORIKA, OIB 33259553074, LOBORIKA 14, 52207 Loborika</izvorni_sadrzaj>
    <derivirana_varijabla naziv="DomainObject.Predmet.ProtustrankaWithAdressOIB_1">BICIKLISTIČKI KLUB LOBORIKA, LOBORIKA, OIB 33259553074, LOBORIKA 14, 52207 Loborika</derivirana_varijabla>
  </DomainObject.Predmet.ProtustrankaWithAdressOIB>
  <DomainObject.Predmet.ProtustrankaNazivFormated>
    <izvorni_sadrzaj>BICIKLISTIČKI KLUB LOBORIKA, LOBORIKA</izvorni_sadrzaj>
    <derivirana_varijabla naziv="DomainObject.Predmet.ProtustrankaNazivFormated_1">BICIKLISTIČKI KLUB LOBORIKA, LOBORIKA</derivirana_varijabla>
  </DomainObject.Predmet.ProtustrankaNazivFormated>
  <DomainObject.Predmet.ProtustrankaNazivFormatedOIB>
    <izvorni_sadrzaj>BICIKLISTIČKI KLUB LOBORIKA, LOBORIKA, OIB 33259553074</izvorni_sadrzaj>
    <derivirana_varijabla naziv="DomainObject.Predmet.ProtustrankaNazivFormatedOIB_1">BICIKLISTIČKI KLUB LOBORIKA, LOBORIKA, OIB 33259553074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70963.03</izvorni_sadrzaj>
    <derivirana_varijabla naziv="DomainObject.Predmet.TrenutnaVrijednost_1">70963.03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BICIKLISTIČKI KLUB LOBORIKA, LOBORIKA</item>
    </izvorni_sadrzaj>
    <derivirana_varijabla naziv="DomainObject.Predmet.ProtuStrankaListFormated_1">
      <item>BICIKLISTIČKI KLUB LOBORIKA, LOBORIKA</item>
    </derivirana_varijabla>
  </DomainObject.Predmet.ProtuStrankaListFormated>
  <DomainObject.Predmet.ProtuStrankaListFormatedOIB>
    <izvorni_sadrzaj>
      <item>BICIKLISTIČKI KLUB LOBORIKA, LOBORIKA, OIB 33259553074</item>
    </izvorni_sadrzaj>
    <derivirana_varijabla naziv="DomainObject.Predmet.ProtuStrankaListFormatedOIB_1">
      <item>BICIKLISTIČKI KLUB LOBORIKA, LOBORIKA, OIB 33259553074</item>
    </derivirana_varijabla>
  </DomainObject.Predmet.ProtuStrankaListFormatedOIB>
  <DomainObject.Predmet.ProtuStrankaListFormatedWithAdress>
    <izvorni_sadrzaj>
      <item>BICIKLISTIČKI KLUB LOBORIKA, LOBORIKA, LOBORIKA 14, 52207 Loborika</item>
    </izvorni_sadrzaj>
    <derivirana_varijabla naziv="DomainObject.Predmet.ProtuStrankaListFormatedWithAdress_1">
      <item>BICIKLISTIČKI KLUB LOBORIKA, LOBORIKA, LOBORIKA 14, 52207 Loborika</item>
    </derivirana_varijabla>
  </DomainObject.Predmet.ProtuStrankaListFormatedWithAdress>
  <DomainObject.Predmet.ProtuStrankaListFormatedWithAdressOIB>
    <izvorni_sadrzaj>
      <item>BICIKLISTIČKI KLUB LOBORIKA, LOBORIKA, OIB 33259553074, LOBORIKA 14, 52207 Loborika</item>
    </izvorni_sadrzaj>
    <derivirana_varijabla naziv="DomainObject.Predmet.ProtuStrankaListFormatedWithAdressOIB_1">
      <item>BICIKLISTIČKI KLUB LOBORIKA, LOBORIKA, OIB 33259553074, LOBORIKA 14, 52207 Loborika</item>
    </derivirana_varijabla>
  </DomainObject.Predmet.ProtuStrankaListFormatedWithAdressOIB>
  <DomainObject.Predmet.ProtuStrankaListNazivFormated>
    <izvorni_sadrzaj>
      <item>BICIKLISTIČKI KLUB LOBORIKA, LOBORIKA</item>
    </izvorni_sadrzaj>
    <derivirana_varijabla naziv="DomainObject.Predmet.ProtuStrankaListNazivFormated_1">
      <item>BICIKLISTIČKI KLUB LOBORIKA, LOBORIKA</item>
    </derivirana_varijabla>
  </DomainObject.Predmet.ProtuStrankaListNazivFormated>
  <DomainObject.Predmet.ProtuStrankaListNazivFormatedOIB>
    <izvorni_sadrzaj>
      <item>BICIKLISTIČKI KLUB LOBORIKA, LOBORIKA, OIB 33259553074</item>
    </izvorni_sadrzaj>
    <derivirana_varijabla naziv="DomainObject.Predmet.ProtuStrankaListNazivFormatedOIB_1">
      <item>BICIKLISTIČKI KLUB LOBORIKA, LOBORIKA, OIB 33259553074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BICIKLISTIČKI KLUB LOBORIKA, LOBORIKA</izvorni_sadrzaj>
    <derivirana_varijabla naziv="DomainObject.Predmet.ProtustrankaIDrugi_1">BICIKLISTIČKI KLUB LOBORIKA, LOBORIKA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BICIKLISTIČKI KLUB LOBORIKA, LOBORIKA, OIB 33259553074, LOBORIKA 14, 52207 Loborika</izvorni_sadrzaj>
    <derivirana_varijabla naziv="DomainObject.Predmet.ProtustrankaIDrugiAdressOIB_1">BICIKLISTIČKI KLUB LOBORIKA, LOBORIKA, OIB 33259553074, LOBORIKA 14, 52207 Loborika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BICIKLISTIČKI KLUB LOBORIKA, LOBORIKA</item>
    </izvorni_sadrzaj>
    <derivirana_varijabla naziv="DomainObject.Predmet.SudioniciListNaziv_1">
      <item>FINANCIJSKA AGENCIJA, RC RIJEKA, PODRUŽNICA PULA, PULA</item>
      <item>BICIKLISTIČKI KLUB LOBORIKA, LOBORIKA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BICIKLISTIČKI KLUB LOBORIKA, LOBORIKA, OIB 33259553074, LOBORIKA 14,52207 Loborika</item>
    </izvorni_sadrzaj>
    <derivirana_varijabla naziv="DomainObject.Predmet.SudioniciListAdressOIB_1">
      <item>FINANCIJSKA AGENCIJA, RC RIJEKA, PODRUŽNICA PULA, PULA, OIB 85821130368, Ulica grada Vukovara 70,Zagreb</item>
      <item>BICIKLISTIČKI KLUB LOBORIKA, LOBORIKA, OIB 33259553074, LOBORIKA 14,52207 Loborika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33259553074</item>
    </izvorni_sadrzaj>
    <derivirana_varijabla naziv="DomainObject.Predmet.SudioniciListNazivOIB_1">
      <item>, OIB 85821130368</item>
      <item>, OIB 33259553074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3910</properties:Characters>
  <properties:Lines>91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2016-04-29T10:06:00Z</dcterms:created>
  <dc:creator>Mihaela Kaligari</dc:creator>
  <dc:description/>
  <cp:keywords/>
  <cp:lastModifiedBy>Tamara Žgrablić Širol</cp:lastModifiedBy>
  <cp:lastPrinted>2016-05-04T07:45:00Z</cp:lastPrinted>
  <dcterms:modified xmlns:xsi="http://www.w3.org/2001/XMLSchema-instance" xsi:type="dcterms:W3CDTF">2016-05-04T10:21:00Z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