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bd02" w14:paraId="aeebd0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EA4F58">
        <w:t>7</w:t>
      </w:r>
      <w:r w:rsidR="009C7E59">
        <w:t>22</w:t>
      </w:r>
      <w:r>
        <w:t>/</w:t>
      </w:r>
      <w:r w:rsidR="00E8650F">
        <w:t>1</w:t>
      </w:r>
      <w:r w:rsidR="00ED0A9B">
        <w:t>6</w:t>
      </w:r>
      <w:r>
        <w:t>-</w:t>
      </w:r>
      <w:r w:rsidR="009C7E59">
        <w:t>7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9610B2" w:rsidP="004E475E" w:rsidR="009610B2">
      <w:pPr>
        <w:jc w:val="both"/>
      </w:pPr>
    </w:p>
    <w:p w:rsidRDefault="00611430" w:rsidP="00212370" w:rsidR="00212370">
      <w:pPr>
        <w:jc w:val="both"/>
      </w:pPr>
      <w:r>
        <w:tab/>
      </w:r>
      <w:r w:rsidR="00B939EF" w:rsidRPr="00611430">
        <w:t xml:space="preserve">Trgovački sud u Osijeku, po sucu mr. sc. Tihomiru Kovačeviću, kao stečajnom sucu, povodom prijedloga FINANCIJSKE AGENCIJE ZAGREB, Regionalni centar Osijek, L. Jagera 3, </w:t>
      </w:r>
      <w:r w:rsidR="00B939EF">
        <w:t xml:space="preserve">OIB 85821130368 </w:t>
      </w:r>
      <w:r w:rsidR="00B939EF" w:rsidRPr="00611430">
        <w:t xml:space="preserve">za otvaranje stečajnog postupka nad dužnikom </w:t>
      </w:r>
      <w:r w:rsidR="00D03A64" w:rsidRPr="00D03A64">
        <w:t>BRANITELJSKA ZADRUGA LEGE-OS ZA PROIZVODNJU I USLUGE, Erdut, Ivana Bakića 36, MBS 030120147, OIB: 31923261896</w:t>
      </w:r>
      <w:r w:rsidR="0090669D" w:rsidRPr="0041082E">
        <w:t xml:space="preserve">, dana </w:t>
      </w:r>
      <w:r w:rsidR="000C6F5F">
        <w:t>13</w:t>
      </w:r>
      <w:r w:rsidR="0090669D" w:rsidRPr="0041082E">
        <w:t xml:space="preserve">. </w:t>
      </w:r>
      <w:r w:rsidR="00B939EF">
        <w:t>veljače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D03A64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D03A64" w:rsidRPr="00D03A64">
        <w:t>BRANITELJSKA ZADRUGA LEGE-OS ZA PROIZVODNJU I USLUGE, Erdut, Ivana Bakića 36, MBS 030120147, OIB: 31923261896</w:t>
      </w:r>
      <w:r>
        <w:t>.</w:t>
      </w:r>
    </w:p>
    <w:p w:rsidRDefault="00212370" w:rsidP="00212370" w:rsidR="00212370">
      <w:pPr>
        <w:jc w:val="both"/>
      </w:pPr>
    </w:p>
    <w:p w:rsidRDefault="00212370" w:rsidP="00DE72D6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D03A64">
        <w:t>Marko Tominac, Vinkovci, V. Nazora 3</w:t>
      </w:r>
      <w:r w:rsidR="00DE72D6" w:rsidRPr="00DE72D6">
        <w:t xml:space="preserve">, OIB </w:t>
      </w:r>
      <w:r w:rsidR="00D03A64">
        <w:t>98361792494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767F68">
        <w:t>21</w:t>
      </w:r>
      <w:r>
        <w:t>.</w:t>
      </w:r>
      <w:r w:rsidR="00367CA0">
        <w:t>0</w:t>
      </w:r>
      <w:r w:rsidR="008A153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767F68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767F68" w:rsidRPr="00767F68">
        <w:t>BRANITELJSKA ZADRUGA LEGE-OS ZA PROIZVODNJU I USLUGE, Erdut, Ivana Bakića 36, MBS 030120147, OIB: 31923261896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FA539E" w:rsidP="00212370" w:rsidR="00212370">
      <w:pPr>
        <w:ind w:firstLine="720" w:left="2160"/>
      </w:pPr>
      <w:r>
        <w:t>2</w:t>
      </w:r>
      <w:r w:rsidR="00767F68">
        <w:t>7</w:t>
      </w:r>
      <w:r w:rsidR="00212370">
        <w:t xml:space="preserve">. </w:t>
      </w:r>
      <w:r w:rsidR="008A153E">
        <w:t>ožujka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767F68">
        <w:t>9</w:t>
      </w:r>
      <w:r w:rsidR="00212370">
        <w:t>,</w:t>
      </w:r>
      <w:r w:rsidR="00C14B78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EB2233" w:rsidP="00B939EF" w:rsidR="00EB2233">
      <w:pPr>
        <w:ind w:firstLine="720"/>
        <w:jc w:val="both"/>
      </w:pPr>
    </w:p>
    <w:p w:rsidRDefault="009610B2" w:rsidP="00B939EF" w:rsidR="009610B2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 xml:space="preserve">Dana </w:t>
      </w:r>
      <w:r w:rsidR="00767F68">
        <w:t>20</w:t>
      </w:r>
      <w:r>
        <w:t>.</w:t>
      </w:r>
      <w:r w:rsidR="00FA539E">
        <w:t>05</w:t>
      </w:r>
      <w:r>
        <w:t>.201</w:t>
      </w:r>
      <w:r w:rsidR="00FA539E">
        <w:t>6</w:t>
      </w:r>
      <w:r>
        <w:t xml:space="preserve">. zaprimljen je na ovome sudu </w:t>
      </w:r>
      <w:r w:rsidR="00934A87">
        <w:t>prijedlog</w:t>
      </w:r>
      <w:r>
        <w:t xml:space="preserve"> FINE Regionalni centar Osijek, Podružnica Osijek, klasa: 110-07/1</w:t>
      </w:r>
      <w:r w:rsidR="00934A87">
        <w:t>6</w:t>
      </w:r>
      <w:r>
        <w:t>-01/04 Ur. broj 04-06-1</w:t>
      </w:r>
      <w:r w:rsidR="00934A87">
        <w:t>6</w:t>
      </w:r>
      <w:r>
        <w:t>-</w:t>
      </w:r>
      <w:r w:rsidR="00C84970">
        <w:t>91</w:t>
      </w:r>
      <w:r w:rsidR="00767F68">
        <w:t>59</w:t>
      </w:r>
      <w:r>
        <w:t xml:space="preserve"> od </w:t>
      </w:r>
      <w:r w:rsidR="00956542">
        <w:t>1</w:t>
      </w:r>
      <w:r w:rsidR="00767F68">
        <w:t>9</w:t>
      </w:r>
      <w:r>
        <w:t>.</w:t>
      </w:r>
      <w:r w:rsidR="00E32332">
        <w:t>05</w:t>
      </w:r>
      <w:r>
        <w:t>.201</w:t>
      </w:r>
      <w:r w:rsidR="00E32332">
        <w:t>6</w:t>
      </w:r>
      <w:r>
        <w:t xml:space="preserve">. godine, za otvaranje stečajnog postupka nad dužnikom </w:t>
      </w:r>
      <w:r w:rsidR="00767F68" w:rsidRPr="00767F68">
        <w:t>BRANITELJSKA ZADRUGA LEGE-OS ZA PROIZVODNJU I USLUGE, Erdut, Ivana Bakića 36, MBS 030120147, OIB: 31923261896</w:t>
      </w:r>
      <w:r>
        <w:t xml:space="preserve">, temeljem odredbe čl. </w:t>
      </w:r>
      <w:r w:rsidR="00767F68">
        <w:t>110</w:t>
      </w:r>
      <w:r>
        <w:t xml:space="preserve">. st. </w:t>
      </w:r>
      <w:r w:rsidR="00767F68">
        <w:t>1</w:t>
      </w:r>
      <w:r>
        <w:t>. Stečajnog zakona (NN 71/15, dalje: SZ).</w:t>
      </w:r>
    </w:p>
    <w:p w:rsidRDefault="00B939EF" w:rsidP="00B939EF" w:rsidR="00B939EF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>U prijedlogu je navela da na dan 1</w:t>
      </w:r>
      <w:r w:rsidR="00A72EC4">
        <w:t>8</w:t>
      </w:r>
      <w:r>
        <w:t>.</w:t>
      </w:r>
      <w:r w:rsidR="00DB7E64">
        <w:t>0</w:t>
      </w:r>
      <w:r w:rsidR="00A72EC4">
        <w:t>5</w:t>
      </w:r>
      <w:r>
        <w:t>.201</w:t>
      </w:r>
      <w:r w:rsidR="00A72EC4">
        <w:t>6</w:t>
      </w:r>
      <w:r>
        <w:t xml:space="preserve">. dužnik u Očevidniku redoslijeda osnova za plaćanje ima evidentirane neizvršene osnove za plaćanje u neprekinutom razdoblju od </w:t>
      </w:r>
      <w:r w:rsidR="00A72EC4">
        <w:t>1</w:t>
      </w:r>
      <w:r w:rsidR="00956542">
        <w:t>2</w:t>
      </w:r>
      <w:r w:rsidR="00A72EC4">
        <w:t>0</w:t>
      </w:r>
      <w:r>
        <w:t xml:space="preserve"> dana, u ukupnom iznosu od </w:t>
      </w:r>
      <w:r w:rsidR="00A72EC4">
        <w:t>18.750,39</w:t>
      </w:r>
      <w:r>
        <w:t xml:space="preserve"> kn, u koji iznos je uračunata kamata i naknada FINE za provedbe ovrhe na novčanim sredstvima dužnika. Navodi da dužnik ima </w:t>
      </w:r>
      <w:r w:rsidR="00956542">
        <w:t>tri</w:t>
      </w:r>
      <w:r>
        <w:t xml:space="preserve"> zaposlen</w:t>
      </w:r>
      <w:r w:rsidR="00956542">
        <w:t>a</w:t>
      </w:r>
      <w:r>
        <w:t xml:space="preserve"> radnika. </w:t>
      </w:r>
    </w:p>
    <w:p w:rsidRDefault="00B939EF" w:rsidP="00B939EF" w:rsidR="00B939EF">
      <w:pPr>
        <w:ind w:firstLine="720"/>
        <w:jc w:val="both"/>
      </w:pPr>
    </w:p>
    <w:p w:rsidRDefault="00B939EF" w:rsidP="00485094" w:rsidR="00485094">
      <w:pPr>
        <w:ind w:firstLine="720"/>
        <w:jc w:val="both"/>
      </w:pPr>
      <w:r>
        <w:t xml:space="preserve">Dostavlja popis računa i oročenih novčanih sredstava dužnika na dan </w:t>
      </w:r>
      <w:r w:rsidR="009610B2">
        <w:t>1</w:t>
      </w:r>
      <w:r w:rsidR="00485094">
        <w:t>8</w:t>
      </w:r>
      <w:r w:rsidRPr="00AF752F">
        <w:t>.</w:t>
      </w:r>
      <w:r w:rsidR="00DB7E64">
        <w:t>05</w:t>
      </w:r>
      <w:r>
        <w:t>.201</w:t>
      </w:r>
      <w:r w:rsidR="00DB7E64">
        <w:t>6</w:t>
      </w:r>
      <w:r w:rsidR="00FB0660">
        <w:t>.</w:t>
      </w:r>
      <w:r w:rsidR="00485094">
        <w:t xml:space="preserve">, te navodi da na temelju čl. 112. st. 5. SZ dužnik na ime predujma za namirenje troškova stečajnog postupka nema zaplijenjena novčana sredstva na dan </w:t>
      </w:r>
      <w:r w:rsidR="00485094" w:rsidRPr="00485094">
        <w:t>18.05</w:t>
      </w:r>
      <w:r w:rsidR="00485094">
        <w:t xml:space="preserve">.2016. 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666404" w:rsidP="00666404" w:rsidR="0066640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485094">
        <w:t>110</w:t>
      </w:r>
      <w:r>
        <w:t xml:space="preserve">. </w:t>
      </w:r>
      <w:r w:rsidR="00D67644">
        <w:t xml:space="preserve">st. </w:t>
      </w:r>
      <w:r w:rsidR="00485094">
        <w:t>1</w:t>
      </w:r>
      <w:r>
        <w:t>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9610B2" w:rsidP="00212370" w:rsidR="009610B2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9610B2">
        <w:t>13</w:t>
      </w:r>
      <w:r w:rsidR="00D67644" w:rsidRPr="00D67644">
        <w:t xml:space="preserve">. veljače </w:t>
      </w:r>
      <w:r w:rsidR="003A65E4" w:rsidRPr="003A65E4">
        <w:t>2018</w:t>
      </w:r>
      <w:r>
        <w:t>.</w:t>
      </w:r>
    </w:p>
    <w:p w:rsidRDefault="009610B2" w:rsidP="00212370" w:rsidR="009610B2">
      <w:pPr>
        <w:jc w:val="center"/>
      </w:pPr>
    </w:p>
    <w:p w:rsidRDefault="009610B2" w:rsidP="00212370" w:rsidR="009610B2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9610B2" w:rsidP="00212370" w:rsidR="00212370">
      <w:pPr>
        <w:jc w:val="both"/>
      </w:pPr>
      <w:r>
        <w:t xml:space="preserve">  </w:t>
      </w:r>
    </w:p>
    <w:p w:rsidRDefault="009610B2" w:rsidP="00212370" w:rsidR="009610B2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  <w:r w:rsidR="0049713A">
        <w:t xml:space="preserve">  lista 1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485094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485094" w:rsidRPr="00485094">
        <w:t>Ivan Stranput, Osijek, Josipa Reihl-Kira 67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EB2233">
        <w:t>i</w:t>
      </w:r>
      <w:r>
        <w:t xml:space="preserve"> stečajn</w:t>
      </w:r>
      <w:r w:rsidR="00EB2233">
        <w:t>i</w:t>
      </w:r>
      <w:r>
        <w:t xml:space="preserve"> upravitelj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CE2F8D">
        <w:t>2</w:t>
      </w:r>
      <w:r w:rsidR="00114083">
        <w:t>7</w:t>
      </w:r>
      <w:r>
        <w:t>/</w:t>
      </w:r>
      <w:r w:rsidR="00072999">
        <w:t>3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47B43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9C7E59" w:rsidRPr="009C7E59">
      <w:t>1722/16-7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72999"/>
    <w:rsid w:val="000817DB"/>
    <w:rsid w:val="00084DCC"/>
    <w:rsid w:val="000A5797"/>
    <w:rsid w:val="000B151E"/>
    <w:rsid w:val="000B1DB2"/>
    <w:rsid w:val="000C071C"/>
    <w:rsid w:val="000C1636"/>
    <w:rsid w:val="000C6F5F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083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85094"/>
    <w:rsid w:val="0049713A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4F28B2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E25E0"/>
    <w:rsid w:val="00611430"/>
    <w:rsid w:val="00624E32"/>
    <w:rsid w:val="006303BE"/>
    <w:rsid w:val="00630694"/>
    <w:rsid w:val="006435F0"/>
    <w:rsid w:val="00647B43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37C"/>
    <w:rsid w:val="006B7688"/>
    <w:rsid w:val="006C01D5"/>
    <w:rsid w:val="006D7788"/>
    <w:rsid w:val="006E1762"/>
    <w:rsid w:val="006E7075"/>
    <w:rsid w:val="006F7B5B"/>
    <w:rsid w:val="00717FB3"/>
    <w:rsid w:val="0073050A"/>
    <w:rsid w:val="00730914"/>
    <w:rsid w:val="007343EC"/>
    <w:rsid w:val="007412F6"/>
    <w:rsid w:val="00747F15"/>
    <w:rsid w:val="00753FC1"/>
    <w:rsid w:val="00767F68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153E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A87"/>
    <w:rsid w:val="00934FA1"/>
    <w:rsid w:val="009365DD"/>
    <w:rsid w:val="009373AB"/>
    <w:rsid w:val="009504AE"/>
    <w:rsid w:val="00955680"/>
    <w:rsid w:val="00955EAC"/>
    <w:rsid w:val="00956542"/>
    <w:rsid w:val="009607EC"/>
    <w:rsid w:val="009610B2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C7E59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2EC4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39EF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14B78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84970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2F8D"/>
    <w:rsid w:val="00CF4B2A"/>
    <w:rsid w:val="00CF52B9"/>
    <w:rsid w:val="00CF5CBC"/>
    <w:rsid w:val="00D02115"/>
    <w:rsid w:val="00D03A64"/>
    <w:rsid w:val="00D131ED"/>
    <w:rsid w:val="00D15AFC"/>
    <w:rsid w:val="00D43995"/>
    <w:rsid w:val="00D45D6C"/>
    <w:rsid w:val="00D5401B"/>
    <w:rsid w:val="00D601D5"/>
    <w:rsid w:val="00D67644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B7E64"/>
    <w:rsid w:val="00DC032E"/>
    <w:rsid w:val="00DD25A3"/>
    <w:rsid w:val="00DD4BA9"/>
    <w:rsid w:val="00DE72D6"/>
    <w:rsid w:val="00DF5840"/>
    <w:rsid w:val="00E05F2C"/>
    <w:rsid w:val="00E1042B"/>
    <w:rsid w:val="00E137A6"/>
    <w:rsid w:val="00E14899"/>
    <w:rsid w:val="00E1609C"/>
    <w:rsid w:val="00E27673"/>
    <w:rsid w:val="00E32332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4F58"/>
    <w:rsid w:val="00EA5FD8"/>
    <w:rsid w:val="00EA7C38"/>
    <w:rsid w:val="00EB2233"/>
    <w:rsid w:val="00EB2CC7"/>
    <w:rsid w:val="00EB4B93"/>
    <w:rsid w:val="00EC0850"/>
    <w:rsid w:val="00EC3529"/>
    <w:rsid w:val="00EC4508"/>
    <w:rsid w:val="00ED0A9B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39E"/>
    <w:rsid w:val="00FA55BC"/>
    <w:rsid w:val="00FB0660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7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B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B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B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B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7B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B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B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B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B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1722</izvorni_sadrzaj>
    <derivirana_varijabla naziv="DomainObject.Predmet.Broj_1">1722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St-1722/2016</izvorni_sadrzaj>
    <derivirana_varijabla naziv="DomainObject.Predmet.OznakaBroj_1">St-1722/2016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LEGE-OS ZA PROIZVODNJU I USLUGE</izvorni_sadrzaj>
    <derivirana_varijabla naziv="DomainObject.Predmet.ProtustrankaFormated_1">  BRANITELJSKA ZADRUGA LEGE-OS ZA PROIZVODNJU I USLUGE</derivirana_varijabla>
  </DomainObject.Predmet.ProtustrankaFormated>
  <DomainObject.Predmet.ProtustrankaFormatedOIB>
    <izvorni_sadrzaj>  BRANITELJSKA ZADRUGA LEGE-OS ZA PROIZVODNJU I USLUGE, OIB 31923261896</izvorni_sadrzaj>
    <derivirana_varijabla naziv="DomainObject.Predmet.ProtustrankaFormatedOIB_1">  BRANITELJSKA ZADRUGA LEGE-OS ZA PROIZVODNJU I USLUGE, OIB 31923261896</derivirana_varijabla>
  </DomainObject.Predmet.ProtustrankaFormatedOIB>
  <DomainObject.Predmet.ProtustrankaFormatedWithAdress>
    <izvorni_sadrzaj> BRANITELJSKA ZADRUGA LEGE-OS ZA PROIZVODNJU I USLUGE, Ivana Bakića 36, 31226 Erdut</izvorni_sadrzaj>
    <derivirana_varijabla naziv="DomainObject.Predmet.ProtustrankaFormatedWithAdress_1"> BRANITELJSKA ZADRUGA LEGE-OS ZA PROIZVODNJU I USLUGE, Ivana Bakića 36, 31226 Erdut</derivirana_varijabla>
  </DomainObject.Predmet.ProtustrankaFormatedWithAdress>
  <DomainObject.Predmet.ProtustrankaFormatedWithAdressOIB>
    <izvorni_sadrzaj> BRANITELJSKA ZADRUGA LEGE-OS ZA PROIZVODNJU I USLUGE, OIB 31923261896, Ivana Bakića 36, 31226 Erdut</izvorni_sadrzaj>
    <derivirana_varijabla naziv="DomainObject.Predmet.ProtustrankaFormatedWithAdressOIB_1"> BRANITELJSKA ZADRUGA LEGE-OS ZA PROIZVODNJU I USLUGE, OIB 31923261896, Ivana Bakića 36, 31226 Erdut</derivirana_varijabla>
  </DomainObject.Predmet.ProtustrankaFormatedWithAdressOIB>
  <DomainObject.Predmet.ProtustrankaWithAdress>
    <izvorni_sadrzaj>BRANITELJSKA ZADRUGA LEGE-OS ZA PROIZVODNJU I USLUGE Ivana Bakića 36, 31226 Erdut</izvorni_sadrzaj>
    <derivirana_varijabla naziv="DomainObject.Predmet.ProtustrankaWithAdress_1">BRANITELJSKA ZADRUGA LEGE-OS ZA PROIZVODNJU I USLUGE Ivana Bakića 36, 31226 Erdut</derivirana_varijabla>
  </DomainObject.Predmet.ProtustrankaWithAdress>
  <DomainObject.Predmet.ProtustrankaWithAdressOIB>
    <izvorni_sadrzaj>BRANITELJSKA ZADRUGA LEGE-OS ZA PROIZVODNJU I USLUGE, OIB 31923261896, Ivana Bakića 36, 31226 Erdut</izvorni_sadrzaj>
    <derivirana_varijabla naziv="DomainObject.Predmet.ProtustrankaWithAdressOIB_1">BRANITELJSKA ZADRUGA LEGE-OS ZA PROIZVODNJU I USLUGE, OIB 31923261896, Ivana Bakića 36, 31226 Erdut</derivirana_varijabla>
  </DomainObject.Predmet.ProtustrankaWithAdressOIB>
  <DomainObject.Predmet.ProtustrankaNazivFormated>
    <izvorni_sadrzaj>BRANITELJSKA ZADRUGA LEGE-OS ZA PROIZVODNJU I USLUGE</izvorni_sadrzaj>
    <derivirana_varijabla naziv="DomainObject.Predmet.ProtustrankaNazivFormated_1">BRANITELJSKA ZADRUGA LEGE-OS ZA PROIZVODNJU I USLUGE</derivirana_varijabla>
  </DomainObject.Predmet.ProtustrankaNazivFormated>
  <DomainObject.Predmet.ProtustrankaNazivFormatedOIB>
    <izvorni_sadrzaj>BRANITELJSKA ZADRUGA LEGE-OS ZA PROIZVODNJU I USLUGE, OIB 31923261896</izvorni_sadrzaj>
    <derivirana_varijabla naziv="DomainObject.Predmet.ProtustrankaNazivFormatedOIB_1">BRANITELJSKA ZADRUGA LEGE-OS ZA PROIZVODNJU I USLUGE, OIB 31923261896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BRANITELJSKA ZADRUGA LEGE-OS ZA PROIZVODNJU I USLUGE</item>
    </izvorni_sadrzaj>
    <derivirana_varijabla naziv="DomainObject.Predmet.ProtuStrankaListFormated_1">
      <item>BRANITELJSKA ZADRUGA LEGE-OS ZA PROIZVODNJU I USLUGE</item>
    </derivirana_varijabla>
  </DomainObject.Predmet.ProtuStrankaListFormated>
  <DomainObject.Predmet.ProtuStrankaListFormatedOIB>
    <izvorni_sadrzaj>
      <item>BRANITELJSKA ZADRUGA LEGE-OS ZA PROIZVODNJU I USLUGE, OIB 31923261896</item>
    </izvorni_sadrzaj>
    <derivirana_varijabla naziv="DomainObject.Predmet.ProtuStrankaListFormatedOIB_1">
      <item>BRANITELJSKA ZADRUGA LEGE-OS ZA PROIZVODNJU I USLUGE, OIB 31923261896</item>
    </derivirana_varijabla>
  </DomainObject.Predmet.ProtuStrankaListFormatedOIB>
  <DomainObject.Predmet.ProtuStrankaListFormatedWithAdress>
    <izvorni_sadrzaj>
      <item>BRANITELJSKA ZADRUGA LEGE-OS ZA PROIZVODNJU I USLUGE, Ivana Bakića 36, 31226 Erdut</item>
    </izvorni_sadrzaj>
    <derivirana_varijabla naziv="DomainObject.Predmet.ProtuStrankaListFormatedWithAdress_1">
      <item>BRANITELJSKA ZADRUGA LEGE-OS ZA PROIZVODNJU I USLUGE, Ivana Bakića 36, 31226 Erdut</item>
    </derivirana_varijabla>
  </DomainObject.Predmet.ProtuStrankaListFormatedWithAdress>
  <DomainObject.Predmet.ProtuStrankaListFormatedWithAdressOIB>
    <izvorni_sadrzaj>
      <item>BRANITELJSKA ZADRUGA LEGE-OS ZA PROIZVODNJU I USLUGE, OIB 31923261896, Ivana Bakića 36, 31226 Erdut</item>
    </izvorni_sadrzaj>
    <derivirana_varijabla naziv="DomainObject.Predmet.ProtuStrankaListFormatedWithAdressOIB_1">
      <item>BRANITELJSKA ZADRUGA LEGE-OS ZA PROIZVODNJU I USLUGE, OIB 31923261896, Ivana Bakića 36, 31226 Erdut</item>
    </derivirana_varijabla>
  </DomainObject.Predmet.ProtuStrankaListFormatedWithAdressOIB>
  <DomainObject.Predmet.ProtuStrankaListNazivFormated>
    <izvorni_sadrzaj>
      <item>BRANITELJSKA ZADRUGA LEGE-OS ZA PROIZVODNJU I USLUGE</item>
    </izvorni_sadrzaj>
    <derivirana_varijabla naziv="DomainObject.Predmet.ProtuStrankaListNazivFormated_1">
      <item>BRANITELJSKA ZADRUGA LEGE-OS ZA PROIZVODNJU I USLUGE</item>
    </derivirana_varijabla>
  </DomainObject.Predmet.ProtuStrankaListNazivFormated>
  <DomainObject.Predmet.ProtuStrankaListNazivFormatedOIB>
    <izvorni_sadrzaj>
      <item>BRANITELJSKA ZADRUGA LEGE-OS ZA PROIZVODNJU I USLUGE, OIB 31923261896</item>
    </izvorni_sadrzaj>
    <derivirana_varijabla naziv="DomainObject.Predmet.ProtuStrankaListNazivFormatedOIB_1">
      <item>BRANITELJSKA ZADRUGA LEGE-OS ZA PROIZVODNJU I USLUGE, OIB 31923261896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BRANITELJSKA ZADRUGA LEGE-OS ZA PROIZVODNJU I USLUGE</izvorni_sadrzaj>
    <derivirana_varijabla naziv="DomainObject.Predmet.ProtustrankaIDrugi_1">BRANITELJSKA ZADRUGA LEGE-OS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BRANITELJSKA ZADRUGA LEGE-OS ZA PROIZVODNJU I USLUGE, OIB 31923261896, Ivana Bakića 36, 31226 Erdut</izvorni_sadrzaj>
    <derivirana_varijabla naziv="DomainObject.Predmet.ProtustrankaIDrugiAdressOIB_1">BRANITELJSKA ZADRUGA LEGE-OS ZA PROIZVODNJU I USLUGE, OIB 31923261896, Ivana Bakića 36, 31226 Erdut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BRANITELJSKA ZADRUGA LEGE-OS ZA PROIZVODNJU I USLUGE</item>
    </izvorni_sadrzaj>
    <derivirana_varijabla naziv="DomainObject.Predmet.SudioniciListNaziv_1">
      <item>FINA RC OSIJEK</item>
      <item>BRANITELJSKA ZADRUGA LEGE-OS ZA PROIZVODNJU I USLUGE</item>
    </derivirana_varijabla>
  </DomainObject.Predmet.SudioniciListNaziv>
  <DomainObject.Predmet.SudioniciListAdressOIB>
    <izvorni_sadrzaj>
      <item>FINA RC OSIJEK, OIB 85821130368</item>
      <item>BRANITELJSKA ZADRUGA LEGE-OS ZA PROIZVODNJU I USLUGE, OIB 31923261896, Ivana Bakića 36,31226 Erdut</item>
    </izvorni_sadrzaj>
    <derivirana_varijabla naziv="DomainObject.Predmet.SudioniciListAdressOIB_1">
      <item>FINA RC OSIJEK, OIB 85821130368</item>
      <item>BRANITELJSKA ZADRUGA LEGE-OS ZA PROIZVODNJU I USLUGE, OIB 31923261896, Ivana Bakića 36,31226 Erdut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31923261896</item>
    </izvorni_sadrzaj>
    <derivirana_varijabla naziv="DomainObject.Predmet.SudioniciListNazivOIB_1">
      <item>, OIB 85821130368</item>
      <item>, OIB 31923261896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588BE4-74A7-4EA2-8437-FCC4331F65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700</properties:Words>
  <properties:Characters>3981</properties:Characters>
  <properties:Lines>119</properties:Lines>
  <properties:Paragraphs>37</properties:Paragraphs>
  <properties:TotalTime>337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2018-02-13T12:24:00Z</dcterms:modified>
  <cp:revision>61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