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b902" w14:paraId="2d0b90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B7303">
        <w:rPr>
          <w:b/>
          <w:lang w:val="hr-HR"/>
        </w:rPr>
        <w:t>2609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B7303">
        <w:rPr>
          <w:lang w:val="hr-HR"/>
        </w:rPr>
        <w:t>ŽANE-KOVANA BRAVARIJA d.o.o. Sinj, Omiška ulica 6, OIB: 59782943118, MBS: 060241731</w:t>
      </w:r>
      <w:r w:rsidR="00634348">
        <w:rPr>
          <w:lang w:val="hr-HR"/>
        </w:rPr>
        <w:t xml:space="preserve">, dana </w:t>
      </w:r>
      <w:r w:rsidR="0060101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B7303">
        <w:rPr>
          <w:lang w:val="hr-HR"/>
        </w:rPr>
        <w:t>ŽANE-KOVANA BRAVARIJA d.o.o. Sinj, Omiška ulica 6, OIB: 59782943118, MBS: 060241731</w:t>
      </w:r>
      <w:r>
        <w:rPr>
          <w:lang w:val="hr-HR"/>
        </w:rPr>
        <w:t xml:space="preserve">. Skraćeni stečajni postupak je otvoren dana </w:t>
      </w:r>
      <w:r w:rsidR="0060101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B741F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F5E24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B7303">
        <w:rPr>
          <w:lang w:val="hr-HR"/>
        </w:rPr>
        <w:t>ŽANE-KOVANA BRAVARIJA d.o.o. Sinj, Omiška ulica 6, OIB: 59782943118, MBS: 060241731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027D7">
        <w:rPr>
          <w:lang w:val="hr-HR"/>
        </w:rPr>
        <w:t>09.12.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B7303">
        <w:rPr>
          <w:lang w:val="hr-HR"/>
        </w:rPr>
        <w:t>ŽANE-KOVANA BRAVARIJA d.o.o. Sinj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027D7">
        <w:rPr>
          <w:lang w:val="hr-HR"/>
        </w:rPr>
        <w:t>932</w:t>
      </w:r>
      <w:r>
        <w:rPr>
          <w:lang w:val="hr-HR"/>
        </w:rPr>
        <w:t xml:space="preserve"> dan</w:t>
      </w:r>
      <w:r w:rsidR="00F027D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B7303">
        <w:rPr>
          <w:lang w:val="hr-HR"/>
        </w:rPr>
        <w:t>51.088,24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E7429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101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2F43DA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2424F" w:rsidRPr="00A242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B7303">
      <w:t>2609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2F43DA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1017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B741F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2424F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5E24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2876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429E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027D7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2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42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42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42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2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42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42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42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St-2609/2015</izvorni_sadrzaj>
    <derivirana_varijabla naziv="DomainObject.Predmet.OznakaBroj_1">St-2609/2015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ŽANE-KOVANA BRAVARIJA za trgovinu i usluge društvo s ograničenom odgovornošću</izvorni_sadrzaj>
    <derivirana_varijabla naziv="DomainObject.Predmet.ProtustrankaFormated_1">  ŽANE-KOVANA BRAVARIJA za trgovinu i usluge društvo s ograničenom odgovornošću</derivirana_varijabla>
  </DomainObject.Predmet.ProtustrankaFormated>
  <DomainObject.Predmet.ProtustrankaFormatedOIB>
    <izvorni_sadrzaj>  ŽANE-KOVANA BRAVARIJA za trgovinu i usluge društvo s ograničenom odgovornošću, OIB 59782943118</izvorni_sadrzaj>
    <derivirana_varijabla naziv="DomainObject.Predmet.ProtustrankaFormatedOIB_1">  ŽANE-KOVANA BRAVARIJA za trgovinu i usluge društvo s ograničenom odgovornošću, OIB 59782943118</derivirana_varijabla>
  </DomainObject.Predmet.ProtustrankaFormatedOIB>
  <DomainObject.Predmet.ProtustrankaFormatedWithAdress>
    <izvorni_sadrzaj> ŽANE-KOVANA BRAVARIJA za trgovinu i usluge društvo s ograničenom odgovornošću, Omiška ulica 6, 21230 Sinj</izvorni_sadrzaj>
    <derivirana_varijabla naziv="DomainObject.Predmet.ProtustrankaFormatedWithAdress_1"> ŽANE-KOVANA BRAVARIJA za trgovinu i usluge društvo s ograničenom odgovornošću, Omiška ulica 6, 21230 Sinj</derivirana_varijabla>
  </DomainObject.Predmet.ProtustrankaFormatedWithAdress>
  <DomainObject.Predmet.ProtustrankaFormatedWithAdressOIB>
    <izvorni_sadrzaj> ŽANE-KOVANA BRAVARIJA za trgovinu i usluge društvo s ograničenom odgovornošću, OIB 59782943118, Omiška ulica 6, 21230 Sinj</izvorni_sadrzaj>
    <derivirana_varijabla naziv="DomainObject.Predmet.ProtustrankaFormatedWithAdressOIB_1"> ŽANE-KOVANA BRAVARIJA za trgovinu i usluge društvo s ograničenom odgovornošću, OIB 59782943118, Omiška ulica 6, 21230 Sinj</derivirana_varijabla>
  </DomainObject.Predmet.ProtustrankaFormatedWithAdressOIB>
  <DomainObject.Predmet.ProtustrankaWithAdress>
    <izvorni_sadrzaj>ŽANE-KOVANA BRAVARIJA za trgovinu i usluge društvo s ograničenom odgovornošću Omiška ulica 6, 21230 Sinj</izvorni_sadrzaj>
    <derivirana_varijabla naziv="DomainObject.Predmet.ProtustrankaWithAdress_1">ŽANE-KOVANA BRAVARIJA za trgovinu i usluge društvo s ograničenom odgovornošću Omiška ulica 6, 21230 Sinj</derivirana_varijabla>
  </DomainObject.Predmet.ProtustrankaWithAdress>
  <DomainObject.Predmet.ProtustrankaWithAdressOIB>
    <izvorni_sadrzaj>ŽANE-KOVANA BRAVARIJA za trgovinu i usluge društvo s ograničenom odgovornošću, OIB 59782943118, Omiška ulica 6, 21230 Sinj</izvorni_sadrzaj>
    <derivirana_varijabla naziv="DomainObject.Predmet.ProtustrankaWithAdressOIB_1">ŽANE-KOVANA BRAVARIJA za trgovinu i usluge društvo s ograničenom odgovornošću, OIB 59782943118, Omiška ulica 6, 21230 Sinj</derivirana_varijabla>
  </DomainObject.Predmet.ProtustrankaWithAdressOIB>
  <DomainObject.Predmet.ProtustrankaNazivFormated>
    <izvorni_sadrzaj>ŽANE-KOVANA BRAVARIJA za trgovinu i usluge društvo s ograničenom odgovornošću</izvorni_sadrzaj>
    <derivirana_varijabla naziv="DomainObject.Predmet.ProtustrankaNazivFormated_1">ŽANE-KOVANA BRAVARIJA za trgovinu i usluge društvo s ograničenom odgovornošću</derivirana_varijabla>
  </DomainObject.Predmet.ProtustrankaNazivFormated>
  <DomainObject.Predmet.ProtustrankaNazivFormatedOIB>
    <izvorni_sadrzaj>ŽANE-KOVANA BRAVARIJA za trgovinu i usluge društvo s ograničenom odgovornošću, OIB 59782943118</izvorni_sadrzaj>
    <derivirana_varijabla naziv="DomainObject.Predmet.ProtustrankaNazivFormatedOIB_1">ŽANE-KOVANA BRAVARIJA za trgovinu i usluge društvo s ograničenom odgovornošću, OIB 59782943118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51088.24</izvorni_sadrzaj>
    <derivirana_varijabla naziv="DomainObject.Predmet.TrenutnaVrijednost_1">51088.24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ŽANE-KOVANA BRAVARIJA za trgovinu i usluge društvo s ograničenom odgovornošću</item>
    </izvorni_sadrzaj>
    <derivirana_varijabla naziv="DomainObject.Predmet.ProtuStrankaListFormated_1">
      <item>ŽANE-KOVANA BRAVARIJA za trgovinu i usluge društvo s ograničenom odgovornošću</item>
    </derivirana_varijabla>
  </DomainObject.Predmet.ProtuStrankaListFormated>
  <DomainObject.Predmet.ProtuStrankaListFormatedOIB>
    <izvorni_sadrzaj>
      <item>ŽANE-KOVANA BRAVARIJA za trgovinu i usluge društvo s ograničenom odgovornošću, OIB 59782943118</item>
    </izvorni_sadrzaj>
    <derivirana_varijabla naziv="DomainObject.Predmet.ProtuStrankaListFormatedOIB_1">
      <item>ŽANE-KOVANA BRAVARIJA za trgovinu i usluge društvo s ograničenom odgovornošću, OIB 59782943118</item>
    </derivirana_varijabla>
  </DomainObject.Predmet.ProtuStrankaListFormatedOIB>
  <DomainObject.Predmet.ProtuStrankaListFormatedWithAdress>
    <izvorni_sadrzaj>
      <item>ŽANE-KOVANA BRAVARIJA za trgovinu i usluge društvo s ograničenom odgovornošću, Omiška ulica 6, 21230 Sinj</item>
    </izvorni_sadrzaj>
    <derivirana_varijabla naziv="DomainObject.Predmet.ProtuStrankaListFormatedWithAdress_1">
      <item>ŽANE-KOVANA BRAVARIJA za trgovinu i usluge društvo s ograničenom odgovornošću, Omiška ulica 6, 21230 Sinj</item>
    </derivirana_varijabla>
  </DomainObject.Predmet.ProtuStrankaListFormatedWithAdress>
  <DomainObject.Predmet.ProtuStrankaListFormatedWithAdressOIB>
    <izvorni_sadrzaj>
      <item>ŽANE-KOVANA BRAVARIJA za trgovinu i usluge društvo s ograničenom odgovornošću, OIB 59782943118, Omiška ulica 6, 21230 Sinj</item>
    </izvorni_sadrzaj>
    <derivirana_varijabla naziv="DomainObject.Predmet.ProtuStrankaListFormatedWithAdressOIB_1">
      <item>ŽANE-KOVANA BRAVARIJA za trgovinu i usluge društvo s ograničenom odgovornošću, OIB 59782943118, Omiška ulica 6, 21230 Sinj</item>
    </derivirana_varijabla>
  </DomainObject.Predmet.ProtuStrankaListFormatedWithAdressOIB>
  <DomainObject.Predmet.ProtuStrankaListNazivFormated>
    <izvorni_sadrzaj>
      <item>ŽANE-KOVANA BRAVARIJA za trgovinu i usluge društvo s ograničenom odgovornošću</item>
    </izvorni_sadrzaj>
    <derivirana_varijabla naziv="DomainObject.Predmet.ProtuStrankaListNazivFormated_1">
      <item>ŽANE-KOVANA BRAVARIJA za trgovinu i usluge društvo s ograničenom odgovornošću</item>
    </derivirana_varijabla>
  </DomainObject.Predmet.ProtuStrankaListNazivFormated>
  <DomainObject.Predmet.ProtuStrankaListNazivFormatedOIB>
    <izvorni_sadrzaj>
      <item>ŽANE-KOVANA BRAVARIJA za trgovinu i usluge društvo s ograničenom odgovornošću, OIB 59782943118</item>
    </izvorni_sadrzaj>
    <derivirana_varijabla naziv="DomainObject.Predmet.ProtuStrankaListNazivFormatedOIB_1">
      <item>ŽANE-KOVANA BRAVARIJA za trgovinu i usluge društvo s ograničenom odgovornošću, OIB 59782943118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ŽANE-KOVANA BRAVARIJA za trgovinu i usluge društvo s ograničenom odgovornošću</izvorni_sadrzaj>
    <derivirana_varijabla naziv="DomainObject.Predmet.ProtustrankaIDrugi_1">ŽANE-KOVANA BRAVARIJA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ŽANE-KOVANA BRAVARIJA za trgovinu i usluge društvo s ograničenom odgovornošću, OIB 59782943118, Omiška ulica 6, 21230 Sinj</izvorni_sadrzaj>
    <derivirana_varijabla naziv="DomainObject.Predmet.ProtustrankaIDrugiAdressOIB_1">ŽANE-KOVANA BRAVARIJA za trgovinu i usluge društvo s ograničenom odgovornošću, OIB 59782943118, Omiška ulica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ŽANE-KOVANA BRAVARIJA za trgovinu i usluge društvo s ograničenom odgovornošću</item>
      <item>FINANCIJSKA AGENCIJA, RC SPLIT</item>
    </izvorni_sadrzaj>
    <derivirana_varijabla naziv="DomainObject.Predmet.SudioniciListNaziv_1">
      <item>ŽANE-KOVANA BRAVARIJA za trgovinu i usluge društvo s ograničenom odgovornošću</item>
      <item>FINANCIJSKA AGENCIJA, RC SPLIT</item>
    </derivirana_varijabla>
  </DomainObject.Predmet.SudioniciListNaziv>
  <DomainObject.Predmet.SudioniciListAdressOIB>
    <izvorni_sadrzaj>
      <item>ŽANE-KOVANA BRAVARIJA za trgovinu i usluge društvo s ograničenom odgovornošću, OIB 59782943118, Omiška ulica 6,21230 Sinj</item>
      <item>FINANCIJSKA AGENCIJA, RC SPLIT, OIB 85821130368, Mažuranićevo šetalište 24 b,21000 Split</item>
    </izvorni_sadrzaj>
    <derivirana_varijabla naziv="DomainObject.Predmet.SudioniciListAdressOIB_1">
      <item>ŽANE-KOVANA BRAVARIJA za trgovinu i usluge društvo s ograničenom odgovornošću, OIB 59782943118, Omiška ulica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59782943118</item>
      <item>, OIB 85821130368</item>
    </izvorni_sadrzaj>
    <derivirana_varijabla naziv="DomainObject.Predmet.SudioniciListNazivOIB_1">
      <item>, OIB 59782943118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33149-9FF5-48E6-96F0-3F6E983FE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4043</properties:Characters>
  <properties:Lines>109</properties:Lines>
  <properties:Paragraphs>35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2016-03-29T07:25:00Z</cp:lastPrinted>
  <dcterms:modified xmlns:xsi="http://www.w3.org/2001/XMLSchema-instance" xsi:type="dcterms:W3CDTF">2016-03-29T07:25:00Z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