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e98d" w14:paraId="2f9e98d" w:rsidRDefault="005C61FD" w:rsidP="005C61FD" w:rsidR="005C61FD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5C61FD" w:rsidP="005C61FD" w:rsidR="005C61FD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>
        <w:t>796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68</w:t>
      </w:r>
      <w:proofErr w:type="spellEnd"/>
    </w:p>
    <w:p w:rsidRDefault="005C61FD" w:rsidP="005C61FD" w:rsidR="005C61FD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5C61FD" w:rsidP="005C61FD" w:rsidR="005C61FD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F06A9B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5C61FD" w:rsidP="005C61FD" w:rsidR="005C61FD">
      <w:r w:rsidRPr="00F06A9B">
        <w:tab/>
      </w:r>
      <w:r w:rsidRPr="00F06A9B">
        <w:tab/>
      </w:r>
      <w:r w:rsidRPr="00F06A9B">
        <w:tab/>
      </w:r>
    </w:p>
    <w:p w:rsidRDefault="005C61FD" w:rsidP="005C61FD" w:rsidR="005C61FD"/>
    <w:p w:rsidRDefault="005C61FD" w:rsidP="005C61FD" w:rsidR="005C61FD" w:rsidRPr="00F06A9B"/>
    <w:p w:rsidRDefault="005C61FD" w:rsidP="005C61FD" w:rsidR="005C61FD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Pr="00884A22">
        <w:rPr>
          <w:bCs w:val="false"/>
        </w:rPr>
        <w:t xml:space="preserve">D.I.N. d.o.o. Poreč, Mate Vlašića </w:t>
      </w:r>
      <w:proofErr w:type="spellStart"/>
      <w:r w:rsidRPr="00884A22">
        <w:rPr>
          <w:bCs w:val="false"/>
        </w:rPr>
        <w:t>20</w:t>
      </w:r>
      <w:proofErr w:type="spellEnd"/>
      <w:r w:rsidRPr="00884A22">
        <w:rPr>
          <w:bCs w:val="false"/>
        </w:rPr>
        <w:t xml:space="preserve">, </w:t>
      </w:r>
      <w:proofErr w:type="spellStart"/>
      <w:r w:rsidRPr="00884A22">
        <w:rPr>
          <w:bCs w:val="false"/>
        </w:rPr>
        <w:t>OIB</w:t>
      </w:r>
      <w:proofErr w:type="spellEnd"/>
      <w:r w:rsidRPr="00884A22">
        <w:rPr>
          <w:bCs w:val="false"/>
        </w:rPr>
        <w:t xml:space="preserve"> </w:t>
      </w:r>
      <w:proofErr w:type="spellStart"/>
      <w:r w:rsidRPr="00884A22">
        <w:rPr>
          <w:bCs w:val="false"/>
        </w:rPr>
        <w:t>51332837165</w:t>
      </w:r>
      <w:proofErr w:type="spellEnd"/>
      <w:r w:rsidRPr="00F06A9B">
        <w:t xml:space="preserve">, </w:t>
      </w:r>
      <w:proofErr w:type="spellStart"/>
      <w:r>
        <w:t>22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>.</w:t>
      </w:r>
    </w:p>
    <w:p w:rsidRDefault="005C61FD" w:rsidP="005C61FD" w:rsidR="005C61FD" w:rsidRPr="00A078CC">
      <w:pPr>
        <w:jc w:val="both"/>
      </w:pPr>
    </w:p>
    <w:p w:rsidRDefault="005C61FD" w:rsidP="005C61FD" w:rsidR="005C61FD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5C61FD" w:rsidP="005C61FD" w:rsidR="005C61FD" w:rsidRPr="007D0794"/>
    <w:p w:rsidRDefault="005C61FD" w:rsidP="005C61FD" w:rsidR="005C61FD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5C61FD" w:rsidP="005C61FD" w:rsidR="005C61FD">
      <w:pPr>
        <w:jc w:val="both"/>
      </w:pPr>
    </w:p>
    <w:p w:rsidRDefault="005C61FD" w:rsidP="005C61FD" w:rsidR="005C61FD">
      <w:pPr>
        <w:jc w:val="both"/>
      </w:pPr>
      <w:r>
        <w:tab/>
        <w:t xml:space="preserve">- </w:t>
      </w:r>
      <w:proofErr w:type="spellStart"/>
      <w:r>
        <w:t>SPORTMAR</w:t>
      </w:r>
      <w:proofErr w:type="spellEnd"/>
      <w:r>
        <w:t xml:space="preserve"> d.o.o. Njivice, Cvjetni trg 8,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85992364960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415</w:t>
      </w:r>
      <w:proofErr w:type="spellEnd"/>
      <w:r>
        <w:t>,</w:t>
      </w:r>
      <w:proofErr w:type="spellStart"/>
      <w:r>
        <w:t>73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6158</w:t>
      </w:r>
      <w:proofErr w:type="spellEnd"/>
      <w:r>
        <w:t xml:space="preserve">) na račun broj </w:t>
      </w:r>
      <w:proofErr w:type="spellStart"/>
      <w:r>
        <w:t>HR94</w:t>
      </w:r>
      <w:proofErr w:type="spellEnd"/>
      <w:r>
        <w:t xml:space="preserve"> </w:t>
      </w:r>
      <w:proofErr w:type="spellStart"/>
      <w:r>
        <w:t>2402</w:t>
      </w:r>
      <w:proofErr w:type="spellEnd"/>
      <w:r>
        <w:t xml:space="preserve"> </w:t>
      </w:r>
      <w:proofErr w:type="spellStart"/>
      <w:r>
        <w:t>0061</w:t>
      </w:r>
      <w:proofErr w:type="spellEnd"/>
      <w:r>
        <w:t xml:space="preserve"> </w:t>
      </w:r>
      <w:proofErr w:type="spellStart"/>
      <w:r>
        <w:t>1004</w:t>
      </w:r>
      <w:proofErr w:type="spellEnd"/>
      <w:r>
        <w:t xml:space="preserve"> </w:t>
      </w:r>
      <w:proofErr w:type="spellStart"/>
      <w:r>
        <w:t>0872</w:t>
      </w:r>
      <w:proofErr w:type="spellEnd"/>
      <w:r>
        <w:t xml:space="preserve"> 5.</w:t>
      </w:r>
    </w:p>
    <w:p w:rsidRDefault="005C61FD" w:rsidP="005C61FD" w:rsidR="005C61FD">
      <w:pPr>
        <w:jc w:val="both"/>
      </w:pPr>
    </w:p>
    <w:p w:rsidRDefault="005C61FD" w:rsidP="005C61FD" w:rsidR="005C61FD">
      <w:pPr>
        <w:jc w:val="both"/>
      </w:pPr>
    </w:p>
    <w:p w:rsidRDefault="005C61FD" w:rsidP="005C61FD" w:rsidR="005C61FD" w:rsidRPr="007D0794">
      <w:pPr>
        <w:jc w:val="both"/>
      </w:pPr>
    </w:p>
    <w:p w:rsidRDefault="005C61FD" w:rsidP="005C61FD" w:rsidR="005C61FD" w:rsidRPr="007D0794">
      <w:pPr>
        <w:jc w:val="center"/>
      </w:pPr>
      <w:r>
        <w:t>U Pa</w:t>
      </w:r>
      <w:r w:rsidRPr="00F06A9B">
        <w:t xml:space="preserve">zinu </w:t>
      </w:r>
      <w:proofErr w:type="spellStart"/>
      <w:r>
        <w:t>22</w:t>
      </w:r>
      <w:proofErr w:type="spellEnd"/>
      <w:r>
        <w:t xml:space="preserve">. listopada </w:t>
      </w:r>
      <w:proofErr w:type="spellStart"/>
      <w:r>
        <w:t>2018</w:t>
      </w:r>
      <w:proofErr w:type="spellEnd"/>
      <w:r w:rsidRPr="001568BE">
        <w:t>.</w:t>
      </w:r>
    </w:p>
    <w:p w:rsidRDefault="005C61FD" w:rsidP="005C61FD" w:rsidR="005C61FD"/>
    <w:p w:rsidRDefault="005C61FD" w:rsidP="005C61FD" w:rsidR="005C61FD" w:rsidRPr="007D0794"/>
    <w:p w:rsidRDefault="005C61FD" w:rsidP="005C61FD" w:rsidR="005C61FD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5C61FD" w:rsidP="005C61FD" w:rsidR="005C61FD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 Damir Rabar</w:t>
      </w:r>
      <w:r w:rsidR="0067082F">
        <w:t>, v.r.</w:t>
      </w:r>
    </w:p>
    <w:p w:rsidRDefault="005C61FD" w:rsidP="005C61FD" w:rsidR="005C61FD">
      <w:pPr>
        <w:ind w:firstLine="708"/>
      </w:pPr>
    </w:p>
    <w:p w:rsidRDefault="005C61FD" w:rsidP="005C61FD" w:rsidR="005C61FD"/>
    <w:p w:rsidRDefault="005C61FD" w:rsidP="005C61FD" w:rsidR="005C61FD"/>
    <w:p w:rsidRDefault="005C61FD" w:rsidP="005C61FD" w:rsidR="005C61FD" w:rsidRPr="007D0794"/>
    <w:p w:rsidRDefault="005C61FD" w:rsidP="005C61FD" w:rsidR="005C61FD" w:rsidRPr="00CB66E1">
      <w:pPr>
        <w:rPr>
          <w:b/>
        </w:rPr>
      </w:pPr>
      <w:r w:rsidRPr="00CB66E1">
        <w:t>UPUTA O PRAVNOM LIJEKU:</w:t>
      </w:r>
    </w:p>
    <w:p w:rsidRDefault="005C61FD" w:rsidP="005C61FD" w:rsidR="005C61FD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5C61FD" w:rsidP="005C61FD" w:rsidR="005C61FD">
      <w:pPr>
        <w:jc w:val="both"/>
        <w:rPr>
          <w:b/>
        </w:rPr>
      </w:pPr>
    </w:p>
    <w:p w:rsidRDefault="005C61FD" w:rsidP="005C61FD" w:rsidR="005C61FD">
      <w:r>
        <w:t>DNA:</w:t>
      </w:r>
    </w:p>
    <w:p w:rsidRDefault="005C61FD" w:rsidP="005C61FD" w:rsidR="005C61FD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A829B5" w:rsidP="005C61FD" w:rsidR="005C61FD">
      <w:r>
        <w:t>- e-oglasna ploča 8 dana</w:t>
      </w:r>
    </w:p>
    <w:p w:rsidRDefault="00A829B5" w:rsidP="005C61FD" w:rsidR="00A829B5"/>
    <w:p w:rsidRDefault="005C61FD" w:rsidP="005C61FD" w:rsidR="005C61FD"/>
    <w:p w:rsidRDefault="005C61FD" w:rsidP="001E1C76" w:rsidR="005C61FD">
      <w:pPr>
        <w:rPr>
          <w:sz w:val="16"/>
          <w:szCs w:val="16"/>
        </w:rPr>
      </w:pPr>
    </w:p>
    <w:p w:rsidRDefault="005C61FD" w:rsidP="001E1C76" w:rsidR="005C61FD">
      <w:pPr>
        <w:rPr>
          <w:sz w:val="16"/>
          <w:szCs w:val="16"/>
        </w:rPr>
      </w:pPr>
    </w:p>
    <w:p w:rsidRDefault="005C61FD" w:rsidP="001E1C76" w:rsidR="005C61FD">
      <w:pPr>
        <w:rPr>
          <w:sz w:val="16"/>
          <w:szCs w:val="16"/>
        </w:rPr>
      </w:pPr>
    </w:p>
    <w:p w:rsidRDefault="005C61FD" w:rsidP="001E1C76" w:rsidR="005C61FD">
      <w:pPr>
        <w:rPr>
          <w:sz w:val="16"/>
          <w:szCs w:val="16"/>
        </w:rPr>
      </w:pPr>
    </w:p>
    <w:p w:rsidRDefault="005C61FD" w:rsidP="001E1C76" w:rsidR="005C61FD">
      <w:pPr>
        <w:rPr>
          <w:sz w:val="16"/>
          <w:szCs w:val="16"/>
        </w:rPr>
      </w:pPr>
    </w:p>
    <w:p w:rsidRDefault="005C61FD" w:rsidP="001E1C76" w:rsidR="005C61FD">
      <w:pPr>
        <w:rPr>
          <w:sz w:val="16"/>
          <w:szCs w:val="16"/>
        </w:rPr>
      </w:pPr>
    </w:p>
    <w:p w:rsidRDefault="005C61FD" w:rsidP="001E1C76" w:rsidR="005C61FD">
      <w:pPr>
        <w:rPr>
          <w:sz w:val="16"/>
          <w:szCs w:val="16"/>
        </w:rPr>
      </w:pPr>
    </w:p>
    <w:p w:rsidRDefault="001B5B26" w:rsidP="00220AB0" w:rsidR="001B5B26"/>
    <w:sectPr w:rsidSect="00675CE5" w:rsidR="001B5B2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C5E43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306B87">
          <w:t>1 St-</w:t>
        </w:r>
        <w:proofErr w:type="spellStart"/>
        <w:r w:rsidR="00306B87">
          <w:t>912</w:t>
        </w:r>
        <w:proofErr w:type="spellEnd"/>
        <w:r w:rsidR="00306B87" w:rsidRPr="001568BE">
          <w:t>/</w:t>
        </w:r>
        <w:proofErr w:type="spellStart"/>
        <w:r w:rsidR="00306B87" w:rsidRPr="001568BE">
          <w:t>20</w:t>
        </w:r>
        <w:r w:rsidR="00306B87" w:rsidRPr="00F06A9B">
          <w:t>1</w:t>
        </w:r>
        <w:r w:rsidR="00306B87">
          <w:t>6</w:t>
        </w:r>
        <w:proofErr w:type="spellEnd"/>
        <w:r w:rsidR="00306B87" w:rsidRPr="00F06A9B">
          <w:t>-</w:t>
        </w:r>
        <w:proofErr w:type="spellStart"/>
        <w:r w:rsidR="00306B87">
          <w:t>84</w:t>
        </w:r>
        <w:proofErr w:type="spellEnd"/>
      </w:p>
      <w:p w:rsidRDefault="001C5E43" w:rsidR="003E5AEE">
        <w:pPr>
          <w:pStyle w:val="Zaglavlje"/>
          <w:jc w:val="center"/>
        </w:pPr>
      </w:p>
    </w:sdtContent>
  </w:sdt>
  <w:p w:rsidRDefault="001C5E43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186E3D"/>
    <w:rsid w:val="001959EF"/>
    <w:rsid w:val="001B5B26"/>
    <w:rsid w:val="001C5E43"/>
    <w:rsid w:val="001E1C76"/>
    <w:rsid w:val="002006CE"/>
    <w:rsid w:val="00220AB0"/>
    <w:rsid w:val="00306B87"/>
    <w:rsid w:val="00391CD8"/>
    <w:rsid w:val="00456588"/>
    <w:rsid w:val="00460A0B"/>
    <w:rsid w:val="0050380B"/>
    <w:rsid w:val="0053124C"/>
    <w:rsid w:val="00554328"/>
    <w:rsid w:val="0058263A"/>
    <w:rsid w:val="00591561"/>
    <w:rsid w:val="005C61FD"/>
    <w:rsid w:val="00605D9E"/>
    <w:rsid w:val="00606BED"/>
    <w:rsid w:val="00633344"/>
    <w:rsid w:val="0067082F"/>
    <w:rsid w:val="00675CE5"/>
    <w:rsid w:val="00682060"/>
    <w:rsid w:val="006C06BB"/>
    <w:rsid w:val="00715917"/>
    <w:rsid w:val="00721844"/>
    <w:rsid w:val="007E11F8"/>
    <w:rsid w:val="007E6459"/>
    <w:rsid w:val="00867692"/>
    <w:rsid w:val="00884A22"/>
    <w:rsid w:val="009258EC"/>
    <w:rsid w:val="00974AE1"/>
    <w:rsid w:val="00984E5F"/>
    <w:rsid w:val="00985388"/>
    <w:rsid w:val="00A41E51"/>
    <w:rsid w:val="00A53646"/>
    <w:rsid w:val="00A829B5"/>
    <w:rsid w:val="00A9703E"/>
    <w:rsid w:val="00AB2DBB"/>
    <w:rsid w:val="00B174CA"/>
    <w:rsid w:val="00B83CCB"/>
    <w:rsid w:val="00B8592A"/>
    <w:rsid w:val="00B9729B"/>
    <w:rsid w:val="00BF20D5"/>
    <w:rsid w:val="00C36D6E"/>
    <w:rsid w:val="00C765C3"/>
    <w:rsid w:val="00CB7FEA"/>
    <w:rsid w:val="00D55596"/>
    <w:rsid w:val="00D66FB1"/>
    <w:rsid w:val="00DF0360"/>
    <w:rsid w:val="00DF5904"/>
    <w:rsid w:val="00ED13ED"/>
    <w:rsid w:val="00EE2FEA"/>
    <w:rsid w:val="00F35F85"/>
    <w:rsid w:val="00F70775"/>
    <w:rsid w:val="00F759CC"/>
    <w:rsid w:val="00F9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E5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E4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E4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E4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E4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E5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E4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E4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E4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E4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2017.</izvorni_sadrzaj>
    <derivirana_varijabla naziv="DomainObject.Predmet.DatumZadnjeOdrzaneSudskeRadnje_1">31. svibnja 2017.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St-796/2016-57</izvorni_sadrzaj>
    <derivirana_varijabla naziv="DomainObject.PredzadnjaOdlukaIzPredmeta.Oznaka_1">St-796/2016-57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699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2018-05-22T07:13:00Z</dcterms:created>
  <dc:creator>Jasmina Matika</dc:creator>
  <cp:lastModifiedBy>Lorena Paris Aničić</cp:lastModifiedBy>
  <cp:lastPrinted>2018-10-22T06:49:00Z</cp:lastPrinted>
  <dcterms:modified xmlns:xsi="http://www.w3.org/2001/XMLSchema-instance" xsi:type="dcterms:W3CDTF">2018-10-22T06:51:00Z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(St-796-16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