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f9bb" w14:paraId="743f9bb" w:rsidRDefault="00542956" w:rsidR="00827651">
      <w:pPr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                                                         Obrazac 20.</w:t>
      </w:r>
    </w:p>
    <w:p w:rsidRDefault="00542956" w:rsidR="00827651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IZVJEŠĆE STEČAJNOG UPRAVITELJA O TIJEKU STEČAJNOG POSTUPKA I</w:t>
      </w:r>
      <w:r>
        <w:rPr>
          <w:rFonts w:cs="Arial" w:hAnsi="Arial" w:ascii="Arial"/>
          <w:b/>
        </w:rPr>
        <w:br/>
      </w:r>
      <w:r>
        <w:rPr>
          <w:rFonts w:cs="Arial" w:hAnsi="Arial" w:ascii="Arial"/>
          <w:b/>
        </w:rPr>
        <w:t xml:space="preserve">                                               STANJU STEČAJNE MASE</w:t>
      </w:r>
    </w:p>
    <w:p w:rsidRDefault="00827651" w:rsidR="00827651">
      <w:pPr>
        <w:rPr>
          <w:rFonts w:cs="Arial" w:hAnsi="Arial" w:ascii="Arial"/>
        </w:rPr>
      </w:pPr>
    </w:p>
    <w:p w:rsidRDefault="00542956" w:rsidR="00827651">
      <w:pPr>
        <w:rPr>
          <w:rFonts w:cs="Arial" w:hAnsi="Arial" w:ascii="Arial"/>
        </w:rPr>
      </w:pPr>
      <w:r>
        <w:rPr>
          <w:rFonts w:cs="Arial" w:hAnsi="Arial" w:ascii="Arial"/>
        </w:rPr>
        <w:t>Republika Hrvatska</w:t>
      </w:r>
    </w:p>
    <w:p w:rsidRDefault="00542956" w:rsidR="00827651">
      <w:pPr>
        <w:rPr>
          <w:rFonts w:cs="Arial" w:hAnsi="Arial" w:ascii="Arial"/>
        </w:rPr>
      </w:pPr>
      <w:r>
        <w:rPr>
          <w:rFonts w:cs="Arial" w:hAnsi="Arial" w:ascii="Arial"/>
        </w:rPr>
        <w:t>Trgovački sud u Zagrebu</w:t>
      </w:r>
    </w:p>
    <w:p w:rsidRDefault="00542956" w:rsidR="00827651">
      <w:pPr>
        <w:rPr>
          <w:rFonts w:cs="Arial" w:hAnsi="Arial" w:ascii="Arial"/>
        </w:rPr>
      </w:pPr>
      <w:r>
        <w:rPr>
          <w:rFonts w:cs="Arial" w:hAnsi="Arial" w:ascii="Arial"/>
        </w:rPr>
        <w:t>Zagreb, Amruševa 2/II</w:t>
      </w:r>
    </w:p>
    <w:p w:rsidRDefault="00827651" w:rsidR="00827651">
      <w:pPr>
        <w:rPr>
          <w:rFonts w:cs="Arial" w:hAnsi="Arial" w:ascii="Arial"/>
        </w:rPr>
      </w:pPr>
    </w:p>
    <w:p w:rsidRDefault="00542956" w:rsidR="00827651">
      <w:pPr>
        <w:rPr>
          <w:rFonts w:cs="Arial" w:hAnsi="Arial" w:ascii="Arial"/>
        </w:rPr>
      </w:pPr>
      <w:r>
        <w:rPr>
          <w:rFonts w:cs="Arial" w:hAnsi="Arial" w:ascii="Arial"/>
        </w:rPr>
        <w:t>Poslovni broj spisa: 7 St – 4710/16</w:t>
      </w:r>
    </w:p>
    <w:p w:rsidRDefault="00542956" w:rsidR="00827651">
      <w:pPr>
        <w:rPr>
          <w:rFonts w:cs="Arial" w:hAnsi="Arial" w:ascii="Arial"/>
        </w:rPr>
      </w:pPr>
      <w:r>
        <w:rPr>
          <w:rFonts w:cs="Arial" w:hAnsi="Arial" w:ascii="Arial"/>
        </w:rPr>
        <w:t>Dužnik: LATUS CENTAR  d.o.o. u stečaju</w:t>
      </w:r>
    </w:p>
    <w:p w:rsidRDefault="00542956" w:rsidR="00827651">
      <w:pPr>
        <w:rPr>
          <w:rFonts w:cs="Arial" w:hAnsi="Arial" w:ascii="Arial"/>
        </w:rPr>
      </w:pPr>
      <w:r>
        <w:rPr>
          <w:rFonts w:cs="Arial" w:hAnsi="Arial" w:ascii="Arial"/>
        </w:rPr>
        <w:t>OIB: 66751174658</w:t>
      </w:r>
    </w:p>
    <w:p w:rsidRDefault="00542956" w:rsidR="00827651">
      <w:pPr>
        <w:rPr>
          <w:rFonts w:cs="Arial" w:hAnsi="Arial" w:ascii="Arial"/>
        </w:rPr>
      </w:pPr>
      <w:r>
        <w:rPr>
          <w:rFonts w:cs="Arial" w:hAnsi="Arial" w:ascii="Arial"/>
        </w:rPr>
        <w:t>Adresa/Sjedište: Zagreb, I. V</w:t>
      </w:r>
      <w:r>
        <w:rPr>
          <w:rFonts w:cs="Arial" w:hAnsi="Arial" w:ascii="Arial"/>
        </w:rPr>
        <w:t>idovčica 21</w:t>
      </w:r>
    </w:p>
    <w:p w:rsidRDefault="00827651" w:rsidR="00827651">
      <w:pPr>
        <w:rPr>
          <w:rFonts w:cs="Arial" w:hAnsi="Arial" w:ascii="Arial"/>
        </w:rPr>
      </w:pPr>
    </w:p>
    <w:p w:rsidRDefault="00542956" w:rsidR="00827651">
      <w:pPr>
        <w:pStyle w:val="Odlomakpopisa"/>
        <w:numPr>
          <w:ilvl w:val="0"/>
          <w:numId w:val="2"/>
        </w:numPr>
        <w:rPr>
          <w:rFonts w:cs="Arial" w:hAnsi="Arial" w:ascii="Arial"/>
        </w:rPr>
      </w:pPr>
      <w:r>
        <w:rPr>
          <w:rFonts w:cs="Arial" w:hAnsi="Arial" w:ascii="Arial"/>
        </w:rPr>
        <w:t>TIJEK STEČAJNOG POSTUPKA U RAZDOBLJU OD 26.07.2018. g. DO 26.10. 2018.g.</w:t>
      </w:r>
    </w:p>
    <w:p w:rsidRDefault="00827651" w:rsidR="00827651">
      <w:pPr>
        <w:pStyle w:val="Odlomakpopisa"/>
        <w:ind w:left="1080"/>
        <w:rPr>
          <w:rFonts w:cs="Arial" w:hAnsi="Arial" w:ascii="Arial"/>
        </w:rPr>
      </w:pPr>
    </w:p>
    <w:p w:rsidRDefault="00542956" w:rsidR="00827651">
      <w:pPr>
        <w:ind w:firstLine="360"/>
        <w:jc w:val="both"/>
        <w:rPr>
          <w:rFonts w:cs="Arial" w:hAnsi="Arial" w:ascii="Arial"/>
        </w:rPr>
      </w:pPr>
      <w:r>
        <w:rPr>
          <w:rFonts w:cs="Arial" w:hAnsi="Arial" w:ascii="Arial"/>
        </w:rPr>
        <w:t>Ispitno i izvještajno ročište održano je 26. travnja 2017. godine. U navedenom razdoblju nije bilo potrebno prikupljati stečajnu masu jer je ona prikupljena i registrira</w:t>
      </w:r>
      <w:r>
        <w:rPr>
          <w:rFonts w:cs="Arial" w:hAnsi="Arial" w:ascii="Arial"/>
        </w:rPr>
        <w:t>na do ispitnog i izvještajnog ročišta.  Stečajni dužnik LATUS CENTAR d.o.o. u stečaju bavio se uzgojem cvijeća, ukrasnog bilja i sadnog materijala. Posao se sastojao od uređenja okućnica, prilaz objektima itd. Vezano uz takav rad stečajna masa sastoji se o</w:t>
      </w:r>
      <w:r>
        <w:rPr>
          <w:rFonts w:cs="Arial" w:hAnsi="Arial" w:ascii="Arial"/>
        </w:rPr>
        <w:t>d nekretnina – oranica i pokretnina koje su u lošem stanju, knjigovodstvene vrijednosti 0,00 kn, te je upitna njihova tržišna vrijednost ili je neznatna. Postupke pred sudovima i drugim tijelima stečajni dužnik nema. Poslovanje stečajnog dužnika obustavlje</w:t>
      </w:r>
      <w:r>
        <w:rPr>
          <w:rFonts w:cs="Arial" w:hAnsi="Arial" w:ascii="Arial"/>
        </w:rPr>
        <w:t>no je i prije otvaranja stečajnog postupka, tako da ne postoje zaposlenici koji bi nastavili s radom. Stečajni postupak moći će se zaključiti nakon pokušaja prodaje nekretnina i pokretnina.</w:t>
      </w:r>
    </w:p>
    <w:p w:rsidRDefault="00542956" w:rsidR="00827651">
      <w:pPr>
        <w:ind w:firstLine="360"/>
        <w:jc w:val="both"/>
        <w:rPr>
          <w:rFonts w:cs="Arial" w:hAnsi="Arial" w:ascii="Arial"/>
        </w:rPr>
      </w:pPr>
      <w:r>
        <w:rPr>
          <w:rFonts w:cs="Arial" w:hAnsi="Arial" w:ascii="Arial"/>
        </w:rPr>
        <w:t>U navedenom razdoblju poduzete su slijedeće radnje:</w:t>
      </w:r>
    </w:p>
    <w:p w:rsidRDefault="00542956" w:rsidR="008276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Izvršena je pr</w:t>
      </w:r>
      <w:r>
        <w:rPr>
          <w:rFonts w:cs="Arial" w:hAnsi="Arial" w:ascii="Arial"/>
        </w:rPr>
        <w:t>ocjena svih nekretnina po stalnom sudskom vještaku za graditeljstvo i procjenu nekretnina Ing. ekspert d.o.o., Zagreb, Škrlčeva 39. Stečajni upravitelj podnio je prijedlog za prodaju nekretnina te je sud odredio ročište radi utvrđivanja vrijednosti nekretn</w:t>
      </w:r>
      <w:r>
        <w:rPr>
          <w:rFonts w:cs="Arial" w:hAnsi="Arial" w:ascii="Arial"/>
        </w:rPr>
        <w:t>ina i utvrđivanja početne cijene za dan 25. listopada 2018. godine.</w:t>
      </w:r>
    </w:p>
    <w:p w:rsidRDefault="00827651" w:rsidR="00827651">
      <w:pPr>
        <w:jc w:val="both"/>
        <w:rPr>
          <w:rFonts w:cs="Arial" w:hAnsi="Arial" w:ascii="Arial"/>
        </w:rPr>
      </w:pPr>
    </w:p>
    <w:p w:rsidRDefault="00542956" w:rsidR="00827651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II.     STANJE STEČAJNE MASE</w:t>
      </w:r>
    </w:p>
    <w:p w:rsidRDefault="00827651" w:rsidR="00827651">
      <w:pPr>
        <w:jc w:val="both"/>
        <w:rPr>
          <w:rFonts w:cs="Arial" w:hAnsi="Arial" w:ascii="Arial"/>
        </w:rPr>
      </w:pPr>
    </w:p>
    <w:p w:rsidRDefault="00542956" w:rsidR="00827651">
      <w:pPr>
        <w:numPr>
          <w:ilvl w:val="0"/>
          <w:numId w:val="4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Sustavan pregled predmeta stečajne mase:</w:t>
      </w:r>
    </w:p>
    <w:p w:rsidRDefault="00542956" w:rsidR="008276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Stečajna masa stečajnog dužnika sastoji se od nekretnina – uglavnom oranica i pokretnina za koje je na ročištu </w:t>
      </w:r>
      <w:r>
        <w:rPr>
          <w:rFonts w:cs="Arial" w:hAnsi="Arial" w:ascii="Arial"/>
        </w:rPr>
        <w:t>vjerovnika s izvještajnog ročišta održanog 26.04.2017. godine dana suglasnost stečajnom upravitelju za prodaju pokretne stečajne mase stečajnog dužnika slobodnom pogodbom bez najniže početne cijene.</w:t>
      </w:r>
    </w:p>
    <w:p w:rsidRDefault="00542956" w:rsidR="008276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Nekretnine na kojima postoji razlučno pravo:</w:t>
      </w:r>
    </w:p>
    <w:p w:rsidRDefault="00542956" w:rsidR="00827651">
      <w:pPr>
        <w:pStyle w:val="Odlomakpopisa"/>
        <w:numPr>
          <w:ilvl w:val="0"/>
          <w:numId w:val="6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k.č.br. 1539</w:t>
      </w:r>
      <w:r>
        <w:rPr>
          <w:rFonts w:cs="Arial" w:hAnsi="Arial" w:ascii="Arial"/>
        </w:rPr>
        <w:t>/116, oranica Kirišćak u Hrebini sa 1580 čhv, zk.ul.br. 5063, k.o. Pušća,     zemljišnoknjižni odjel Zaprešić kod općinskog suda u Novom Zagrebu,</w:t>
      </w:r>
    </w:p>
    <w:p w:rsidRDefault="00542956" w:rsidR="00827651">
      <w:pPr>
        <w:pStyle w:val="Odlomakpopisa"/>
        <w:numPr>
          <w:ilvl w:val="0"/>
          <w:numId w:val="8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1715/95, oranica u Vinogradini sa 5755 čm, zk.ul.br. 1639, k.o. Badljevina, zemljišnoknjižni odjel Pak</w:t>
      </w:r>
      <w:r>
        <w:rPr>
          <w:rFonts w:cs="Arial" w:hAnsi="Arial" w:ascii="Arial"/>
        </w:rPr>
        <w:t>rac kod Općinskog suda u Daruvaru, Stalne službe u Pakracu,</w:t>
      </w:r>
    </w:p>
    <w:p w:rsidRDefault="00542956" w:rsidR="00827651">
      <w:pPr>
        <w:pStyle w:val="Odlomakpopisa"/>
        <w:numPr>
          <w:ilvl w:val="0"/>
          <w:numId w:val="7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1715/91, oranica u Rastju sa 8416 čm, zk.ul. 1365, k.o. Badljevina, zemljišnoknjižni odjel Pakrac kod Općinskog suda u Daruvaru, Stalne službe u Pakracu,</w:t>
      </w:r>
    </w:p>
    <w:p w:rsidRDefault="00542956" w:rsidR="00827651">
      <w:pPr>
        <w:pStyle w:val="Odlomakpopisa"/>
        <w:numPr>
          <w:ilvl w:val="0"/>
          <w:numId w:val="7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1711/5 oranica Vinogradina</w:t>
      </w:r>
      <w:r>
        <w:rPr>
          <w:rFonts w:cs="Arial" w:hAnsi="Arial" w:ascii="Arial"/>
        </w:rPr>
        <w:t xml:space="preserve"> sa 12229 čm, upisana u zk.ul.br. 1833 k.o. Badljevina, u zemljišnim knjigama Općinskog suda u Daruvaru, zemljišnoknjižni odjel Pakrac,</w:t>
      </w:r>
    </w:p>
    <w:p w:rsidRDefault="00542956" w:rsidR="008276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Ostale nekretnine na kojima ne postoji razlučno pravo:</w:t>
      </w:r>
    </w:p>
    <w:p w:rsidRDefault="00542956" w:rsidR="00827651">
      <w:pPr>
        <w:pStyle w:val="Odlomakpopisa"/>
        <w:numPr>
          <w:ilvl w:val="0"/>
          <w:numId w:val="10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Suvlasnički dio: 7/16, k.č.br. 703/1 oranica Škalinka sa 2945 m2,</w:t>
      </w:r>
      <w:r>
        <w:rPr>
          <w:rFonts w:cs="Arial" w:hAnsi="Arial" w:ascii="Arial"/>
        </w:rPr>
        <w:t xml:space="preserve"> upisana u zk. uložak br. 523 k.o. Zaprešić,</w:t>
      </w:r>
    </w:p>
    <w:p w:rsidRDefault="00542956" w:rsidR="00827651">
      <w:pPr>
        <w:numPr>
          <w:ilvl w:val="0"/>
          <w:numId w:val="1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1711/1 oranica sa 3190 m2, k.č.br. 1711/2 oranica u Vinogradini sa 5611 m2, k.č.br.1711/4 oranica Vinogradina sa 5028 m2, k.č.br. 1711/6 oranica u Vinogradini sa 4906 m2, k.č.br. 1715/50 oranica Vinograd</w:t>
      </w:r>
      <w:r>
        <w:rPr>
          <w:rFonts w:cs="Arial" w:hAnsi="Arial" w:ascii="Arial"/>
        </w:rPr>
        <w:t>ina sa 6104 m2, k.č.br. 1715/81 oranica u Vinogradini sa 1021 m2, k.č.br. 1715/82 oranica u Vinogradini sa 1025 m2, k.č.br. 1715/83 oranica u Slatini sa 1021 m2, k.č.br. 1715/110 oranica u Vinogradini sa 3913 m2, k.č.br. 1715/111 oranica u Selu sa 3363 m2,</w:t>
      </w:r>
      <w:r>
        <w:rPr>
          <w:rFonts w:cs="Arial" w:hAnsi="Arial" w:ascii="Arial"/>
        </w:rPr>
        <w:t xml:space="preserve"> k.č.br. 1715/118 oranica u Vinogradini sa 5539 m2, sve nabrojano u ukupnoj površini od 40721 m2, zk. uložak br. 1705, k.o. Badljevina, zemljišnoknjižni odjel Pakrac,</w:t>
      </w:r>
    </w:p>
    <w:p w:rsidRDefault="00542956" w:rsidR="00827651">
      <w:pPr>
        <w:numPr>
          <w:ilvl w:val="0"/>
          <w:numId w:val="1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k.č.br. 479/1 oranica Veliki rit u Rašću sa 6783 m2 i k.č.br. 479/2 oranica Veliki rit u </w:t>
      </w:r>
      <w:r>
        <w:rPr>
          <w:rFonts w:cs="Arial" w:hAnsi="Arial" w:ascii="Arial"/>
        </w:rPr>
        <w:t>Rašću sa 13426 m2, ukupno 20209 m2, zk. uložak br.1147, k.o. Badljevina, zemljišnoknjižni odjel Pakrac,</w:t>
      </w:r>
    </w:p>
    <w:p w:rsidRDefault="00542956" w:rsidR="00827651">
      <w:pPr>
        <w:numPr>
          <w:ilvl w:val="0"/>
          <w:numId w:val="1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k.č.br. 1717/7 livada u Vinogradini sa 201 m2, k.č.br.1721/14 oranica u Vinogradini sa 2913 m2 i k.č.br. 1721/15 kuća, dvorište, voćnjak i oranica 5430 </w:t>
      </w:r>
      <w:r>
        <w:rPr>
          <w:rFonts w:cs="Arial" w:hAnsi="Arial" w:ascii="Arial"/>
        </w:rPr>
        <w:t>m2, od toga kuća 93m2, dvorište 679m2, voćnjak 598m2 i oranica 4060m2, ukupno 8544m2, zk. uložak br: 1351, ko. Badljevina, zemljišnoknjižni odjel Pakrac</w:t>
      </w:r>
    </w:p>
    <w:p w:rsidRDefault="00542956" w:rsidR="00827651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2.   Koji su predmeti stečajne mase unovčeni i u kojem iznosu:</w:t>
      </w:r>
    </w:p>
    <w:p w:rsidRDefault="00542956" w:rsidR="008276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Do sada niti jedan predmet nije unovčen.</w:t>
      </w:r>
    </w:p>
    <w:p w:rsidRDefault="00542956" w:rsidR="00827651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3.    Koji predmeti stečajne mase nisu unovčeni i zbog kojeg razloga:</w:t>
      </w:r>
    </w:p>
    <w:p w:rsidRDefault="00542956" w:rsidR="008276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Još se vrši procjena nekretnina.</w:t>
      </w:r>
    </w:p>
    <w:p w:rsidRDefault="00542956" w:rsidR="00827651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4.    Kako je ostvareno razlučno pravo:</w:t>
      </w:r>
    </w:p>
    <w:p w:rsidRDefault="00542956" w:rsidR="008276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Razlučno pravo ostvareno je upisom u zemljišnom knjigama.</w:t>
      </w:r>
    </w:p>
    <w:p w:rsidRDefault="00542956" w:rsidR="00827651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5.    Kako je ostvareno izlučno pravo, ako postoji:</w:t>
      </w:r>
    </w:p>
    <w:p w:rsidRDefault="00542956" w:rsidR="008276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Izlučno pravo ne postoji.</w:t>
      </w:r>
    </w:p>
    <w:p w:rsidRDefault="00542956" w:rsidR="00827651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6.    Podatak o vjerovnicima stečajne mase i njihovom namirenju:</w:t>
      </w:r>
    </w:p>
    <w:p w:rsidRDefault="00542956" w:rsidR="008276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Vjerovnici stečajne mase za sada još nisu namireni.</w:t>
      </w:r>
    </w:p>
    <w:p w:rsidRDefault="00542956" w:rsidR="00827651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7.    Podatak o isplatama plaća radnika ako su nastavili s radom nakon otvaranja stečajnog postupka:</w:t>
      </w:r>
    </w:p>
    <w:p w:rsidRDefault="00542956" w:rsidR="008276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Već prije ot</w:t>
      </w:r>
      <w:r>
        <w:rPr>
          <w:rFonts w:cs="Arial" w:hAnsi="Arial" w:ascii="Arial"/>
        </w:rPr>
        <w:t xml:space="preserve">varanja stečajnog postupka nije bilo zaposlenih radnika, tako da nije nitko nastavio s radom nakon otvaranja istog.  </w:t>
      </w:r>
    </w:p>
    <w:p w:rsidRDefault="00542956" w:rsidR="00827651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8.    Podatak o namirenju stečajnih vjerovnika (diobe):</w:t>
      </w:r>
    </w:p>
    <w:p w:rsidRDefault="00542956" w:rsidR="008276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Stečajni vjerovnici do sada nisu namireni – nije bilo diobe.</w:t>
      </w:r>
    </w:p>
    <w:p w:rsidRDefault="00827651" w:rsidR="00827651">
      <w:pPr>
        <w:jc w:val="both"/>
        <w:rPr>
          <w:rFonts w:cs="Arial" w:hAnsi="Arial" w:ascii="Arial"/>
        </w:rPr>
      </w:pPr>
    </w:p>
    <w:p w:rsidRDefault="00827651" w:rsidR="00827651">
      <w:pPr>
        <w:jc w:val="both"/>
        <w:rPr>
          <w:rFonts w:cs="Arial" w:hAnsi="Arial" w:ascii="Arial"/>
        </w:rPr>
      </w:pPr>
    </w:p>
    <w:p w:rsidRDefault="00542956" w:rsidR="00827651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    RADNJE </w:t>
      </w:r>
      <w:r>
        <w:rPr>
          <w:rFonts w:cs="Arial" w:hAnsi="Arial" w:ascii="Arial"/>
        </w:rPr>
        <w:t>KOJE ĆE SE PODUZETI U NAREDNOM RAZDOBLJU</w:t>
      </w:r>
    </w:p>
    <w:p w:rsidRDefault="00827651" w:rsidR="00827651">
      <w:pPr>
        <w:jc w:val="both"/>
        <w:rPr>
          <w:rFonts w:cs="Arial" w:hAnsi="Arial" w:ascii="Arial"/>
        </w:rPr>
      </w:pPr>
    </w:p>
    <w:p w:rsidRDefault="00542956" w:rsidR="008276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narednom razdoblju od 26.10.2018. godine do 26.01.2019. godine, stečajni upravitelj poduzet će slijedeće radnje:</w:t>
      </w:r>
    </w:p>
    <w:p w:rsidRDefault="00542956" w:rsidR="00827651">
      <w:pPr>
        <w:pStyle w:val="Odlomakpopisa"/>
        <w:numPr>
          <w:ilvl w:val="0"/>
          <w:numId w:val="14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Nastaviti s prodajom pokretnina u skladu s danom suglasnosti na ročištu vjerovnika – izvještajnom r</w:t>
      </w:r>
      <w:r>
        <w:rPr>
          <w:rFonts w:cs="Arial" w:hAnsi="Arial" w:ascii="Arial"/>
        </w:rPr>
        <w:t>očištu,</w:t>
      </w:r>
    </w:p>
    <w:p w:rsidRDefault="00542956" w:rsidR="00827651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2.   Nakon rješenja i zaključka o prodaji nekretnina stečajni upravitelj početi će s prodajom.</w:t>
      </w:r>
    </w:p>
    <w:p w:rsidRDefault="00827651" w:rsidR="00827651">
      <w:pPr>
        <w:jc w:val="both"/>
        <w:rPr>
          <w:rFonts w:cs="Arial" w:hAnsi="Arial" w:ascii="Arial"/>
        </w:rPr>
      </w:pPr>
    </w:p>
    <w:p w:rsidRDefault="00827651" w:rsidR="00827651">
      <w:pPr>
        <w:jc w:val="both"/>
        <w:rPr>
          <w:rFonts w:cs="Arial" w:hAnsi="Arial" w:ascii="Arial"/>
        </w:rPr>
      </w:pPr>
    </w:p>
    <w:p w:rsidRDefault="00542956" w:rsidR="008276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Zagreb, 25. listopad 2018. godine                                                          </w:t>
      </w:r>
    </w:p>
    <w:p w:rsidRDefault="00827651" w:rsidR="00827651">
      <w:pPr>
        <w:jc w:val="both"/>
        <w:rPr>
          <w:rFonts w:cs="Arial" w:hAnsi="Arial" w:ascii="Arial"/>
        </w:rPr>
      </w:pPr>
    </w:p>
    <w:p w:rsidRDefault="00542956" w:rsidR="008276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</w:t>
      </w:r>
      <w:r>
        <w:rPr>
          <w:rFonts w:cs="Arial" w:hAnsi="Arial" w:ascii="Arial"/>
        </w:rPr>
        <w:t xml:space="preserve">                                                    Stečajni upravitelj</w:t>
      </w:r>
    </w:p>
    <w:p w:rsidRDefault="00542956" w:rsidR="008276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Ivica Boltužić</w:t>
      </w:r>
    </w:p>
    <w:p w:rsidRDefault="00827651" w:rsidR="00827651"/>
    <w:sectPr w:rsidR="00827651">
      <w:headerReference w:type="default" r:id="rId8"/>
      <w:footerReference w:type="default" r:id="rId9"/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2956" w:rsidR="00000000">
      <w:pPr>
        <w:spacing w:after="0"/>
      </w:pPr>
      <w:r>
        <w:separator/>
      </w:r>
    </w:p>
  </w:endnote>
  <w:endnote w:id="0" w:type="continuationSeparator">
    <w:p w:rsidRDefault="00542956" w:rsidR="000000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956" w:rsidR="00474114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  <w:p w:rsidRDefault="00542956" w:rsidR="004741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2956" w:rsidR="00000000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542956" w:rsidR="0000000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956" w:rsidR="004741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4C2ADE"/>
    <w:multiLevelType w:val="multilevel"/>
    <w:tmpl w:val="904E733E"/>
    <w:lvl w:ilvl="0">
      <w:start w:val="1"/>
      <w:numFmt w:val="decimal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06650A"/>
    <w:multiLevelType w:val="multilevel"/>
    <w:tmpl w:val="DD12A85E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6F1B6A"/>
    <w:multiLevelType w:val="multilevel"/>
    <w:tmpl w:val="F54CEE1C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BBE0E58"/>
    <w:multiLevelType w:val="multilevel"/>
    <w:tmpl w:val="F9665AFE"/>
    <w:lvl w:ilvl="0">
      <w:start w:val="1"/>
      <w:numFmt w:val="decimal"/>
      <w:lvlText w:val="%1)"/>
      <w:lvlJc w:val="left"/>
      <w:pPr>
        <w:ind w:hanging="360" w:left="1080"/>
      </w:pPr>
    </w:lvl>
    <w:lvl w:ilvl="1">
      <w:start w:val="1"/>
      <w:numFmt w:val="lowerLetter"/>
      <w:lvlText w:val="%2."/>
      <w:lvlJc w:val="left"/>
      <w:pPr>
        <w:ind w:hanging="360" w:left="1800"/>
      </w:pPr>
    </w:lvl>
    <w:lvl w:ilvl="2">
      <w:start w:val="1"/>
      <w:numFmt w:val="lowerRoman"/>
      <w:lvlText w:val="%3."/>
      <w:lvlJc w:val="right"/>
      <w:pPr>
        <w:ind w:hanging="180" w:left="2520"/>
      </w:pPr>
    </w:lvl>
    <w:lvl w:ilvl="3">
      <w:start w:val="1"/>
      <w:numFmt w:val="decimal"/>
      <w:lvlText w:val="%4."/>
      <w:lvlJc w:val="left"/>
      <w:pPr>
        <w:ind w:hanging="360" w:left="3240"/>
      </w:pPr>
    </w:lvl>
    <w:lvl w:ilvl="4">
      <w:start w:val="1"/>
      <w:numFmt w:val="lowerLetter"/>
      <w:lvlText w:val="%5."/>
      <w:lvlJc w:val="left"/>
      <w:pPr>
        <w:ind w:hanging="360" w:left="3960"/>
      </w:pPr>
    </w:lvl>
    <w:lvl w:ilvl="5">
      <w:start w:val="1"/>
      <w:numFmt w:val="lowerRoman"/>
      <w:lvlText w:val="%6."/>
      <w:lvlJc w:val="right"/>
      <w:pPr>
        <w:ind w:hanging="180" w:left="4680"/>
      </w:pPr>
    </w:lvl>
    <w:lvl w:ilvl="6">
      <w:start w:val="1"/>
      <w:numFmt w:val="decimal"/>
      <w:lvlText w:val="%7."/>
      <w:lvlJc w:val="left"/>
      <w:pPr>
        <w:ind w:hanging="360" w:left="5400"/>
      </w:pPr>
    </w:lvl>
    <w:lvl w:ilvl="7">
      <w:start w:val="1"/>
      <w:numFmt w:val="lowerLetter"/>
      <w:lvlText w:val="%8."/>
      <w:lvlJc w:val="left"/>
      <w:pPr>
        <w:ind w:hanging="360" w:left="6120"/>
      </w:pPr>
    </w:lvl>
    <w:lvl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048157A"/>
    <w:multiLevelType w:val="multilevel"/>
    <w:tmpl w:val="17A2F14E"/>
    <w:lvl w:ilvl="0">
      <w:start w:val="1"/>
      <w:numFmt w:val="decimal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A721FB4"/>
    <w:multiLevelType w:val="multilevel"/>
    <w:tmpl w:val="FFC860C8"/>
    <w:lvl w:ilvl="0">
      <w:start w:val="1"/>
      <w:numFmt w:val="decimal"/>
      <w:lvlText w:val="%1)"/>
      <w:lvlJc w:val="left"/>
      <w:pPr>
        <w:ind w:hanging="360" w:left="1080"/>
      </w:pPr>
    </w:lvl>
    <w:lvl w:ilvl="1">
      <w:start w:val="1"/>
      <w:numFmt w:val="lowerLetter"/>
      <w:lvlText w:val="%2."/>
      <w:lvlJc w:val="left"/>
      <w:pPr>
        <w:ind w:hanging="360" w:left="1800"/>
      </w:pPr>
    </w:lvl>
    <w:lvl w:ilvl="2">
      <w:start w:val="1"/>
      <w:numFmt w:val="lowerRoman"/>
      <w:lvlText w:val="%3."/>
      <w:lvlJc w:val="right"/>
      <w:pPr>
        <w:ind w:hanging="180" w:left="2520"/>
      </w:pPr>
    </w:lvl>
    <w:lvl w:ilvl="3">
      <w:start w:val="1"/>
      <w:numFmt w:val="decimal"/>
      <w:lvlText w:val="%4."/>
      <w:lvlJc w:val="left"/>
      <w:pPr>
        <w:ind w:hanging="360" w:left="3240"/>
      </w:pPr>
    </w:lvl>
    <w:lvl w:ilvl="4">
      <w:start w:val="1"/>
      <w:numFmt w:val="lowerLetter"/>
      <w:lvlText w:val="%5."/>
      <w:lvlJc w:val="left"/>
      <w:pPr>
        <w:ind w:hanging="360" w:left="3960"/>
      </w:pPr>
    </w:lvl>
    <w:lvl w:ilvl="5">
      <w:start w:val="1"/>
      <w:numFmt w:val="lowerRoman"/>
      <w:lvlText w:val="%6."/>
      <w:lvlJc w:val="right"/>
      <w:pPr>
        <w:ind w:hanging="180" w:left="4680"/>
      </w:pPr>
    </w:lvl>
    <w:lvl w:ilvl="6">
      <w:start w:val="1"/>
      <w:numFmt w:val="decimal"/>
      <w:lvlText w:val="%7."/>
      <w:lvlJc w:val="left"/>
      <w:pPr>
        <w:ind w:hanging="360" w:left="5400"/>
      </w:pPr>
    </w:lvl>
    <w:lvl w:ilvl="7">
      <w:start w:val="1"/>
      <w:numFmt w:val="lowerLetter"/>
      <w:lvlText w:val="%8."/>
      <w:lvlJc w:val="left"/>
      <w:pPr>
        <w:ind w:hanging="360" w:left="6120"/>
      </w:pPr>
    </w:lvl>
    <w:lvl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0346A2"/>
    <w:multiLevelType w:val="multilevel"/>
    <w:tmpl w:val="E91A365A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6"/>
  </w:num>
  <w:num w:numId="4">
    <w:abstractNumId w:val="6"/>
    <w:lvlOverride w:ilvl="0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</w:num>
  <w:num w:numId="9">
    <w:abstractNumId w:val="5"/>
  </w:num>
  <w:num w:numId="10">
    <w:abstractNumId w:val="5"/>
    <w:lvlOverride w:ilvl="0">
      <w:startOverride w:val="1"/>
    </w:lvlOverride>
  </w:num>
  <w:num w:numId="11">
    <w:abstractNumId w:val="3"/>
  </w:num>
  <w:num w:numId="12">
    <w:abstractNumId w:val="3"/>
    <w:lvlOverride w:ilvl="0">
      <w:startOverride w:val="1"/>
    </w:lvlOverride>
  </w:num>
  <w:num w:numId="13">
    <w:abstractNumId w:val="1"/>
  </w:num>
  <w:num w:numId="14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827651"/>
    <w:rsid w:val="00542956"/>
    <w:rsid w:val="0082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54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customXml" Target="../customXml/item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851</properties:Words>
  <properties:Characters>4856</properties:Characters>
  <properties:Lines>40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2018-10-26T06:37:00Z</dcterms:created>
  <dc:creator>Ivica Boltužić</dc:creator>
  <cp:lastModifiedBy>Monika Grbac</cp:lastModifiedBy>
  <dcterms:modified xmlns:xsi="http://www.w3.org/2001/XMLSchema-instance" xsi:type="dcterms:W3CDTF">2018-10-26T06:37:00Z</dcterms:modified>
  <cp:revision>2</cp:revision>
</cp:coreProperties>
</file>