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33be" w14:paraId="2eb33b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D1B51">
        <w:t>863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5D1B51" w:rsidR="005D1B51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D1B51" w:rsidRPr="005D1B51">
        <w:t xml:space="preserve">POLOVIĆ d.o.o., Karlovac, Primorska 55 A, MBS: 080789882, OIB: </w:t>
      </w:r>
    </w:p>
    <w:p w:rsidRDefault="005D1B51" w:rsidP="005D1B51" w:rsidR="001136A5">
      <w:pPr>
        <w:ind w:firstLine="708"/>
        <w:jc w:val="both"/>
      </w:pPr>
      <w:r>
        <w:t xml:space="preserve">   </w:t>
      </w:r>
      <w:r w:rsidRPr="005D1B51">
        <w:t>2377839266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5D1B51">
        <w:t>570.747,99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5D1B51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5600F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0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0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St-863/2015</izvorni_sadrzaj>
    <derivirana_varijabla naziv="DomainObject.Predmet.OznakaBroj_1">St-863/2015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Polović d.o.o. zastupanog po punomoćniku IVAN MILČIĆ</izvorni_sadrzaj>
    <derivirana_varijabla naziv="DomainObject.Predmet.ProtustrankaFormated_1">  Polović d.o.o. zastupanog po punomoćniku IVAN MILČIĆ</derivirana_varijabla>
  </DomainObject.Predmet.ProtustrankaFormated>
  <DomainObject.Predmet.ProtustrankaFormatedOIB>
    <izvorni_sadrzaj>  Polović d.o.o., OIB 02377839266 zastupanog po punomoćniku IVAN MILČIĆ</izvorni_sadrzaj>
    <derivirana_varijabla naziv="DomainObject.Predmet.ProtustrankaFormatedOIB_1">  Polović d.o.o., OIB 02377839266 zastupanog po punomoćniku IVAN MILČIĆ</derivirana_varijabla>
  </DomainObject.Predmet.ProtustrankaFormatedOIB>
  <DomainObject.Predmet.ProtustrankaFormatedWithAdress>
    <izvorni_sadrzaj> Polović d.o.o., Primorska 55A, 47000 Karlovac zastupanog po punomoćniku IVAN MILČIĆ</izvorni_sadrzaj>
    <derivirana_varijabla naziv="DomainObject.Predmet.ProtustrankaFormatedWithAdress_1"> Polović d.o.o., Primorska 55A, 47000 Karlovac zastupanog po punomoćniku IVAN MILČIĆ</derivirana_varijabla>
  </DomainObject.Predmet.ProtustrankaFormatedWithAdress>
  <DomainObject.Predmet.ProtustrankaFormatedWithAdressOIB>
    <izvorni_sadrzaj> Polović d.o.o., OIB 02377839266, Primorska 55A, 47000 Karlovac zastupanog po punomoćniku IVAN MILČIĆ</izvorni_sadrzaj>
    <derivirana_varijabla naziv="DomainObject.Predmet.ProtustrankaFormatedWithAdressOIB_1"> Polović d.o.o., OIB 02377839266, Primorska 55A, 47000 Karlovac zastupanog po punomoćniku IVAN MILČIĆ</derivirana_varijabla>
  </DomainObject.Predmet.ProtustrankaFormatedWithAdressOIB>
  <DomainObject.Predmet.ProtustrankaWithAdress>
    <izvorni_sadrzaj>Polović d.o.o. Primorska 55A, 47000 Karlovac</izvorni_sadrzaj>
    <derivirana_varijabla naziv="DomainObject.Predmet.ProtustrankaWithAdress_1">Polović d.o.o. Primorska 55A, 47000 Karlovac</derivirana_varijabla>
  </DomainObject.Predmet.ProtustrankaWithAdress>
  <DomainObject.Predmet.ProtustrankaWithAdressOIB>
    <izvorni_sadrzaj>Polović d.o.o., OIB 02377839266, Primorska 55A, 47000 Karlovac</izvorni_sadrzaj>
    <derivirana_varijabla naziv="DomainObject.Predmet.ProtustrankaWithAdressOIB_1">Polović d.o.o., OIB 02377839266, Primorska 55A, 47000 Karlovac</derivirana_varijabla>
  </DomainObject.Predmet.ProtustrankaWithAdressOIB>
  <DomainObject.Predmet.ProtustrankaNazivFormated>
    <izvorni_sadrzaj>Polović d.o.o.</izvorni_sadrzaj>
    <derivirana_varijabla naziv="DomainObject.Predmet.ProtustrankaNazivFormated_1">Polović d.o.o.</derivirana_varijabla>
  </DomainObject.Predmet.ProtustrankaNazivFormated>
  <DomainObject.Predmet.ProtustrankaNazivFormatedOIB>
    <izvorni_sadrzaj>Polović d.o.o., OIB 02377839266</izvorni_sadrzaj>
    <derivirana_varijabla naziv="DomainObject.Predmet.ProtustrankaNazivFormatedOIB_1">Polović d.o.o., OIB 02377839266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Polović d.o.o. zastupanog po punomoćniku IVAN MILČIĆ</item>
    </izvorni_sadrzaj>
    <derivirana_varijabla naziv="DomainObject.Predmet.ProtuStrankaListFormated_1">
      <item>Polović d.o.o. zastupanog po punomoćniku IVAN MILČIĆ</item>
    </derivirana_varijabla>
  </DomainObject.Predmet.ProtuStrankaListFormated>
  <DomainObject.Predmet.ProtuStrankaListFormatedOIB>
    <izvorni_sadrzaj>
      <item>Polović d.o.o., OIB 02377839266 zastupanog po punomoćniku IVAN MILČIĆ</item>
    </izvorni_sadrzaj>
    <derivirana_varijabla naziv="DomainObject.Predmet.ProtuStrankaListFormatedOIB_1">
      <item>Polović d.o.o., OIB 02377839266 zastupanog po punomoćniku IVAN MILČIĆ</item>
    </derivirana_varijabla>
  </DomainObject.Predmet.ProtuStrankaListFormatedOIB>
  <DomainObject.Predmet.ProtuStrankaListFormatedWithAdress>
    <izvorni_sadrzaj>
      <item>Polović d.o.o., Primorska 55A, 47000 Karlovac zastupanog po punomoćniku IVAN MILČIĆ</item>
    </izvorni_sadrzaj>
    <derivirana_varijabla naziv="DomainObject.Predmet.ProtuStrankaListFormatedWithAdress_1">
      <item>Polović d.o.o., Primorska 55A, 47000 Karlovac zastupanog po punomoćniku IVAN MILČIĆ</item>
    </derivirana_varijabla>
  </DomainObject.Predmet.ProtuStrankaListFormatedWithAdress>
  <DomainObject.Predmet.ProtuStrankaListFormatedWithAdressOIB>
    <izvorni_sadrzaj>
      <item>Polović d.o.o., OIB 02377839266, Primorska 55A, 47000 Karlovac zastupanog po punomoćniku IVAN MILČIĆ</item>
    </izvorni_sadrzaj>
    <derivirana_varijabla naziv="DomainObject.Predmet.ProtuStrankaListFormatedWithAdressOIB_1">
      <item>Polović d.o.o., OIB 02377839266, Primorska 55A, 47000 Karlovac zastupanog po punomoćniku IVAN MILČIĆ</item>
    </derivirana_varijabla>
  </DomainObject.Predmet.ProtuStrankaListFormatedWithAdressOIB>
  <DomainObject.Predmet.ProtuStrankaListNazivFormated>
    <izvorni_sadrzaj>
      <item>Polović d.o.o.</item>
    </izvorni_sadrzaj>
    <derivirana_varijabla naziv="DomainObject.Predmet.ProtuStrankaListNazivFormated_1">
      <item>Polović d.o.o.</item>
    </derivirana_varijabla>
  </DomainObject.Predmet.ProtuStrankaListNazivFormated>
  <DomainObject.Predmet.ProtuStrankaListNazivFormatedOIB>
    <izvorni_sadrzaj>
      <item>Polović d.o.o., OIB 02377839266</item>
    </izvorni_sadrzaj>
    <derivirana_varijabla naziv="DomainObject.Predmet.ProtuStrankaListNazivFormatedOIB_1">
      <item>Polović d.o.o., OIB 02377839266</item>
    </derivirana_varijabla>
  </DomainObject.Predmet.ProtuStrankaListNazivFormatedOIB>
  <DomainObject.Predmet.OstaliListFormated>
    <izvorni_sadrzaj>
      <item>IVAN MILČIĆ punomoćnik sudionika u postupku Polović d.o.o.</item>
    </izvorni_sadrzaj>
    <derivirana_varijabla naziv="DomainObject.Predmet.OstaliListFormated_1">
      <item>IVAN MILČIĆ punomoćnik sudionika u postupku Polović d.o.o.</item>
    </derivirana_varijabla>
  </DomainObject.Predmet.OstaliListFormated>
  <DomainObject.Predmet.OstaliListFormatedOIB>
    <izvorni_sadrzaj>
      <item>IVAN MILČIĆ, OIB 40089553869 punomoćnik sudionika u postupku Polović d.o.o.</item>
    </izvorni_sadrzaj>
    <derivirana_varijabla naziv="DomainObject.Predmet.OstaliListFormatedOIB_1">
      <item>IVAN MILČIĆ, OIB 40089553869 punomoćnik sudionika u postupku Polović d.o.o.</item>
    </derivirana_varijabla>
  </DomainObject.Predmet.OstaliListFormatedOIB>
  <DomainObject.Predmet.OstaliListFormatedWithAdress>
    <izvorni_sadrzaj>
      <item>IVAN MILČIĆ, Miroslava Krleže 1/B, 47000 Karlovac punomoćnik sudionika u postupku Polović d.o.o.</item>
    </izvorni_sadrzaj>
    <derivirana_varijabla naziv="DomainObject.Predmet.OstaliListFormatedWithAdress_1">
      <item>IVAN MILČIĆ, Miroslava Krleže 1/B, 47000 Karlovac punomoćnik sudionika u postupku Polović d.o.o.</item>
    </derivirana_varijabla>
  </DomainObject.Predmet.OstaliListFormatedWithAdress>
  <DomainObject.Predmet.OstaliListFormatedWithAdressOIB>
    <izvorni_sadrzaj>
      <item>IVAN MILČIĆ, OIB 40089553869, Miroslava Krleže 1/B, 47000 Karlovac punomoćnik sudionika u postupku Polović d.o.o.</item>
    </izvorni_sadrzaj>
    <derivirana_varijabla naziv="DomainObject.Predmet.OstaliListFormatedWithAdressOIB_1">
      <item>IVAN MILČIĆ, OIB 40089553869, Miroslava Krleže 1/B, 47000 Karlovac punomoćnik sudionika u postupku Polović d.o.o.</item>
    </derivirana_varijabla>
  </DomainObject.Predmet.OstaliListFormatedWithAdressOIB>
  <DomainObject.Predmet.OstaliListNazivFormated>
    <izvorni_sadrzaj>
      <item>IVAN MILČIĆ</item>
    </izvorni_sadrzaj>
    <derivirana_varijabla naziv="DomainObject.Predmet.OstaliListNazivFormated_1">
      <item>IVAN MILČIĆ</item>
    </derivirana_varijabla>
  </DomainObject.Predmet.OstaliListNazivFormated>
  <DomainObject.Predmet.OstaliListNazivFormatedOIB>
    <izvorni_sadrzaj>
      <item>IVAN MILČIĆ, OIB 40089553869</item>
    </izvorni_sadrzaj>
    <derivirana_varijabla naziv="DomainObject.Predmet.OstaliListNazivFormatedOIB_1">
      <item>IVAN MILČIĆ, OIB 40089553869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Polović d.o.o.</izvorni_sadrzaj>
    <derivirana_varijabla naziv="DomainObject.Predmet.ProtustrankaIDrugi_1">Polović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Polović d.o.o., OIB 02377839266, Primorska 55A, 47000 Karlovac</izvorni_sadrzaj>
    <derivirana_varijabla naziv="DomainObject.Predmet.ProtustrankaIDrugiAdressOIB_1">Polović d.o.o., OIB 02377839266, Primorska 55A,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Polović d.o.o.</item>
      <item>IVAN MILČIĆ</item>
    </izvorni_sadrzaj>
    <derivirana_varijabla naziv="DomainObject.Predmet.SudioniciListNaziv_1">
      <item>FINA Regionalni centar Zagreb, Podružnica Karlovac</item>
      <item>Polović d.o.o.</item>
      <item>IVAN MILČIĆ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Polović d.o.o., OIB 02377839266, Primorska 55A,47000 Karlovac</item>
      <item>IVAN MILČIĆ, OIB 40089553869, Miroslava Krleže 1/B,47000 Karlovac</item>
    </izvorni_sadrzaj>
    <derivirana_varijabla naziv="DomainObject.Predmet.SudioniciListAdressOIB_1">
      <item>FINA Regionalni centar Zagreb, Podružnica Karlovac, OIB 85821130368, Pavla Vitezovića 1,47000 Karlovac</item>
      <item>Polović d.o.o., OIB 02377839266, Primorska 55A,47000 Karlovac</item>
      <item>IVAN MILČIĆ, OIB 40089553869, Miroslava Krleže 1/B,47000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02377839266</item>
      <item>, OIB 40089553869</item>
    </izvorni_sadrzaj>
    <derivirana_varijabla naziv="DomainObject.Predmet.SudioniciListNazivOIB_1">
      <item>, OIB 85821130368</item>
      <item>, OIB 02377839266</item>
      <item>, OIB 40089553869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1297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2015-11-10T11:17:00Z</dcterms:created>
  <dc:creator>ilukac</dc:creator>
  <cp:lastModifiedBy>Ksenija Nol</cp:lastModifiedBy>
  <cp:lastPrinted>2015-11-10T13:09:00Z</cp:lastPrinted>
  <dcterms:modified xmlns:xsi="http://www.w3.org/2001/XMLSchema-instance" xsi:type="dcterms:W3CDTF">2015-11-10T13:09:00Z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