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fbb9" w14:paraId="07cfbb9" w:rsidRDefault="008D72F1" w:rsidP="008D72F1" w:rsidR="008D72F1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2F1" w:rsidP="008D72F1" w:rsidR="008D72F1">
      <w:pPr>
        <w:pStyle w:val="Naslov1"/>
        <w:jc w:val="both"/>
      </w:pPr>
      <w:r>
        <w:t xml:space="preserve">   REPUBLIKA HRVATSKA</w:t>
      </w:r>
    </w:p>
    <w:p w:rsidRDefault="008D72F1" w:rsidP="008D72F1" w:rsidR="008D72F1">
      <w:pPr>
        <w:jc w:val="both"/>
        <w:rPr>
          <w:b/>
          <w:szCs w:val="20"/>
        </w:rPr>
      </w:pPr>
      <w:r>
        <w:rPr>
          <w:b/>
          <w:lang w:val="en-AU"/>
        </w:rPr>
        <w:t xml:space="preserve">TRGOVAČKI SUD U SPLITU </w:t>
      </w:r>
      <w:r>
        <w:rPr>
          <w:lang w:val="en-AU"/>
        </w:rPr>
        <w:t xml:space="preserve">            </w:t>
      </w:r>
      <w:r>
        <w:rPr>
          <w:lang w:val="en-AU"/>
        </w:rPr>
        <w:tab/>
      </w:r>
      <w:r>
        <w:rPr>
          <w:lang w:val="en-AU"/>
        </w:rPr>
        <w:tab/>
      </w:r>
      <w:r>
        <w:rPr>
          <w:lang w:val="en-AU"/>
        </w:rPr>
        <w:tab/>
        <w:t xml:space="preserve">      </w:t>
      </w:r>
      <w:r>
        <w:rPr>
          <w:b/>
          <w:lang w:val="en-AU"/>
        </w:rPr>
        <w:t xml:space="preserve">Broj: 14. </w:t>
      </w:r>
      <w:r>
        <w:rPr>
          <w:b/>
        </w:rPr>
        <w:t>St-</w:t>
      </w:r>
      <w:r w:rsidR="0075217E">
        <w:rPr>
          <w:b/>
        </w:rPr>
        <w:t>26</w:t>
      </w:r>
      <w:r>
        <w:rPr>
          <w:b/>
        </w:rPr>
        <w:t>/201</w:t>
      </w:r>
      <w:r w:rsidR="0075217E">
        <w:rPr>
          <w:b/>
        </w:rPr>
        <w:t>0</w:t>
      </w:r>
      <w:r>
        <w:rPr>
          <w:b/>
        </w:rPr>
        <w:t>.</w:t>
      </w:r>
    </w:p>
    <w:p w:rsidRDefault="008D72F1" w:rsidP="008D72F1" w:rsidR="008D72F1">
      <w:pPr>
        <w:rPr>
          <w:b/>
          <w:szCs w:val="20"/>
        </w:rPr>
      </w:pPr>
      <w:r>
        <w:rPr>
          <w:b/>
          <w:szCs w:val="20"/>
        </w:rPr>
        <w:t xml:space="preserve">    Sukoišanska 6. - S P L I T</w:t>
      </w:r>
    </w:p>
    <w:p w:rsidRDefault="008D72F1" w:rsidP="008D72F1" w:rsidR="008D72F1">
      <w:pPr>
        <w:rPr>
          <w:szCs w:val="20"/>
        </w:rPr>
      </w:pPr>
    </w:p>
    <w:p w:rsidRDefault="008D72F1" w:rsidP="008D72F1" w:rsidR="008D72F1">
      <w:pPr>
        <w:rPr>
          <w:szCs w:val="20"/>
        </w:rPr>
      </w:pPr>
    </w:p>
    <w:p w:rsidRDefault="008D72F1" w:rsidP="008D72F1" w:rsidR="008D72F1">
      <w:pPr>
        <w:rPr>
          <w:szCs w:val="20"/>
        </w:rPr>
      </w:pPr>
    </w:p>
    <w:p w:rsidRDefault="008D72F1" w:rsidP="008D72F1" w:rsidR="008D72F1">
      <w:pPr>
        <w:pStyle w:val="Naslov1"/>
      </w:pPr>
      <w:r>
        <w:t>R E P U B L I K A     H R V A T S K A</w:t>
      </w:r>
    </w:p>
    <w:p w:rsidRDefault="008D72F1" w:rsidP="008D72F1" w:rsidR="008D72F1">
      <w:pPr>
        <w:pStyle w:val="Naslov2"/>
        <w:rPr>
          <w:b/>
          <w:bCs/>
        </w:rPr>
      </w:pPr>
    </w:p>
    <w:p w:rsidRDefault="0075217E" w:rsidP="008D72F1" w:rsidR="008D72F1">
      <w:pPr>
        <w:pStyle w:val="Naslov2"/>
        <w:rPr>
          <w:b/>
          <w:bCs/>
        </w:rPr>
      </w:pPr>
      <w:r>
        <w:rPr>
          <w:b/>
          <w:bCs/>
        </w:rPr>
        <w:t>Z A K L J U Č A K</w:t>
      </w:r>
    </w:p>
    <w:p w:rsidRDefault="008D72F1" w:rsidP="008D72F1" w:rsidR="008D72F1">
      <w:pPr>
        <w:rPr>
          <w:szCs w:val="20"/>
          <w:lang w:val="de-DE"/>
        </w:rPr>
      </w:pPr>
    </w:p>
    <w:p w:rsidRDefault="008D72F1" w:rsidP="008D72F1" w:rsidR="008D72F1" w:rsidRPr="00297418">
      <w:pPr>
        <w:jc w:val="both"/>
        <w:rPr>
          <w:lang w:eastAsia="hr-HR" w:val="en-AU"/>
        </w:rPr>
      </w:pPr>
      <w:r>
        <w:tab/>
      </w:r>
    </w:p>
    <w:p w:rsidRDefault="008D72F1" w:rsidP="008D72F1" w:rsidR="008D72F1" w:rsidRPr="0025682F">
      <w:pPr>
        <w:jc w:val="both"/>
        <w:rPr>
          <w:lang w:eastAsia="hr-HR" w:val="hr-HR"/>
        </w:rPr>
      </w:pPr>
      <w:r w:rsidRPr="00297418">
        <w:rPr>
          <w:lang w:eastAsia="hr-HR" w:val="en-AU"/>
        </w:rPr>
        <w:tab/>
        <w:t>TRGOVAČKI SUD U SPLITU, po stečajnom su</w:t>
      </w:r>
      <w:r>
        <w:rPr>
          <w:lang w:eastAsia="hr-HR" w:val="en-AU"/>
        </w:rPr>
        <w:t>d</w:t>
      </w:r>
      <w:r w:rsidRPr="00297418">
        <w:rPr>
          <w:lang w:eastAsia="hr-HR" w:val="en-AU"/>
        </w:rPr>
        <w:t>cu Jozi Ćalet</w:t>
      </w:r>
      <w:r>
        <w:rPr>
          <w:lang w:eastAsia="hr-HR" w:val="en-AU"/>
        </w:rPr>
        <w:t>i,</w:t>
      </w:r>
      <w:r w:rsidRPr="00297418">
        <w:rPr>
          <w:lang w:eastAsia="hr-HR" w:val="en-AU"/>
        </w:rPr>
        <w:t xml:space="preserve"> u stečajnom postupku</w:t>
      </w:r>
      <w:r w:rsidRPr="008D72F1">
        <w:t xml:space="preserve"> </w:t>
      </w:r>
      <w:r>
        <w:t>po prijedloga Predlagatelja:</w:t>
      </w:r>
      <w:r w:rsidRPr="00297418">
        <w:rPr>
          <w:lang w:eastAsia="hr-HR" w:val="en-AU"/>
        </w:rPr>
        <w:t xml:space="preserve"> </w:t>
      </w:r>
      <w:r>
        <w:rPr>
          <w:lang w:eastAsia="hr-HR" w:val="hr-HR"/>
        </w:rPr>
        <w:t>TROGIRSKI LIST</w:t>
      </w:r>
      <w:r w:rsidRPr="00297418">
        <w:rPr>
          <w:lang w:eastAsia="hr-HR" w:val="hr-HR"/>
        </w:rPr>
        <w:t xml:space="preserve">, d.o.o., </w:t>
      </w:r>
      <w:r>
        <w:rPr>
          <w:lang w:eastAsia="hr-HR" w:val="hr-HR"/>
        </w:rPr>
        <w:t>Trogir</w:t>
      </w:r>
      <w:r w:rsidRPr="00297418">
        <w:rPr>
          <w:lang w:eastAsia="hr-HR" w:val="hr-HR"/>
        </w:rPr>
        <w:t>,</w:t>
      </w:r>
      <w:r>
        <w:rPr>
          <w:lang w:eastAsia="hr-HR" w:val="hr-HR"/>
        </w:rPr>
        <w:t xml:space="preserve"> Ulica dr. Franje Tuđmana 2, OIB: 69874144163,</w:t>
      </w:r>
      <w:r w:rsidRPr="008D72F1">
        <w:rPr>
          <w:lang w:eastAsia="hr-HR" w:val="en-AU"/>
        </w:rPr>
        <w:t xml:space="preserve"> </w:t>
      </w:r>
      <w:r>
        <w:t>radi</w:t>
      </w:r>
      <w:r>
        <w:rPr>
          <w:lang w:val="hr-HR"/>
        </w:rPr>
        <w:t xml:space="preserve"> </w:t>
      </w:r>
      <w:r>
        <w:t>otvaranja</w:t>
      </w:r>
      <w:r>
        <w:rPr>
          <w:lang w:val="hr-HR"/>
        </w:rPr>
        <w:t xml:space="preserve"> </w:t>
      </w:r>
      <w:r>
        <w:t>ste</w:t>
      </w:r>
      <w:r>
        <w:rPr>
          <w:lang w:val="hr-HR"/>
        </w:rPr>
        <w:t>č</w:t>
      </w:r>
      <w:r>
        <w:t>ajnog</w:t>
      </w:r>
      <w:r>
        <w:rPr>
          <w:lang w:val="hr-HR"/>
        </w:rPr>
        <w:t xml:space="preserve"> </w:t>
      </w:r>
      <w:r>
        <w:t>postupka</w:t>
      </w:r>
      <w:r>
        <w:rPr>
          <w:lang w:val="hr-HR"/>
        </w:rPr>
        <w:t xml:space="preserve"> </w:t>
      </w:r>
      <w:r>
        <w:t>nad</w:t>
      </w:r>
      <w:r>
        <w:rPr>
          <w:lang w:val="hr-HR"/>
        </w:rPr>
        <w:t xml:space="preserve"> </w:t>
      </w:r>
      <w:r>
        <w:rPr>
          <w:lang w:eastAsia="hr-HR" w:val="en-AU"/>
        </w:rPr>
        <w:t>istim kao stečajnim Dužnikom</w:t>
      </w:r>
      <w:r w:rsidR="0075217E">
        <w:rPr>
          <w:lang w:eastAsia="hr-HR" w:val="en-AU"/>
        </w:rPr>
        <w:t>,</w:t>
      </w:r>
      <w:r w:rsidRPr="00297418">
        <w:rPr>
          <w:lang w:eastAsia="hr-HR" w:val="hr-HR"/>
        </w:rPr>
        <w:t xml:space="preserve"> </w:t>
      </w:r>
      <w:r w:rsidRPr="0025682F">
        <w:rPr>
          <w:lang w:eastAsia="hr-HR" w:val="hr-HR"/>
        </w:rPr>
        <w:t xml:space="preserve">dana </w:t>
      </w:r>
      <w:r>
        <w:rPr>
          <w:lang w:eastAsia="hr-HR" w:val="hr-HR"/>
        </w:rPr>
        <w:t>17. studenog</w:t>
      </w:r>
      <w:r w:rsidRPr="0025682F">
        <w:rPr>
          <w:lang w:eastAsia="hr-HR" w:val="hr-HR"/>
        </w:rPr>
        <w:t xml:space="preserve"> 201</w:t>
      </w:r>
      <w:r>
        <w:rPr>
          <w:lang w:eastAsia="hr-HR" w:val="hr-HR"/>
        </w:rPr>
        <w:t>6</w:t>
      </w:r>
      <w:r w:rsidRPr="0025682F">
        <w:rPr>
          <w:lang w:eastAsia="hr-HR" w:val="hr-HR"/>
        </w:rPr>
        <w:t>. godine, izvanraspravno,</w:t>
      </w:r>
    </w:p>
    <w:p w:rsidRDefault="008D72F1" w:rsidP="008D72F1" w:rsidR="008D72F1">
      <w:pPr>
        <w:rPr>
          <w:szCs w:val="20"/>
          <w:lang w:eastAsia="hr-HR" w:val="en-AU"/>
        </w:rPr>
      </w:pPr>
    </w:p>
    <w:p w:rsidRDefault="008D72F1" w:rsidP="008D72F1" w:rsidR="008D72F1">
      <w:pPr>
        <w:rPr>
          <w:szCs w:val="20"/>
          <w:lang w:eastAsia="hr-HR" w:val="en-AU"/>
        </w:rPr>
      </w:pPr>
    </w:p>
    <w:p w:rsidRDefault="0075217E" w:rsidP="008D72F1" w:rsidR="008D72F1" w:rsidRPr="0075217E">
      <w:pPr>
        <w:jc w:val="center"/>
        <w:rPr>
          <w:szCs w:val="20"/>
          <w:lang w:val="hr-HR"/>
        </w:rPr>
      </w:pPr>
      <w:r w:rsidRPr="0075217E">
        <w:rPr>
          <w:lang w:val="de-DE"/>
        </w:rPr>
        <w:t>z a k l j u č</w:t>
      </w:r>
      <w:r w:rsidR="008D72F1" w:rsidRPr="0075217E">
        <w:rPr>
          <w:lang w:val="de-DE"/>
        </w:rPr>
        <w:t xml:space="preserve"> i o    j e</w:t>
      </w:r>
    </w:p>
    <w:p w:rsidRDefault="008D72F1" w:rsidP="008D72F1" w:rsidR="008D72F1">
      <w:pPr>
        <w:jc w:val="both"/>
      </w:pPr>
    </w:p>
    <w:p w:rsidRDefault="008D72F1" w:rsidP="008D72F1" w:rsidR="008D72F1" w:rsidRPr="00B034E2">
      <w:pPr>
        <w:jc w:val="both"/>
      </w:pPr>
      <w:r w:rsidRPr="002F33AA">
        <w:t xml:space="preserve">          </w:t>
      </w:r>
      <w:r w:rsidRPr="002F33AA">
        <w:rPr>
          <w:b/>
        </w:rPr>
        <w:t>1.</w:t>
      </w:r>
      <w:r w:rsidRPr="002F33AA">
        <w:t xml:space="preserve"> </w:t>
      </w:r>
      <w:r w:rsidR="00C54B89">
        <w:t>U</w:t>
      </w:r>
      <w:r w:rsidRPr="002F33AA">
        <w:t xml:space="preserve"> </w:t>
      </w:r>
      <w:r w:rsidRPr="00F406E8">
        <w:t>ste</w:t>
      </w:r>
      <w:r w:rsidRPr="002F33AA">
        <w:t>č</w:t>
      </w:r>
      <w:r w:rsidRPr="00F406E8">
        <w:t>ajno</w:t>
      </w:r>
      <w:r w:rsidR="00C54B89">
        <w:t>m</w:t>
      </w:r>
      <w:r w:rsidRPr="002F33AA">
        <w:t xml:space="preserve"> </w:t>
      </w:r>
      <w:r w:rsidRPr="00F406E8">
        <w:t>postupk</w:t>
      </w:r>
      <w:r w:rsidR="00C54B89">
        <w:t>u</w:t>
      </w:r>
      <w:r w:rsidRPr="002F33AA">
        <w:t xml:space="preserve"> </w:t>
      </w:r>
      <w:r w:rsidRPr="00F406E8">
        <w:t>nad</w:t>
      </w:r>
      <w:r w:rsidRPr="002F33AA">
        <w:t xml:space="preserve"> </w:t>
      </w:r>
      <w:r w:rsidRPr="00F406E8">
        <w:t>ste</w:t>
      </w:r>
      <w:r w:rsidRPr="002F33AA">
        <w:t>č</w:t>
      </w:r>
      <w:r w:rsidRPr="00F406E8">
        <w:t>ajnim</w:t>
      </w:r>
      <w:r w:rsidRPr="002F33AA">
        <w:t xml:space="preserve"> </w:t>
      </w:r>
      <w:r w:rsidRPr="00F406E8">
        <w:t>du</w:t>
      </w:r>
      <w:r w:rsidRPr="002F33AA">
        <w:t>ž</w:t>
      </w:r>
      <w:r w:rsidRPr="00F406E8">
        <w:t>nikom</w:t>
      </w:r>
      <w:r w:rsidRPr="002F33AA">
        <w:t>:</w:t>
      </w:r>
      <w:r w:rsidRPr="001C3F12">
        <w:rPr>
          <w:lang w:val="hr-HR"/>
        </w:rPr>
        <w:t xml:space="preserve"> </w:t>
      </w:r>
      <w:r>
        <w:rPr>
          <w:lang w:eastAsia="hr-HR" w:val="hr-HR"/>
        </w:rPr>
        <w:t>TROGIRSKI LIST</w:t>
      </w:r>
      <w:r w:rsidRPr="00297418">
        <w:rPr>
          <w:lang w:eastAsia="hr-HR" w:val="hr-HR"/>
        </w:rPr>
        <w:t xml:space="preserve">, d.o.o., </w:t>
      </w:r>
      <w:r>
        <w:rPr>
          <w:lang w:eastAsia="hr-HR" w:val="hr-HR"/>
        </w:rPr>
        <w:t>Trogir</w:t>
      </w:r>
      <w:r w:rsidRPr="00297418">
        <w:rPr>
          <w:lang w:eastAsia="hr-HR" w:val="hr-HR"/>
        </w:rPr>
        <w:t>,</w:t>
      </w:r>
      <w:r>
        <w:rPr>
          <w:lang w:eastAsia="hr-HR" w:val="hr-HR"/>
        </w:rPr>
        <w:t xml:space="preserve"> Ulica dr. Franje Tuđmana 2, OIB: 69874144163.</w:t>
      </w:r>
      <w:r w:rsidR="00C54B89">
        <w:rPr>
          <w:lang w:eastAsia="hr-HR" w:val="hr-HR"/>
        </w:rPr>
        <w:t>,</w:t>
      </w:r>
      <w:r w:rsidRPr="002F1C3E">
        <w:t xml:space="preserve"> </w:t>
      </w:r>
      <w:r w:rsidRPr="00F406E8">
        <w:t>odlu</w:t>
      </w:r>
      <w:r w:rsidRPr="00B034E2">
        <w:t>č</w:t>
      </w:r>
      <w:r w:rsidRPr="00F406E8">
        <w:t>uje</w:t>
      </w:r>
      <w:r w:rsidRPr="00B034E2">
        <w:t xml:space="preserve"> </w:t>
      </w:r>
      <w:r w:rsidRPr="00F406E8">
        <w:t>odr</w:t>
      </w:r>
      <w:r w:rsidRPr="00B034E2">
        <w:t>ž</w:t>
      </w:r>
      <w:r w:rsidRPr="00F406E8">
        <w:t>ati</w:t>
      </w:r>
      <w:r w:rsidRPr="00B034E2">
        <w:t xml:space="preserve"> </w:t>
      </w:r>
      <w:r w:rsidRPr="00F406E8">
        <w:t>ro</w:t>
      </w:r>
      <w:r w:rsidRPr="00B034E2">
        <w:t>č</w:t>
      </w:r>
      <w:r w:rsidRPr="00F406E8">
        <w:t>i</w:t>
      </w:r>
      <w:r w:rsidRPr="00B034E2">
        <w:t>š</w:t>
      </w:r>
      <w:r w:rsidRPr="00F406E8">
        <w:t>te</w:t>
      </w:r>
      <w:r w:rsidRPr="00B034E2">
        <w:t xml:space="preserve"> </w:t>
      </w:r>
      <w:r w:rsidRPr="00F406E8">
        <w:t>pa</w:t>
      </w:r>
      <w:r w:rsidRPr="00B034E2">
        <w:t xml:space="preserve"> </w:t>
      </w:r>
      <w:r w:rsidRPr="00F406E8">
        <w:t>se</w:t>
      </w:r>
      <w:r w:rsidRPr="00B034E2">
        <w:t xml:space="preserve"> </w:t>
      </w:r>
      <w:r w:rsidRPr="00F406E8">
        <w:t>isto</w:t>
      </w:r>
      <w:r w:rsidRPr="00B034E2">
        <w:t xml:space="preserve"> </w:t>
      </w:r>
      <w:r w:rsidRPr="00F406E8">
        <w:t>zakazuje</w:t>
      </w:r>
      <w:r w:rsidRPr="00B034E2">
        <w:t xml:space="preserve"> </w:t>
      </w:r>
      <w:r w:rsidRPr="00F406E8">
        <w:t>za</w:t>
      </w:r>
      <w:r w:rsidRPr="00B034E2">
        <w:t xml:space="preserve"> </w:t>
      </w:r>
      <w:r w:rsidRPr="00F406E8">
        <w:t>dan</w:t>
      </w:r>
      <w:r w:rsidRPr="00B034E2">
        <w:t>:</w:t>
      </w:r>
      <w:r w:rsidRPr="00F80744">
        <w:t xml:space="preserve"> </w:t>
      </w:r>
      <w:r w:rsidRPr="00F80744">
        <w:rPr>
          <w:u w:val="single"/>
        </w:rPr>
        <w:t xml:space="preserve">UTORAK – </w:t>
      </w:r>
      <w:r w:rsidR="00C54B89">
        <w:rPr>
          <w:u w:val="single"/>
        </w:rPr>
        <w:t>2</w:t>
      </w:r>
      <w:r w:rsidRPr="00F80744">
        <w:rPr>
          <w:u w:val="single"/>
        </w:rPr>
        <w:t xml:space="preserve">0. </w:t>
      </w:r>
      <w:r w:rsidR="00C54B89">
        <w:rPr>
          <w:u w:val="single"/>
        </w:rPr>
        <w:t>prosinca</w:t>
      </w:r>
      <w:r w:rsidRPr="00F80744">
        <w:rPr>
          <w:u w:val="single"/>
        </w:rPr>
        <w:t xml:space="preserve"> 201</w:t>
      </w:r>
      <w:r w:rsidR="00C54B89">
        <w:rPr>
          <w:u w:val="single"/>
        </w:rPr>
        <w:t>6</w:t>
      </w:r>
      <w:r w:rsidRPr="00F80744">
        <w:rPr>
          <w:u w:val="single"/>
        </w:rPr>
        <w:t xml:space="preserve">. godine, s početkom u </w:t>
      </w:r>
      <w:r w:rsidR="00C54B89">
        <w:rPr>
          <w:u w:val="single"/>
        </w:rPr>
        <w:t>12</w:t>
      </w:r>
      <w:r w:rsidRPr="00F80744">
        <w:rPr>
          <w:u w:val="single"/>
        </w:rPr>
        <w:t>,</w:t>
      </w:r>
      <w:r w:rsidR="00C54B89">
        <w:rPr>
          <w:u w:val="single"/>
        </w:rPr>
        <w:t>3</w:t>
      </w:r>
      <w:r w:rsidRPr="00F80744">
        <w:rPr>
          <w:u w:val="single"/>
        </w:rPr>
        <w:t xml:space="preserve">0 sati, </w:t>
      </w:r>
      <w:r w:rsidRPr="00F80744">
        <w:t>u Trgovačkom sudu u Splitu, Split, Sukoišanska 6., sudnica broj: 5., soba broj: 121/ I kat</w:t>
      </w:r>
      <w:r>
        <w:t>.</w:t>
      </w:r>
    </w:p>
    <w:p w:rsidRDefault="008D72F1" w:rsidP="008D72F1" w:rsidR="008D72F1" w:rsidRPr="00AB42ED">
      <w:pPr>
        <w:jc w:val="both"/>
        <w:rPr>
          <w:lang w:val="fr-FR"/>
        </w:rPr>
      </w:pPr>
      <w:r w:rsidRPr="002D6E85">
        <w:rPr>
          <w:lang w:val="fr-FR"/>
        </w:rPr>
        <w:t xml:space="preserve">         </w:t>
      </w:r>
      <w:r w:rsidR="00C54B89">
        <w:rPr>
          <w:b/>
          <w:lang w:val="fr-FR"/>
        </w:rPr>
        <w:t>2</w:t>
      </w:r>
      <w:r w:rsidRPr="002D6E85">
        <w:rPr>
          <w:lang w:val="fr-FR"/>
        </w:rPr>
        <w:t>. Na ročište se pozivaju:</w:t>
      </w:r>
      <w:r w:rsidRPr="009C1154">
        <w:rPr>
          <w:lang w:val="fr-FR"/>
        </w:rPr>
        <w:t xml:space="preserve"> </w:t>
      </w:r>
      <w:r w:rsidR="00C54B89">
        <w:rPr>
          <w:lang w:eastAsia="hr-HR" w:val="hr-HR"/>
        </w:rPr>
        <w:t>TROGIRSKI LIST</w:t>
      </w:r>
      <w:r w:rsidR="00C54B89" w:rsidRPr="00297418">
        <w:rPr>
          <w:lang w:eastAsia="hr-HR" w:val="hr-HR"/>
        </w:rPr>
        <w:t xml:space="preserve">, d.o.o., </w:t>
      </w:r>
      <w:r w:rsidR="00C54B89">
        <w:rPr>
          <w:lang w:eastAsia="hr-HR" w:val="hr-HR"/>
        </w:rPr>
        <w:t>Trogir</w:t>
      </w:r>
      <w:r w:rsidR="00C54B89" w:rsidRPr="00297418">
        <w:rPr>
          <w:lang w:eastAsia="hr-HR" w:val="hr-HR"/>
        </w:rPr>
        <w:t>,</w:t>
      </w:r>
      <w:r w:rsidR="00C54B89">
        <w:rPr>
          <w:lang w:eastAsia="hr-HR" w:val="hr-HR"/>
        </w:rPr>
        <w:t xml:space="preserve"> Ulica dr. Franje Tuđmana 2, kao Predlagatelj/Dužnik</w:t>
      </w:r>
      <w:r w:rsidRPr="009C1154">
        <w:rPr>
          <w:lang w:val="fr-FR"/>
        </w:rPr>
        <w:t>;</w:t>
      </w:r>
      <w:r w:rsidR="0075217E">
        <w:rPr>
          <w:lang w:val="fr-FR"/>
        </w:rPr>
        <w:t xml:space="preserve"> Ružica Jakšić, Balančane 23 b, Trogir, kao bivša direktorica Predlagatelja/Dužnika; Privremena </w:t>
      </w:r>
      <w:r w:rsidR="0075217E" w:rsidRPr="00D655DF">
        <w:t>ste</w:t>
      </w:r>
      <w:r w:rsidR="0075217E" w:rsidRPr="00E86F64">
        <w:rPr>
          <w:lang w:val="hr-HR"/>
        </w:rPr>
        <w:t>č</w:t>
      </w:r>
      <w:r w:rsidR="0075217E" w:rsidRPr="00D655DF">
        <w:t>ajn</w:t>
      </w:r>
      <w:r w:rsidR="0075217E">
        <w:t>a</w:t>
      </w:r>
      <w:r w:rsidR="0075217E" w:rsidRPr="00E86F64">
        <w:rPr>
          <w:lang w:val="hr-HR"/>
        </w:rPr>
        <w:t xml:space="preserve"> </w:t>
      </w:r>
      <w:r w:rsidR="0075217E" w:rsidRPr="00D655DF">
        <w:t>upravitelj</w:t>
      </w:r>
      <w:r w:rsidR="0075217E">
        <w:t>ica</w:t>
      </w:r>
      <w:r w:rsidR="0075217E" w:rsidRPr="00E86F64">
        <w:rPr>
          <w:lang w:val="hr-HR"/>
        </w:rPr>
        <w:t xml:space="preserve"> </w:t>
      </w:r>
      <w:r w:rsidR="0075217E">
        <w:t>Ljiljana</w:t>
      </w:r>
      <w:r w:rsidR="0075217E" w:rsidRPr="00E86F64">
        <w:rPr>
          <w:lang w:val="hr-HR"/>
        </w:rPr>
        <w:t xml:space="preserve"> </w:t>
      </w:r>
      <w:r w:rsidR="0075217E">
        <w:t>Poljani</w:t>
      </w:r>
      <w:r w:rsidR="0075217E" w:rsidRPr="00E86F64">
        <w:rPr>
          <w:lang w:val="hr-HR"/>
        </w:rPr>
        <w:t xml:space="preserve">ć, </w:t>
      </w:r>
      <w:r w:rsidR="0075217E">
        <w:t>Split</w:t>
      </w:r>
      <w:r w:rsidR="0075217E" w:rsidRPr="00E86F64">
        <w:rPr>
          <w:lang w:val="hr-HR"/>
        </w:rPr>
        <w:t xml:space="preserve">, </w:t>
      </w:r>
      <w:r w:rsidR="0075217E">
        <w:t>Vinkova</w:t>
      </w:r>
      <w:r w:rsidR="0075217E" w:rsidRPr="00E86F64">
        <w:rPr>
          <w:lang w:val="hr-HR"/>
        </w:rPr>
        <w:t>č</w:t>
      </w:r>
      <w:r w:rsidR="0075217E">
        <w:t>ka</w:t>
      </w:r>
      <w:r w:rsidR="0075217E" w:rsidRPr="00E86F64">
        <w:rPr>
          <w:lang w:val="hr-HR"/>
        </w:rPr>
        <w:t xml:space="preserve"> 25.</w:t>
      </w:r>
      <w:r w:rsidR="0075217E">
        <w:rPr>
          <w:lang w:val="hr-HR"/>
        </w:rPr>
        <w:t xml:space="preserve"> i</w:t>
      </w:r>
      <w:r w:rsidRPr="00AB42ED">
        <w:rPr>
          <w:lang w:val="fr-FR"/>
        </w:rPr>
        <w:t xml:space="preserve"> </w:t>
      </w:r>
      <w:r>
        <w:rPr>
          <w:lang w:val="fr-FR"/>
        </w:rPr>
        <w:t xml:space="preserve">FINANCIJSKA AGENCIJA-Regionalni centar Split, Split, Mažuranićevo šetalište 24b. </w:t>
      </w:r>
    </w:p>
    <w:p w:rsidRDefault="008D72F1" w:rsidP="008D72F1" w:rsidR="008D72F1" w:rsidRPr="000A7277">
      <w:pPr>
        <w:jc w:val="both"/>
        <w:rPr>
          <w:lang w:val="fr-FR"/>
        </w:rPr>
      </w:pPr>
      <w:r w:rsidRPr="00AB42ED">
        <w:rPr>
          <w:lang w:val="fr-FR"/>
        </w:rPr>
        <w:t xml:space="preserve">         </w:t>
      </w:r>
      <w:r w:rsidR="0075217E">
        <w:rPr>
          <w:b/>
          <w:lang w:val="fr-FR"/>
        </w:rPr>
        <w:t>3</w:t>
      </w:r>
      <w:r w:rsidRPr="000A7277">
        <w:rPr>
          <w:lang w:val="fr-FR"/>
        </w:rPr>
        <w:t>. Nalaže se</w:t>
      </w:r>
      <w:r w:rsidRPr="002F1C3E">
        <w:rPr>
          <w:lang w:val="fr-FR"/>
        </w:rPr>
        <w:t xml:space="preserve"> </w:t>
      </w:r>
      <w:r>
        <w:rPr>
          <w:lang w:val="fr-FR"/>
        </w:rPr>
        <w:t>FINANCIJSKOJ AGENCIJI-Regionalni centar Split, Sp</w:t>
      </w:r>
      <w:r w:rsidR="0075217E">
        <w:rPr>
          <w:lang w:val="fr-FR"/>
        </w:rPr>
        <w:t>lit, Mažuranićevo šetalište 24b</w:t>
      </w:r>
      <w:r>
        <w:rPr>
          <w:lang w:val="fr-FR"/>
        </w:rPr>
        <w:t>,</w:t>
      </w:r>
      <w:r w:rsidRPr="000A7277">
        <w:rPr>
          <w:lang w:val="fr-FR"/>
        </w:rPr>
        <w:t xml:space="preserve"> na zakazano ročište dostaviti Sudu podatke o bonitetu Dužnika – </w:t>
      </w:r>
      <w:r>
        <w:rPr>
          <w:lang w:val="fr-FR"/>
        </w:rPr>
        <w:t>P</w:t>
      </w:r>
      <w:r w:rsidRPr="000A7277">
        <w:rPr>
          <w:lang w:val="fr-FR"/>
        </w:rPr>
        <w:t>otvrdu sukladno čl. 4. Stečajnog zakona i Obrazac BON-2 za Dužnika, faksom na broj: 021/481-242, sa stanjem na dan</w:t>
      </w:r>
      <w:r>
        <w:rPr>
          <w:lang w:val="fr-FR"/>
        </w:rPr>
        <w:t xml:space="preserve"> prije održavanja ročišta</w:t>
      </w:r>
      <w:r w:rsidRPr="000A7277">
        <w:rPr>
          <w:lang w:val="fr-FR"/>
        </w:rPr>
        <w:t xml:space="preserve"> </w:t>
      </w:r>
      <w:r>
        <w:rPr>
          <w:lang w:val="fr-FR"/>
        </w:rPr>
        <w:t>(</w:t>
      </w:r>
      <w:r w:rsidR="0075217E">
        <w:rPr>
          <w:lang w:val="fr-FR"/>
        </w:rPr>
        <w:t>19</w:t>
      </w:r>
      <w:r>
        <w:rPr>
          <w:lang w:val="fr-FR"/>
        </w:rPr>
        <w:t xml:space="preserve">. </w:t>
      </w:r>
      <w:r w:rsidR="0075217E">
        <w:rPr>
          <w:lang w:val="fr-FR"/>
        </w:rPr>
        <w:t>prosinca</w:t>
      </w:r>
      <w:r>
        <w:rPr>
          <w:lang w:val="fr-FR"/>
        </w:rPr>
        <w:t xml:space="preserve"> </w:t>
      </w:r>
      <w:r w:rsidRPr="000A7277">
        <w:rPr>
          <w:lang w:val="fr-FR"/>
        </w:rPr>
        <w:t>20</w:t>
      </w:r>
      <w:r>
        <w:rPr>
          <w:lang w:val="fr-FR"/>
        </w:rPr>
        <w:t>1</w:t>
      </w:r>
      <w:r w:rsidR="0075217E">
        <w:rPr>
          <w:lang w:val="fr-FR"/>
        </w:rPr>
        <w:t>6</w:t>
      </w:r>
      <w:r w:rsidRPr="000A7277">
        <w:rPr>
          <w:lang w:val="fr-FR"/>
        </w:rPr>
        <w:t>. godine</w:t>
      </w:r>
      <w:r>
        <w:rPr>
          <w:lang w:val="fr-FR"/>
        </w:rPr>
        <w:t>)</w:t>
      </w:r>
      <w:r w:rsidRPr="000A7277">
        <w:rPr>
          <w:lang w:val="fr-FR"/>
        </w:rPr>
        <w:t xml:space="preserve">. </w:t>
      </w:r>
    </w:p>
    <w:p w:rsidRDefault="008D72F1" w:rsidP="008D72F1" w:rsidR="008D72F1">
      <w:pPr>
        <w:jc w:val="both"/>
        <w:rPr>
          <w:lang w:val="fr-FR"/>
        </w:rPr>
      </w:pPr>
    </w:p>
    <w:p w:rsidRDefault="0075217E" w:rsidP="008D72F1" w:rsidR="0075217E" w:rsidRPr="009C1154">
      <w:pPr>
        <w:jc w:val="both"/>
        <w:rPr>
          <w:lang w:val="fr-FR"/>
        </w:rPr>
      </w:pPr>
    </w:p>
    <w:p w:rsidRDefault="008D72F1" w:rsidP="008D72F1" w:rsidR="008D72F1" w:rsidRPr="00381992">
      <w:r w:rsidRPr="009C1154">
        <w:rPr>
          <w:lang w:val="fr-FR"/>
        </w:rPr>
        <w:t xml:space="preserve">                                              </w:t>
      </w:r>
      <w:r w:rsidRPr="00381992">
        <w:t>Split, 1</w:t>
      </w:r>
      <w:r w:rsidR="0075217E">
        <w:t>7</w:t>
      </w:r>
      <w:r w:rsidRPr="00381992">
        <w:t>.</w:t>
      </w:r>
      <w:r>
        <w:t xml:space="preserve"> </w:t>
      </w:r>
      <w:r w:rsidR="0075217E">
        <w:t>studenog</w:t>
      </w:r>
      <w:r w:rsidRPr="00381992">
        <w:t xml:space="preserve"> 201</w:t>
      </w:r>
      <w:r w:rsidR="0075217E">
        <w:t>6</w:t>
      </w:r>
      <w:r w:rsidRPr="00381992">
        <w:t>. godine.</w:t>
      </w:r>
    </w:p>
    <w:p w:rsidRDefault="008D72F1" w:rsidP="008D72F1" w:rsidR="008D72F1" w:rsidRPr="00381992"/>
    <w:p w:rsidRDefault="008D72F1" w:rsidP="008D72F1" w:rsidR="008D72F1"/>
    <w:p w:rsidRDefault="008D72F1" w:rsidP="008D72F1" w:rsidR="008D72F1" w:rsidRPr="00381992"/>
    <w:p w:rsidRDefault="0075217E" w:rsidP="008D72F1" w:rsidR="008D72F1" w:rsidRPr="00381992">
      <w:pPr>
        <w:jc w:val="both"/>
      </w:pPr>
      <w:r>
        <w:t xml:space="preserve">                           </w:t>
      </w:r>
      <w:r w:rsidR="008D72F1" w:rsidRPr="00381992">
        <w:t xml:space="preserve">                                                                        STEČAJNI SUDAC:</w:t>
      </w:r>
    </w:p>
    <w:p w:rsidRDefault="0075217E" w:rsidP="008D72F1" w:rsidR="0075217E">
      <w:pPr>
        <w:jc w:val="both"/>
      </w:pPr>
      <w:r>
        <w:t xml:space="preserve">                         </w:t>
      </w:r>
    </w:p>
    <w:p w:rsidRDefault="0075217E" w:rsidP="008D72F1" w:rsidR="008D72F1" w:rsidRPr="005B1942">
      <w:pPr>
        <w:jc w:val="both"/>
      </w:pPr>
      <w:r>
        <w:t xml:space="preserve">                         </w:t>
      </w:r>
      <w:r w:rsidR="008D72F1" w:rsidRPr="00381992">
        <w:t xml:space="preserve">                                                                               </w:t>
      </w:r>
      <w:r w:rsidR="008D72F1" w:rsidRPr="005B1942">
        <w:t>Jozo Ćaleta,v.r.</w:t>
      </w:r>
      <w:r>
        <w:t>,</w:t>
      </w:r>
    </w:p>
    <w:p w:rsidRDefault="008D72F1" w:rsidP="008D72F1" w:rsidR="008D72F1" w:rsidRPr="005B1942">
      <w:pPr>
        <w:jc w:val="both"/>
      </w:pPr>
    </w:p>
    <w:p w:rsidRDefault="008D72F1" w:rsidP="008D72F1" w:rsidR="008D72F1" w:rsidRPr="005B1942">
      <w:pPr>
        <w:jc w:val="both"/>
      </w:pPr>
    </w:p>
    <w:p w:rsidRDefault="008D72F1" w:rsidP="008D72F1" w:rsidR="008D72F1" w:rsidRPr="005B1942">
      <w:pPr>
        <w:rPr>
          <w:u w:val="single"/>
        </w:rPr>
      </w:pPr>
    </w:p>
    <w:p w:rsidRDefault="008D72F1" w:rsidP="008D72F1" w:rsidR="008D72F1">
      <w:pPr>
        <w:rPr>
          <w:u w:val="single"/>
        </w:rPr>
      </w:pPr>
    </w:p>
    <w:p w:rsidRDefault="0075217E" w:rsidP="008D72F1" w:rsidR="0075217E">
      <w:pPr>
        <w:rPr>
          <w:u w:val="single"/>
        </w:rPr>
      </w:pPr>
    </w:p>
    <w:p w:rsidRDefault="0075217E" w:rsidP="008D72F1" w:rsidR="0075217E">
      <w:pPr>
        <w:rPr>
          <w:u w:val="single"/>
        </w:rPr>
      </w:pPr>
    </w:p>
    <w:p w:rsidRDefault="0075217E" w:rsidP="008D72F1" w:rsidR="0075217E">
      <w:pPr>
        <w:rPr>
          <w:u w:val="single"/>
        </w:rPr>
      </w:pPr>
    </w:p>
    <w:p w:rsidRDefault="0075217E" w:rsidP="0075217E" w:rsidR="0075217E" w:rsidRPr="00D655DF">
      <w:pPr>
        <w:pStyle w:val="Tijeloteksta"/>
      </w:pPr>
      <w:r w:rsidRPr="00D655DF">
        <w:t xml:space="preserve">                                                               </w:t>
      </w:r>
      <w:r w:rsidRPr="00766D95">
        <w:rPr>
          <w:b/>
        </w:rPr>
        <w:t xml:space="preserve">- </w:t>
      </w:r>
      <w:r>
        <w:rPr>
          <w:b/>
        </w:rPr>
        <w:t>2</w:t>
      </w:r>
      <w:r w:rsidRPr="00766D95">
        <w:rPr>
          <w:b/>
        </w:rPr>
        <w:t xml:space="preserve"> -</w:t>
      </w:r>
      <w:r w:rsidRPr="00D655DF">
        <w:t xml:space="preserve">                                       </w:t>
      </w:r>
      <w:r w:rsidRPr="00D32F5C">
        <w:rPr>
          <w:b/>
        </w:rPr>
        <w:t xml:space="preserve">Broj: 14. </w:t>
      </w:r>
      <w:r w:rsidRPr="00766D95">
        <w:rPr>
          <w:b/>
        </w:rPr>
        <w:t>St-</w:t>
      </w:r>
      <w:r>
        <w:rPr>
          <w:b/>
        </w:rPr>
        <w:t>26</w:t>
      </w:r>
      <w:r w:rsidRPr="00766D95">
        <w:rPr>
          <w:b/>
        </w:rPr>
        <w:t>/</w:t>
      </w:r>
      <w:r>
        <w:rPr>
          <w:b/>
        </w:rPr>
        <w:t>2010</w:t>
      </w:r>
      <w:r w:rsidRPr="00766D95">
        <w:rPr>
          <w:b/>
        </w:rPr>
        <w:t>.</w:t>
      </w:r>
    </w:p>
    <w:p w:rsidRDefault="0075217E" w:rsidP="008D72F1" w:rsidR="0075217E">
      <w:pPr>
        <w:rPr>
          <w:u w:val="single"/>
        </w:rPr>
      </w:pPr>
    </w:p>
    <w:p w:rsidRDefault="0075217E" w:rsidP="008D72F1" w:rsidR="0075217E">
      <w:pPr>
        <w:rPr>
          <w:u w:val="single"/>
        </w:rPr>
      </w:pPr>
    </w:p>
    <w:p w:rsidRDefault="0075217E" w:rsidP="008D72F1" w:rsidR="0075217E">
      <w:pPr>
        <w:rPr>
          <w:u w:val="single"/>
        </w:rPr>
      </w:pPr>
    </w:p>
    <w:p w:rsidRDefault="0075217E" w:rsidP="008D72F1" w:rsidR="0075217E" w:rsidRPr="005B1942">
      <w:pPr>
        <w:rPr>
          <w:u w:val="single"/>
        </w:rPr>
      </w:pPr>
    </w:p>
    <w:p w:rsidRDefault="008D72F1" w:rsidP="008D72F1" w:rsidR="0075217E">
      <w:pPr>
        <w:rPr>
          <w:lang w:val="fr-FR"/>
        </w:rPr>
      </w:pPr>
      <w:r w:rsidRPr="009C1154">
        <w:rPr>
          <w:u w:val="single"/>
          <w:lang w:val="fr-FR"/>
        </w:rPr>
        <w:t>DNA:</w:t>
      </w:r>
      <w:r>
        <w:rPr>
          <w:lang w:val="fr-FR"/>
        </w:rPr>
        <w:t xml:space="preserve"> </w:t>
      </w:r>
    </w:p>
    <w:p w:rsidRDefault="00B31F80" w:rsidP="00B813E6" w:rsidR="00B31F80">
      <w:pPr>
        <w:rPr>
          <w:lang w:val="fr-FR"/>
        </w:rPr>
      </w:pPr>
    </w:p>
    <w:p w:rsidRDefault="008D72F1" w:rsidP="00B813E6" w:rsidR="008D72F1" w:rsidRPr="00381992">
      <w:r w:rsidRPr="009C1154">
        <w:rPr>
          <w:lang w:val="fr-FR"/>
        </w:rPr>
        <w:t xml:space="preserve">1.   </w:t>
      </w:r>
      <w:r w:rsidR="00B813E6">
        <w:rPr>
          <w:lang w:eastAsia="hr-HR" w:val="hr-HR"/>
        </w:rPr>
        <w:t>TROGIRSKI LIST</w:t>
      </w:r>
      <w:r w:rsidR="00B813E6" w:rsidRPr="00297418">
        <w:rPr>
          <w:lang w:eastAsia="hr-HR" w:val="hr-HR"/>
        </w:rPr>
        <w:t xml:space="preserve">, d.o.o., </w:t>
      </w:r>
      <w:r w:rsidR="00B813E6">
        <w:rPr>
          <w:lang w:eastAsia="hr-HR" w:val="hr-HR"/>
        </w:rPr>
        <w:t>Trogir</w:t>
      </w:r>
      <w:r w:rsidR="00B813E6" w:rsidRPr="00297418">
        <w:rPr>
          <w:lang w:eastAsia="hr-HR" w:val="hr-HR"/>
        </w:rPr>
        <w:t>,</w:t>
      </w:r>
      <w:r w:rsidR="00B813E6">
        <w:rPr>
          <w:lang w:eastAsia="hr-HR" w:val="hr-HR"/>
        </w:rPr>
        <w:t xml:space="preserve"> Ulica dr. Franje Tuđmana 2,</w:t>
      </w:r>
    </w:p>
    <w:p w:rsidRDefault="00B813E6" w:rsidP="008D72F1" w:rsidR="0075217E">
      <w:pPr>
        <w:jc w:val="both"/>
      </w:pPr>
      <w:r>
        <w:rPr>
          <w:lang w:val="fr-FR"/>
        </w:rPr>
        <w:t>2.   Ružica Jakšić,</w:t>
      </w:r>
      <w:r w:rsidR="00C418A2" w:rsidRPr="00C418A2">
        <w:rPr>
          <w:lang w:val="fr-FR"/>
        </w:rPr>
        <w:t xml:space="preserve"> </w:t>
      </w:r>
      <w:r w:rsidR="00C418A2">
        <w:rPr>
          <w:lang w:val="fr-FR"/>
        </w:rPr>
        <w:t>Trogir,</w:t>
      </w:r>
      <w:r>
        <w:rPr>
          <w:lang w:val="fr-FR"/>
        </w:rPr>
        <w:t xml:space="preserve"> Balančane 23 b,</w:t>
      </w:r>
      <w:r w:rsidR="00C418A2">
        <w:rPr>
          <w:lang w:val="fr-FR"/>
        </w:rPr>
        <w:t xml:space="preserve"> </w:t>
      </w:r>
    </w:p>
    <w:p w:rsidRDefault="00B813E6" w:rsidP="00B813E6" w:rsidR="00B813E6" w:rsidRPr="00D655DF">
      <w:pPr>
        <w:jc w:val="both"/>
      </w:pPr>
      <w:r>
        <w:t>3.</w:t>
      </w:r>
      <w:r w:rsidRPr="00D655DF">
        <w:t xml:space="preserve"> </w:t>
      </w:r>
      <w:r>
        <w:t xml:space="preserve">  Ljiljana Poljanić, Split, Vinkovačka 25</w:t>
      </w:r>
      <w:r w:rsidRPr="00D655DF">
        <w:t>,</w:t>
      </w:r>
    </w:p>
    <w:p w:rsidRDefault="00B813E6" w:rsidP="008D72F1" w:rsidR="008D72F1" w:rsidRPr="005B1942">
      <w:pPr>
        <w:jc w:val="both"/>
      </w:pPr>
      <w:r>
        <w:t>4</w:t>
      </w:r>
      <w:r w:rsidR="008D72F1" w:rsidRPr="005B1942">
        <w:t xml:space="preserve">.   FINANCIJSKA AGENCIJA-Regionalni centar </w:t>
      </w:r>
      <w:smartTag w:element="City" w:uri="urn:schemas-microsoft-com:office:smarttags">
        <w:r w:rsidR="008D72F1" w:rsidRPr="005B1942">
          <w:t>Split</w:t>
        </w:r>
      </w:smartTag>
      <w:r w:rsidR="008D72F1" w:rsidRPr="005B1942">
        <w:t xml:space="preserve">, </w:t>
      </w:r>
      <w:smartTag w:element="place" w:uri="urn:schemas-microsoft-com:office:smarttags">
        <w:smartTag w:element="City" w:uri="urn:schemas-microsoft-com:office:smarttags">
          <w:r w:rsidR="008D72F1" w:rsidRPr="005B1942">
            <w:t>Split</w:t>
          </w:r>
        </w:smartTag>
      </w:smartTag>
      <w:r w:rsidR="008D72F1" w:rsidRPr="005B1942">
        <w:t>,</w:t>
      </w:r>
    </w:p>
    <w:p w:rsidRDefault="008D72F1" w:rsidP="008D72F1" w:rsidR="008D72F1" w:rsidRPr="005B1942">
      <w:pPr>
        <w:jc w:val="both"/>
      </w:pPr>
      <w:r w:rsidRPr="005B1942">
        <w:t xml:space="preserve">      Mažuranićevo šetalište 24b, </w:t>
      </w:r>
    </w:p>
    <w:p w:rsidRDefault="00312842" w:rsidP="008D72F1" w:rsidR="00B813E6">
      <w:r>
        <w:t>5.  e-Oglasna ploča Suda – rok: do ročišta – 20. prosinca 2016. godine,</w:t>
      </w:r>
    </w:p>
    <w:p w:rsidRDefault="00312842" w:rsidP="008D72F1" w:rsidR="00B813E6">
      <w:r>
        <w:t>6.  Spis.</w:t>
      </w:r>
    </w:p>
    <w:p w:rsidRDefault="00B813E6" w:rsidP="008D72F1" w:rsidR="00B813E6"/>
    <w:p w:rsidRDefault="00312842" w:rsidP="008D72F1" w:rsidR="00312842"/>
    <w:p w:rsidRDefault="00312842" w:rsidP="008D72F1" w:rsidR="00312842"/>
    <w:p w:rsidRDefault="008D72F1" w:rsidP="008D72F1" w:rsidR="008D72F1">
      <w:r>
        <w:t>Split, 1</w:t>
      </w:r>
      <w:r w:rsidR="00B813E6">
        <w:t>7</w:t>
      </w:r>
      <w:r>
        <w:t xml:space="preserve">. </w:t>
      </w:r>
      <w:r w:rsidR="00B813E6">
        <w:t>studenog</w:t>
      </w:r>
      <w:r>
        <w:t xml:space="preserve"> 201</w:t>
      </w:r>
      <w:r w:rsidR="00B813E6">
        <w:t>6</w:t>
      </w:r>
      <w:r>
        <w:t>. godine.                                  S U D A C:</w:t>
      </w:r>
    </w:p>
    <w:p w:rsidRDefault="008D72F1" w:rsidP="008D72F1" w:rsidR="008D72F1">
      <w:r>
        <w:t xml:space="preserve">                                                                                       Jozo Ćaleta,</w:t>
      </w:r>
    </w:p>
    <w:p w:rsidRDefault="008D72F1" w:rsidP="008D72F1" w:rsidR="008D72F1">
      <w:pPr>
        <w:rPr>
          <w:szCs w:val="20"/>
          <w:lang w:eastAsia="hr-HR" w:val="en-AU"/>
        </w:rPr>
      </w:pPr>
    </w:p>
    <w:p w:rsidRDefault="008D72F1" w:rsidP="008D72F1" w:rsidR="008D72F1">
      <w:pPr>
        <w:rPr>
          <w:szCs w:val="20"/>
          <w:lang w:eastAsia="hr-HR" w:val="en-AU"/>
        </w:rPr>
      </w:pPr>
    </w:p>
    <w:p w:rsidRDefault="00911BA0" w:rsidP="008D72F1" w:rsidR="00911BA0">
      <w:pPr>
        <w:rPr>
          <w:szCs w:val="20"/>
          <w:lang w:eastAsia="hr-HR" w:val="en-AU"/>
        </w:rPr>
      </w:pPr>
    </w:p>
    <w:p w:rsidRDefault="00911BA0" w:rsidP="008D72F1" w:rsidR="00911BA0">
      <w:pPr>
        <w:rPr>
          <w:szCs w:val="20"/>
          <w:lang w:eastAsia="hr-HR" w:val="en-AU"/>
        </w:rPr>
      </w:pPr>
    </w:p>
    <w:sectPr w:rsidR="00911B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12CD"/>
    <w:rsid w:val="001712CD"/>
    <w:rsid w:val="00177CB6"/>
    <w:rsid w:val="00312842"/>
    <w:rsid w:val="0046549B"/>
    <w:rsid w:val="0075217E"/>
    <w:rsid w:val="007C142C"/>
    <w:rsid w:val="008D72F1"/>
    <w:rsid w:val="00911BA0"/>
    <w:rsid w:val="00B31F80"/>
    <w:rsid w:val="00B813E6"/>
    <w:rsid w:val="00C418A2"/>
    <w:rsid w:val="00C5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72F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D72F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D72F1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72F1"/>
    <w:pPr>
      <w:spacing w:lineRule="auto" w:line="240" w:after="0"/>
    </w:pPr>
  </w:style>
  <w:style w:customStyle="true" w:styleId="Naslov1Char" w:type="character">
    <w:name w:val="Naslov 1 Char"/>
    <w:basedOn w:val="Zadanifontodlomka"/>
    <w:link w:val="Naslov1"/>
    <w:rsid w:val="008D72F1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D72F1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D72F1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D72F1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2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D72F1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14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4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42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4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4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72F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D72F1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D72F1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D72F1"/>
    <w:pPr>
      <w:spacing w:after="0" w:line="240" w:lineRule="auto"/>
    </w:pPr>
  </w:style>
  <w:style w:customStyle="1" w:styleId="Naslov1Char" w:type="character">
    <w:name w:val="Naslov 1 Char"/>
    <w:basedOn w:val="Zadanifontodlomka"/>
    <w:link w:val="Naslov1"/>
    <w:rsid w:val="008D72F1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D72F1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D72F1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D72F1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D72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D72F1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C14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4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42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4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4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2010.</izvorni_sadrzaj>
    <derivirana_varijabla naziv="DomainObject.Predmet.DatumOsnivanja_1">21.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St-26/2010</izvorni_sadrzaj>
    <derivirana_varijabla naziv="DomainObject.Predmet.OznakaBroj_1">St-26/2010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TROGIRSKI LIST društvo s ograničenom odgovornošću za izdavanje novina</izvorni_sadrzaj>
    <derivirana_varijabla naziv="DomainObject.Predmet.ProtustrankaFormated_1">  TROGIRSKI LIST društvo s ograničenom odgovornošću za izdavanje novina</derivirana_varijabla>
  </DomainObject.Predmet.ProtustrankaFormated>
  <DomainObject.Predmet.ProtustrankaFormatedOIB>
    <izvorni_sadrzaj>  TROGIRSKI LIST društvo s ograničenom odgovornošću za izdavanje novina, OIB 69874144163</izvorni_sadrzaj>
    <derivirana_varijabla naziv="DomainObject.Predmet.ProtustrankaFormatedOIB_1">  TROGIRSKI LIST društvo s ograničenom odgovornošću za izdavanje novina, OIB 69874144163</derivirana_varijabla>
  </DomainObject.Predmet.ProtustrankaFormatedOIB>
  <DomainObject.Predmet.ProtustrankaFormatedWithAdress>
    <izvorni_sadrzaj> TROGIRSKI LIST društvo s ograničenom odgovornošću za izdavanje novina, Ulica dr. Franje Tuđmana 2, Trogir</izvorni_sadrzaj>
    <derivirana_varijabla naziv="DomainObject.Predmet.ProtustrankaFormatedWithAdress_1"> TROGIRSKI LIST društvo s ograničenom odgovornošću za izdavanje novina, Ulica dr. Franje Tuđmana 2, Trogir</derivirana_varijabla>
  </DomainObject.Predmet.ProtustrankaFormatedWithAdress>
  <DomainObject.Predmet.ProtustrankaFormatedWithAdressOIB>
    <izvorni_sadrzaj> TROGIRSKI LIST društvo s ograničenom odgovornošću za izdavanje novina, OIB 69874144163, Ulica dr. Franje Tuđmana 2, Trogir</izvorni_sadrzaj>
    <derivirana_varijabla naziv="DomainObject.Predmet.ProtustrankaFormatedWithAdressOIB_1"> TROGIRSKI LIST društvo s ograničenom odgovornošću za izdavanje novina, OIB 69874144163, Ulica dr. Franje Tuđmana 2, Trogir</derivirana_varijabla>
  </DomainObject.Predmet.ProtustrankaFormatedWithAdressOIB>
  <DomainObject.Predmet.ProtustrankaWithAdress>
    <izvorni_sadrzaj>TROGIRSKI LIST društvo s ograničenom odgovornošću za izdavanje novina Ulica dr. Franje Tuđmana 2, Trogir</izvorni_sadrzaj>
    <derivirana_varijabla naziv="DomainObject.Predmet.ProtustrankaWithAdress_1">TROGIRSKI LIST društvo s ograničenom odgovornošću za izdavanje novina Ulica dr. Franje Tuđmana 2, Trogir</derivirana_varijabla>
  </DomainObject.Predmet.ProtustrankaWithAdress>
  <DomainObject.Predmet.ProtustrankaWithAdressOIB>
    <izvorni_sadrzaj>TROGIRSKI LIST društvo s ograničenom odgovornošću za izdavanje novina, OIB 69874144163, Ulica dr. Franje Tuđmana 2, Trogir</izvorni_sadrzaj>
    <derivirana_varijabla naziv="DomainObject.Predmet.ProtustrankaWithAdressOIB_1">TROGIRSKI LIST društvo s ograničenom odgovornošću za izdavanje novina, OIB 69874144163, Ulica dr. Franje Tuđmana 2, Trogir</derivirana_varijabla>
  </DomainObject.Predmet.ProtustrankaWithAdressOIB>
  <DomainObject.Predmet.ProtustrankaNazivFormated>
    <izvorni_sadrzaj>TROGIRSKI LIST društvo s ograničenom odgovornošću za izdavanje novina</izvorni_sadrzaj>
    <derivirana_varijabla naziv="DomainObject.Predmet.ProtustrankaNazivFormated_1">TROGIRSKI LIST društvo s ograničenom odgovornošću za izdavanje novina</derivirana_varijabla>
  </DomainObject.Predmet.ProtustrankaNazivFormated>
  <DomainObject.Predmet.ProtustrankaNazivFormatedOIB>
    <izvorni_sadrzaj>TROGIRSKI LIST društvo s ograničenom odgovornošću za izdavanje novina, OIB 69874144163</izvorni_sadrzaj>
    <derivirana_varijabla naziv="DomainObject.Predmet.ProtustrankaNazivFormatedOIB_1">TROGIRSKI LIST društvo s ograničenom odgovornošću za izdavanje novina, OIB 69874144163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TROGIRSKI LIST društvo s ograničenom odgovornošću za izdavanje novina</izvorni_sadrzaj>
    <derivirana_varijabla naziv="DomainObject.Predmet.StrankaFormated_1">  TROGIRSKI LIST društvo s ograničenom odgovornošću za izdavanje novina</derivirana_varijabla>
  </DomainObject.Predmet.StrankaFormated>
  <DomainObject.Predmet.StrankaFormatedOIB>
    <izvorni_sadrzaj>  TROGIRSKI LIST društvo s ograničenom odgovornošću za izdavanje novina, OIB 69874144163</izvorni_sadrzaj>
    <derivirana_varijabla naziv="DomainObject.Predmet.StrankaFormatedOIB_1">  TROGIRSKI LIST društvo s ograničenom odgovornošću za izdavanje novina, OIB 69874144163</derivirana_varijabla>
  </DomainObject.Predmet.StrankaFormatedOIB>
  <DomainObject.Predmet.StrankaFormatedWithAdress>
    <izvorni_sadrzaj> TROGIRSKI LIST društvo s ograničenom odgovornošću za izdavanje novina, Ulica dr. Franje Tuđmana 2, Trogir</izvorni_sadrzaj>
    <derivirana_varijabla naziv="DomainObject.Predmet.StrankaFormatedWithAdress_1"> TROGIRSKI LIST društvo s ograničenom odgovornošću za izdavanje novina, Ulica dr. Franje Tuđmana 2, Trogir</derivirana_varijabla>
  </DomainObject.Predmet.StrankaFormatedWithAdress>
  <DomainObject.Predmet.StrankaFormatedWithAdressOIB>
    <izvorni_sadrzaj> TROGIRSKI LIST društvo s ograničenom odgovornošću za izdavanje novina, OIB 69874144163, Ulica dr. Franje Tuđmana 2, Trogir</izvorni_sadrzaj>
    <derivirana_varijabla naziv="DomainObject.Predmet.StrankaFormatedWithAdressOIB_1"> TROGIRSKI LIST društvo s ograničenom odgovornošću za izdavanje novina, OIB 69874144163, Ulica dr. Franje Tuđmana 2, Trogir</derivirana_varijabla>
  </DomainObject.Predmet.StrankaFormatedWithAdressOIB>
  <DomainObject.Predmet.StrankaWithAdress>
    <izvorni_sadrzaj>TROGIRSKI LIST društvo s ograničenom odgovornošću za izdavanje novina Ulica dr. Franje Tuđmana 2,Trogir</izvorni_sadrzaj>
    <derivirana_varijabla naziv="DomainObject.Predmet.StrankaWithAdress_1">TROGIRSKI LIST društvo s ograničenom odgovornošću za izdavanje novina Ulica dr. Franje Tuđmana 2,Trogir</derivirana_varijabla>
  </DomainObject.Predmet.StrankaWithAdress>
  <DomainObject.Predmet.StrankaWithAdressOIB>
    <izvorni_sadrzaj>TROGIRSKI LIST društvo s ograničenom odgovornošću za izdavanje novina, OIB 69874144163, Ulica dr. Franje Tuđmana 2,Trogir</izvorni_sadrzaj>
    <derivirana_varijabla naziv="DomainObject.Predmet.StrankaWithAdressOIB_1">TROGIRSKI LIST društvo s ograničenom odgovornošću za izdavanje novina, OIB 69874144163, Ulica dr. Franje Tuđmana 2,Trogir</derivirana_varijabla>
  </DomainObject.Predmet.StrankaWithAdressOIB>
  <DomainObject.Predmet.StrankaNazivFormated>
    <izvorni_sadrzaj>TROGIRSKI LIST društvo s ograničenom odgovornošću za izdavanje novina</izvorni_sadrzaj>
    <derivirana_varijabla naziv="DomainObject.Predmet.StrankaNazivFormated_1">TROGIRSKI LIST društvo s ograničenom odgovornošću za izdavanje novina</derivirana_varijabla>
  </DomainObject.Predmet.StrankaNazivFormated>
  <DomainObject.Predmet.StrankaNazivFormatedOIB>
    <izvorni_sadrzaj>TROGIRSKI LIST društvo s ograničenom odgovornošću za izdavanje novina, OIB 69874144163</izvorni_sadrzaj>
    <derivirana_varijabla naziv="DomainObject.Predmet.StrankaNazivFormatedOIB_1">TROGIRSKI LIST društvo s ograničenom odgovornošću za izdavanje novina, OIB 69874144163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TROGIRSKI LIST društvo s ograničenom odgovornošću za izdavanje novina</item>
    </izvorni_sadrzaj>
    <derivirana_varijabla naziv="DomainObject.Predmet.StrankaListFormated_1">
      <item>TROGIRSKI LIST društvo s ograničenom odgovornošću za izdavanje novina</item>
    </derivirana_varijabla>
  </DomainObject.Predmet.StrankaListFormated>
  <DomainObject.Predmet.StrankaListFormatedOIB>
    <izvorni_sadrzaj>
      <item>TROGIRSKI LIST društvo s ograničenom odgovornošću za izdavanje novina, OIB 69874144163</item>
    </izvorni_sadrzaj>
    <derivirana_varijabla naziv="DomainObject.Predmet.StrankaListFormatedOIB_1">
      <item>TROGIRSKI LIST društvo s ograničenom odgovornošću za izdavanje novina, OIB 69874144163</item>
    </derivirana_varijabla>
  </DomainObject.Predmet.StrankaListFormatedOIB>
  <DomainObject.Predmet.StrankaListFormatedWithAdress>
    <izvorni_sadrzaj>
      <item>TROGIRSKI LIST društvo s ograničenom odgovornošću za izdavanje novina, Ulica dr. Franje Tuđmana 2, Trogir</item>
    </izvorni_sadrzaj>
    <derivirana_varijabla naziv="DomainObject.Predmet.StrankaListFormatedWithAdress_1">
      <item>TROGIRSKI LIST društvo s ograničenom odgovornošću za izdavanje novina, Ulica dr. Franje Tuđmana 2, Trogir</item>
    </derivirana_varijabla>
  </DomainObject.Predmet.StrankaListFormatedWithAdress>
  <DomainObject.Predmet.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StrankaListFormatedWithAdressOIB_1">
      <item>TROGIRSKI LIST društvo s ograničenom odgovornošću za izdavanje novina, OIB 69874144163, Ulica dr. Franje Tuđmana 2, Trogir</item>
    </derivirana_varijabla>
  </DomainObject.Predmet.StrankaListFormatedWithAdressOIB>
  <DomainObject.Predmet.StrankaListNazivFormated>
    <izvorni_sadrzaj>
      <item>TROGIRSKI LIST društvo s ograničenom odgovornošću za izdavanje novina</item>
    </izvorni_sadrzaj>
    <derivirana_varijabla naziv="DomainObject.Predmet.StrankaListNazivFormated_1">
      <item>TROGIRSKI LIST društvo s ograničenom odgovornošću za izdavanje novina</item>
    </derivirana_varijabla>
  </DomainObject.Predmet.StrankaListNazivFormated>
  <DomainObject.Predmet.StrankaListNazivFormatedOIB>
    <izvorni_sadrzaj>
      <item>TROGIRSKI LIST društvo s ograničenom odgovornošću za izdavanje novina, OIB 69874144163</item>
    </izvorni_sadrzaj>
    <derivirana_varijabla naziv="DomainObject.Predmet.StrankaListNazivFormatedOIB_1">
      <item>TROGIRSKI LIST društvo s ograničenom odgovornošću za izdavanje novina, OIB 69874144163</item>
    </derivirana_varijabla>
  </DomainObject.Predmet.StrankaListNazivFormatedOIB>
  <DomainObject.Predmet.ProtuStrankaListFormated>
    <izvorni_sadrzaj>
      <item>TROGIRSKI LIST društvo s ograničenom odgovornošću za izdavanje novina</item>
    </izvorni_sadrzaj>
    <derivirana_varijabla naziv="DomainObject.Predmet.ProtuStrankaListFormated_1">
      <item>TROGIRSKI LIST društvo s ograničenom odgovornošću za izdavanje novina</item>
    </derivirana_varijabla>
  </DomainObject.Predmet.ProtuStrankaListFormated>
  <DomainObject.Predmet.ProtuStrankaListFormatedOIB>
    <izvorni_sadrzaj>
      <item>TROGIRSKI LIST društvo s ograničenom odgovornošću za izdavanje novina, OIB 69874144163</item>
    </izvorni_sadrzaj>
    <derivirana_varijabla naziv="DomainObject.Predmet.ProtuStrankaListFormatedOIB_1">
      <item>TROGIRSKI LIST društvo s ograničenom odgovornošću za izdavanje novina, OIB 69874144163</item>
    </derivirana_varijabla>
  </DomainObject.Predmet.ProtuStrankaListFormatedOIB>
  <DomainObject.Predmet.ProtuStrankaListFormatedWithAdress>
    <izvorni_sadrzaj>
      <item>TROGIRSKI LIST društvo s ograničenom odgovornošću za izdavanje novina, Ulica dr. Franje Tuđmana 2, Trogir</item>
    </izvorni_sadrzaj>
    <derivirana_varijabla naziv="DomainObject.Predmet.ProtuStrankaListFormatedWithAdress_1">
      <item>TROGIRSKI LIST društvo s ograničenom odgovornošću za izdavanje novina, Ulica dr. Franje Tuđmana 2, Trogir</item>
    </derivirana_varijabla>
  </DomainObject.Predmet.ProtuStrankaListFormatedWithAdress>
  <DomainObject.Predmet.ProtuStrankaListFormatedWithAdressOIB>
    <izvorni_sadrzaj>
      <item>TROGIRSKI LIST društvo s ograničenom odgovornošću za izdavanje novina, OIB 69874144163, Ulica dr. Franje Tuđmana 2, Trogir</item>
    </izvorni_sadrzaj>
    <derivirana_varijabla naziv="DomainObject.Predmet.ProtuStrankaListFormatedWithAdressOIB_1">
      <item>TROGIRSKI LIST društvo s ograničenom odgovornošću za izdavanje novina, OIB 69874144163, Ulica dr. Franje Tuđmana 2, Trogir</item>
    </derivirana_varijabla>
  </DomainObject.Predmet.ProtuStrankaListFormatedWithAdressOIB>
  <DomainObject.Predmet.ProtuStrankaListNazivFormated>
    <izvorni_sadrzaj>
      <item>TROGIRSKI LIST društvo s ograničenom odgovornošću za izdavanje novina</item>
    </izvorni_sadrzaj>
    <derivirana_varijabla naziv="DomainObject.Predmet.ProtuStrankaListNazivFormated_1">
      <item>TROGIRSKI LIST društvo s ograničenom odgovornošću za izdavanje novina</item>
    </derivirana_varijabla>
  </DomainObject.Predmet.ProtuStrankaListNazivFormated>
  <DomainObject.Predmet.ProtuStrankaListNazivFormatedOIB>
    <izvorni_sadrzaj>
      <item>TROGIRSKI LIST društvo s ograničenom odgovornošću za izdavanje novina, OIB 69874144163</item>
    </izvorni_sadrzaj>
    <derivirana_varijabla naziv="DomainObject.Predmet.ProtuStrankaListNazivFormatedOIB_1">
      <item>TROGIRSKI LIST društvo s ograničenom odgovornošću za izdavanje novina, OIB 69874144163</item>
    </derivirana_varijabla>
  </DomainObject.Predmet.ProtuStrankaListNazivFormatedOIB>
  <DomainObject.Predmet.OstaliListFormated>
    <izvorni_sadrzaj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Formated_1"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Formated>
  <DomainObject.Predmet.OstaliListFormatedOIB>
    <izvorni_sadrzaj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FormatedOIB_1"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FormatedOIB>
  <DomainObject.Predmet.OstaliListFormatedWithAdress>
    <izvorni_sadrzaj>
      <item>PRIVREDNA BANKA ZAGREB - DIONIČKO DRUŠTVO, Radnička cesta 50, 10000 Zagreb</item>
      <item>Ružica Jakšić, Balančane 23 b, 21220 Trogir</item>
      <item>Ljiljana Poljanić dipl. oec., Vinkovačka 25, 21000 Split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izvorni_sadrzaj>
    <derivirana_varijabla naziv="DomainObject.Predmet.OstaliListFormatedWithAdress_1">
      <item>PRIVREDNA BANKA ZAGREB - DIONIČKO DRUŠTVO, Radnička cesta 50, 10000 Zagreb</item>
      <item>Ružica Jakšić, Balančane 23 b, 21220 Trogir</item>
      <item>Ljiljana Poljanić dipl. oec., Vinkovačka 25, 21000 Split</item>
      <item>Trgovački sud Split Pisarnica, Sukoišanska 6, 21000 Split</item>
      <item>Trgovački sud Split Registarski odjel, Sukoišanska 6, 21000 Split</item>
      <item>POREZNA UPRAVA ISPOSTAVA TROGIR, Blaža Jurja Trogiranina 1, 21220 Trogir</item>
      <item>NARODNE NOVINE, dioničko društvo za izdavanje i tiskanje Službenog lista Republike Hrvatske, službenih i drugih obrazaca te , Savski Gaj XIII. put 6, 10000 Zagreb</item>
      <item>Trgovački sud Split Oglasna ploča, Sukoišanska 6, 21000 Split</item>
      <item>Trgovački sud Split Računovodstvo, Sukoišanska 6, 21000 Split</item>
      <item>Trgovački sud Split Ovršni odjel, Sukoišanska 6, 21000 Split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Ružica Jakšić, OIB 91356018155, Balančane 23 b, 21220 Trogir</item>
      <item>Ljiljana Poljanić dipl. oec., OIB 73648398828, Vinkovačka 25, 21000 Split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izvorni_sadrzaj>
    <derivirana_varijabla naziv="DomainObject.Predmet.OstaliListFormatedWithAdressOIB_1">
      <item>PRIVREDNA BANKA ZAGREB - DIONIČKO DRUŠTVO, OIB 02535697732, Radnička cesta 50, 10000 Zagreb</item>
      <item>Ružica Jakšić, OIB 91356018155, Balančane 23 b, 21220 Trogir</item>
      <item>Ljiljana Poljanić dipl. oec., OIB 73648398828, Vinkovačka 25, 21000 Split</item>
      <item>Trgovački sud Split Pisarnica, OIB 30842297926, Sukoišanska 6, 21000 Split</item>
      <item>Trgovački sud Split Registarski odjel, OIB 30842297926, Sukoišanska 6, 21000 Split</item>
      <item>POREZNA UPRAVA ISPOSTAVA TROGIR, OIB 18683136487, Blaža Jurja Trogiranina 1, 21220 Trogir</item>
      <item>NARODNE NOVINE, dioničko društvo za izdavanje i tiskanje Službenog lista Republike Hrvatske, službenih i drugih obrazaca te , OIB 64546066176, Savski Gaj XIII. put 6, 10000 Zagreb</item>
      <item>Trgovački sud Split Oglasna ploča, OIB 30842297926, Sukoišanska 6, 21000 Split</item>
      <item>Trgovački sud Split Računovodstvo, OIB 30842297926, Sukoišanska 6, 21000 Split</item>
      <item>Trgovački sud Split Ovršni odjel, OIB 30842297926, Sukoišanska 6, 21000 Split</item>
    </derivirana_varijabla>
  </DomainObject.Predmet.OstaliListFormatedWithAdressOIB>
  <DomainObject.Predmet.OstaliListNazivFormated>
    <izvorni_sadrzaj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OstaliListNazivFormated_1"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OstaliListNazivFormated>
  <DomainObject.Predmet.OstaliListNazivFormatedOIB>
    <izvorni_sadrzaj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izvorni_sadrzaj>
    <derivirana_varijabla naziv="DomainObject.Predmet.OstaliListNazivFormatedOIB_1">
      <item>PRIVREDNA BANKA ZAGREB - DIONIČKO DRUŠTVO, OIB 02535697732</item>
      <item>Ružica Jakšić, OIB 91356018155</item>
      <item>Ljiljana Poljanić dipl. oec., OIB 73648398828</item>
      <item>Trgovački sud Split Pisarnica, OIB 30842297926</item>
      <item>Trgovački sud Split Registarski odjel, OIB 30842297926</item>
      <item>POREZNA UPRAVA ISPOSTAVA TROGIR, OIB 18683136487</item>
      <item>NARODNE NOVINE, dioničko društvo za izdavanje i tiskanje Službenog lista Republike Hrvatske, službenih i drugih obrazaca te , OIB 64546066176</item>
      <item>Trgovački sud Split Oglasna ploča, OIB 30842297926</item>
      <item>Trgovački sud Split Računovodstvo, OIB 30842297926</item>
      <item>Trgovački sud Split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TROGIRSKI LIST društvo s ograničenom odgovornošću za izdavanje novina</izvorni_sadrzaj>
    <derivirana_varijabla naziv="DomainObject.Predmet.StrankaIDrugi_1">TROGIRSKI LIST društvo s ograničenom odgovornošću za izdavanje novina</derivirana_varijabla>
  </DomainObject.Predmet.StrankaIDrugi>
  <DomainObject.Predmet.ProtustrankaIDrugi>
    <izvorni_sadrzaj>TROGIRSKI LIST društvo s ograničenom odgovornošću za izdavanje novina</izvorni_sadrzaj>
    <derivirana_varijabla naziv="DomainObject.Predmet.ProtustrankaIDrugi_1">TROGIRSKI LIST društvo s ograničenom odgovornošću za izdavanje novina</derivirana_varijabla>
  </DomainObject.Predmet.ProtustrankaIDrugi>
  <DomainObject.Predmet.StrankaIDrugiAdressOIB>
    <izvorni_sadrzaj>TROGIRSKI LIST društvo s ograničenom odgovornošću za izdavanje novina, OIB 69874144163, Ulica dr. Franje Tuđmana 2, Trogir</izvorni_sadrzaj>
    <derivirana_varijabla naziv="DomainObject.Predmet.StrankaIDrugiAdressOIB_1">TROGIRSKI LIST društvo s ograničenom odgovornošću za izdavanje novina, OIB 69874144163, Ulica dr. Franje Tuđmana 2, Trogir</derivirana_varijabla>
  </DomainObject.Predmet.StrankaIDrugiAdressOIB>
  <DomainObject.Predmet.ProtustrankaIDrugiAdressOIB>
    <izvorni_sadrzaj>TROGIRSKI LIST društvo s ograničenom odgovornošću za izdavanje novina, OIB 69874144163, Ulica dr. Franje Tuđmana 2, Trogir</izvorni_sadrzaj>
    <derivirana_varijabla naziv="DomainObject.Predmet.ProtustrankaIDrugiAdressOIB_1">TROGIRSKI LIST društvo s ograničenom odgovornošću za izdavanje novina, OIB 69874144163, Ulica dr. Franje Tuđmana 2,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izvorni_sadrzaj>
    <derivirana_varijabla naziv="DomainObject.Predmet.SudioniciListNaziv_1">
      <item>TROGIRSKI LIST društvo s ograničenom odgovornošću za izdavanje novina</item>
      <item>TROGIRSKI LIST društvo s ograničenom odgovornošću za izdavanje novina</item>
      <item>PRIVREDNA BANKA ZAGREB - DIONIČKO DRUŠTVO</item>
      <item>Ružica Jakšić</item>
      <item>Ljiljana Poljanić dipl. oec.</item>
      <item>Trgovački sud Split Pisarnica</item>
      <item>Trgovački sud Split Registarski odjel</item>
      <item>POREZNA UPRAVA ISPOSTAVA TROGIR</item>
      <item>NARODNE NOVINE, dioničko društvo za izdavanje i tiskanje Službenog lista Republike Hrvatske, službenih i drugih obrazaca te </item>
      <item>Trgovački sud Split Oglasna ploča</item>
      <item>Trgovački sud Split Računovodstvo</item>
      <item>Trgovački sud Split Ovršni odjel</item>
    </derivirana_varijabla>
  </DomainObject.Predmet.SudioniciListNaziv>
  <DomainObject.Predmet.SudioniciListAdressOIB>
    <izvorni_sadrzaj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Ljiljana Poljanić dipl. oec., OIB 73648398828, Vinkovačka 25,21000 Split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izvorni_sadrzaj>
    <derivirana_varijabla naziv="DomainObject.Predmet.SudioniciListAdressOIB_1">
      <item>TROGIRSKI LIST društvo s ograničenom odgovornošću za izdavanje novina, OIB 69874144163, Ulica dr. Franje Tuđmana 2,Trogir</item>
      <item>TROGIRSKI LIST društvo s ograničenom odgovornošću za izdavanje novina, OIB 69874144163, Ulica dr. Franje Tuđmana 2,Trogir</item>
      <item>PRIVREDNA BANKA ZAGREB - DIONIČKO DRUŠTVO, OIB 02535697732, Radnička cesta 50,10000 Zagreb</item>
      <item>Ružica Jakšić, OIB 91356018155, Balančane 23 b,21220 Trogir</item>
      <item>Ljiljana Poljanić dipl. oec., OIB 73648398828, Vinkovačka 25,21000 Split</item>
      <item>Trgovački sud Split Pisarnica, OIB 30842297926, Sukoišanska 6,21000 Split</item>
      <item>Trgovački sud Split Registarski odjel, OIB 30842297926, Sukoišanska 6,21000 Split</item>
      <item>POREZNA UPRAVA ISPOSTAVA TROGIR, OIB 18683136487, Blaža Jurja Trogiranina 1,21220 Trogir</item>
      <item>NARODNE NOVINE, dioničko društvo za izdavanje i tiskanje Službenog lista Republike Hrvatske, službenih i drugih obrazaca te , OIB 64546066176, Savski Gaj XIII. put 6,10000 Zagreb</item>
      <item>Trgovački sud Split Oglasna ploča, OIB 30842297926, Sukoišanska 6,21000 Split</item>
      <item>Trgovački sud Split Računovodstvo, OIB 30842297926, Sukoišanska 6,21000 Split</item>
      <item>Trgovački sud Split Ovršni odjel, OIB 30842297926,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69874144163</item>
      <item>, OIB 69874144163</item>
      <item>, OIB 02535697732</item>
      <item>, OIB 91356018155</item>
      <item>, OIB 73648398828</item>
      <item>, OIB 30842297926</item>
      <item>, OIB 30842297926</item>
      <item>, OIB 18683136487</item>
      <item>, OIB 64546066176</item>
      <item>, OIB 30842297926</item>
      <item>, OIB 30842297926</item>
      <item>, OIB 30842297926</item>
    </izvorni_sadrzaj>
    <derivirana_varijabla naziv="DomainObject.Predmet.SudioniciListNazivOIB_1">
      <item>, OIB 69874144163</item>
      <item>, OIB 69874144163</item>
      <item>, OIB 02535697732</item>
      <item>, OIB 91356018155</item>
      <item>, OIB 73648398828</item>
      <item>, OIB 30842297926</item>
      <item>, OIB 30842297926</item>
      <item>, OIB 18683136487</item>
      <item>, OIB 64546066176</item>
      <item>, OIB 30842297926</item>
      <item>, OIB 30842297926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1639</properties:Characters>
  <properties:Lines>70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2016-11-16T11:28:00Z</dcterms:created>
  <dc:creator>Jozo Ćaleta</dc:creator>
  <dc:description/>
  <cp:keywords/>
  <cp:lastModifiedBy>Jozo Ćaleta</cp:lastModifiedBy>
  <dcterms:modified xmlns:xsi="http://www.w3.org/2001/XMLSchema-instance" xsi:type="dcterms:W3CDTF">2016-11-17T08:52:00Z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