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7301" w14:paraId="7997301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AC2658">
        <w:rPr>
          <w:lang w:val="hr-HR"/>
        </w:rPr>
        <w:t>385</w:t>
      </w:r>
      <w:r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AC2658">
        <w:rPr>
          <w:lang w:val="hr-HR"/>
        </w:rPr>
        <w:t xml:space="preserve">BUR-MED d.o.o. za proizvodnju, prijevoz, </w:t>
      </w:r>
      <w:r w:rsidR="0025015D">
        <w:rPr>
          <w:lang w:val="hr-HR"/>
        </w:rPr>
        <w:t>trgovinu i usluge</w:t>
      </w:r>
      <w:r w:rsidR="00916B3A">
        <w:rPr>
          <w:lang w:val="hr-HR"/>
        </w:rPr>
        <w:t>,</w:t>
      </w:r>
      <w:r w:rsidR="0025015D">
        <w:rPr>
          <w:lang w:val="hr-HR"/>
        </w:rPr>
        <w:t xml:space="preserve"> </w:t>
      </w:r>
      <w:r w:rsidR="00AC2658">
        <w:rPr>
          <w:lang w:val="hr-HR"/>
        </w:rPr>
        <w:t>Novi Senkovac, Varaždinska 64</w:t>
      </w:r>
      <w:r w:rsidR="00143482">
        <w:rPr>
          <w:lang w:val="hr-HR"/>
        </w:rPr>
        <w:t>,</w:t>
      </w:r>
      <w:r w:rsidR="00916B3A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AC2658">
        <w:rPr>
          <w:lang w:val="hr-HR"/>
        </w:rPr>
        <w:t>010073803</w:t>
      </w:r>
      <w:r w:rsidR="003734FC">
        <w:rPr>
          <w:lang w:val="hr-HR"/>
        </w:rPr>
        <w:t xml:space="preserve">, OIB: </w:t>
      </w:r>
      <w:r w:rsidR="00AC2658">
        <w:rPr>
          <w:lang w:val="hr-HR"/>
        </w:rPr>
        <w:t>39675827938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143482">
        <w:rPr>
          <w:lang w:val="hr-HR"/>
        </w:rPr>
        <w:t>38</w:t>
      </w:r>
      <w:r w:rsidR="00AC2658">
        <w:rPr>
          <w:lang w:val="hr-HR"/>
        </w:rPr>
        <w:t>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C2658">
        <w:rPr>
          <w:lang w:val="hr-HR"/>
        </w:rPr>
        <w:t>202.607,77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C2658">
        <w:rPr>
          <w:lang w:val="hr-HR"/>
        </w:rPr>
        <w:t>Nebojša Vlajnić iz Slatine, S. S. Kranjčevića 56,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C2658">
        <w:rPr>
          <w:lang w:val="hr-HR"/>
        </w:rPr>
        <w:t>20785207118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C2658">
        <w:rPr>
          <w:lang w:val="hr-HR"/>
        </w:rPr>
        <w:t>11</w:t>
      </w:r>
      <w:r w:rsidR="00143482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AC2658" w:rsidP="000664E3" w:rsidR="00AC2658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AC2658">
        <w:rPr>
          <w:lang w:val="hr-HR"/>
        </w:rPr>
        <w:t>11</w:t>
      </w:r>
      <w:r w:rsidR="0094317E">
        <w:rPr>
          <w:lang w:val="hr-HR"/>
        </w:rPr>
        <w:t>.1.201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2F0" w:rsidR="00F542F0">
      <w:r>
        <w:separator/>
      </w:r>
    </w:p>
  </w:endnote>
  <w:endnote w:id="0" w:type="continuationSeparator">
    <w:p w:rsidRDefault="00F542F0" w:rsidR="00F54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2F0" w:rsidR="00F542F0">
      <w:r>
        <w:separator/>
      </w:r>
    </w:p>
  </w:footnote>
  <w:footnote w:id="0" w:type="continuationSeparator">
    <w:p w:rsidRDefault="00F542F0" w:rsidR="00F542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E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F06DD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059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55928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00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5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5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5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5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00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5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5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5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5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St-385/2015</izvorni_sadrzaj>
    <derivirana_varijabla naziv="DomainObject.Predmet.OznakaBroj_1">St-385/2015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BUR-MED d.o.o. za proizvodnju, prijevoz, trgovinu i usluge, Novi Senkovac</izvorni_sadrzaj>
    <derivirana_varijabla naziv="DomainObject.Predmet.ProtustrankaFormated_1">  BUR-MED d.o.o. za proizvodnju, prijevoz, trgovinu i usluge, Novi Senkovac</derivirana_varijabla>
  </DomainObject.Predmet.ProtustrankaFormated>
  <DomainObject.Predmet.ProtustrankaFormatedOIB>
    <izvorni_sadrzaj>  BUR-MED d.o.o. za proizvodnju, prijevoz, trgovinu i usluge, Novi Senkovac, OIB 39675827938</izvorni_sadrzaj>
    <derivirana_varijabla naziv="DomainObject.Predmet.ProtustrankaFormatedOIB_1">  BUR-MED d.o.o. za proizvodnju, prijevoz, trgovinu i usluge, Novi Senkovac, OIB 39675827938</derivirana_varijabla>
  </DomainObject.Predmet.ProtustrankaFormatedOIB>
  <DomainObject.Predmet.ProtustrankaFormatedWithAdress>
    <izvorni_sadrzaj> BUR-MED d.o.o. za proizvodnju, prijevoz, trgovinu i usluge, Novi Senkovac, Varaždinska 64, 33520 Novi Senkovac</izvorni_sadrzaj>
    <derivirana_varijabla naziv="DomainObject.Predmet.ProtustrankaFormatedWithAdress_1"> BUR-MED d.o.o. za proizvodnju, prijevoz, trgovinu i usluge, Novi Senkovac, Varaždinska 64, 33520 Novi Senkovac</derivirana_varijabla>
  </DomainObject.Predmet.ProtustrankaFormatedWithAdress>
  <DomainObject.Predmet.ProtustrankaFormatedWithAdressOIB>
    <izvorni_sadrzaj> BUR-MED d.o.o. za proizvodnju, prijevoz, trgovinu i usluge, Novi Senkovac, OIB 39675827938, Varaždinska 64, 33520 Novi Senkovac</izvorni_sadrzaj>
    <derivirana_varijabla naziv="DomainObject.Predmet.ProtustrankaFormatedWithAdressOIB_1"> BUR-MED d.o.o. za proizvodnju, prijevoz, trgovinu i usluge, Novi Senkovac, OIB 39675827938, Varaždinska 64, 33520 Novi Senkovac</derivirana_varijabla>
  </DomainObject.Predmet.ProtustrankaFormatedWithAdressOIB>
  <DomainObject.Predmet.ProtustrankaWithAdress>
    <izvorni_sadrzaj>BUR-MED d.o.o. za proizvodnju, prijevoz, trgovinu i usluge, Novi Senkovac Varaždinska 64, 33520 Novi Senkovac</izvorni_sadrzaj>
    <derivirana_varijabla naziv="DomainObject.Predmet.ProtustrankaWithAdress_1">BUR-MED d.o.o. za proizvodnju, prijevoz, trgovinu i usluge, Novi Senkovac Varaždinska 64, 33520 Novi Senkovac</derivirana_varijabla>
  </DomainObject.Predmet.ProtustrankaWithAdress>
  <DomainObject.Predmet.ProtustrankaWithAdressOIB>
    <izvorni_sadrzaj>BUR-MED d.o.o. za proizvodnju, prijevoz, trgovinu i usluge, Novi Senkovac, OIB 39675827938, Varaždinska 64, 33520 Novi Senkovac</izvorni_sadrzaj>
    <derivirana_varijabla naziv="DomainObject.Predmet.ProtustrankaWithAdressOIB_1">BUR-MED d.o.o. za proizvodnju, prijevoz, trgovinu i usluge, Novi Senkovac, OIB 39675827938, Varaždinska 64, 33520 Novi Senkovac</derivirana_varijabla>
  </DomainObject.Predmet.ProtustrankaWithAdressOIB>
  <DomainObject.Predmet.ProtustrankaNazivFormated>
    <izvorni_sadrzaj>BUR-MED d.o.o. za proizvodnju, prijevoz, trgovinu i usluge, Novi Senkovac</izvorni_sadrzaj>
    <derivirana_varijabla naziv="DomainObject.Predmet.ProtustrankaNazivFormated_1">BUR-MED d.o.o. za proizvodnju, prijevoz, trgovinu i usluge, Novi Senkovac</derivirana_varijabla>
  </DomainObject.Predmet.ProtustrankaNazivFormated>
  <DomainObject.Predmet.ProtustrankaNazivFormatedOIB>
    <izvorni_sadrzaj>BUR-MED d.o.o. za proizvodnju, prijevoz, trgovinu i usluge, Novi Senkovac, OIB 39675827938</izvorni_sadrzaj>
    <derivirana_varijabla naziv="DomainObject.Predmet.ProtustrankaNazivFormatedOIB_1">BUR-MED d.o.o. za proizvodnju, prijevoz, trgovinu i usluge, Novi Senkovac, OIB 39675827938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BUR-MED d.o.o. za proizvodnju, prijevoz, trgovinu i usluge, Novi Senkovac</item>
    </izvorni_sadrzaj>
    <derivirana_varijabla naziv="DomainObject.Predmet.ProtuStrankaListFormated_1">
      <item>BUR-MED d.o.o. za proizvodnju, prijevoz, trgovinu i usluge, Novi Senkovac</item>
    </derivirana_varijabla>
  </DomainObject.Predmet.ProtuStrankaListFormated>
  <DomainObject.Predmet.ProtuStrankaListFormatedOIB>
    <izvorni_sadrzaj>
      <item>BUR-MED d.o.o. za proizvodnju, prijevoz, trgovinu i usluge, Novi Senkovac, OIB 39675827938</item>
    </izvorni_sadrzaj>
    <derivirana_varijabla naziv="DomainObject.Predmet.ProtuStrankaListFormatedOIB_1">
      <item>BUR-MED d.o.o. za proizvodnju, prijevoz, trgovinu i usluge, Novi Senkovac, OIB 39675827938</item>
    </derivirana_varijabla>
  </DomainObject.Predmet.ProtuStrankaListFormatedOIB>
  <DomainObject.Predmet.ProtuStrankaListFormatedWithAdress>
    <izvorni_sadrzaj>
      <item>BUR-MED d.o.o. za proizvodnju, prijevoz, trgovinu i usluge, Novi Senkovac, Varaždinska 64, 33520 Novi Senkovac</item>
    </izvorni_sadrzaj>
    <derivirana_varijabla naziv="DomainObject.Predmet.ProtuStrankaListFormatedWithAdress_1">
      <item>BUR-MED d.o.o. za proizvodnju, prijevoz, trgovinu i usluge, Novi Senkovac, Varaždinska 64, 33520 Novi Senkovac</item>
    </derivirana_varijabla>
  </DomainObject.Predmet.ProtuStrankaListFormatedWithAdress>
  <DomainObject.Predmet.ProtuStrankaListFormatedWithAdressOIB>
    <izvorni_sadrzaj>
      <item>BUR-MED d.o.o. za proizvodnju, prijevoz, trgovinu i usluge, Novi Senkovac, OIB 39675827938, Varaždinska 64, 33520 Novi Senkovac</item>
    </izvorni_sadrzaj>
    <derivirana_varijabla naziv="DomainObject.Predmet.ProtuStrankaListFormatedWithAdressOIB_1">
      <item>BUR-MED d.o.o. za proizvodnju, prijevoz, trgovinu i usluge, Novi Senkovac, OIB 39675827938, Varaždinska 64, 33520 Novi Senkovac</item>
    </derivirana_varijabla>
  </DomainObject.Predmet.ProtuStrankaListFormatedWithAdressOIB>
  <DomainObject.Predmet.ProtuStrankaListNazivFormated>
    <izvorni_sadrzaj>
      <item>BUR-MED d.o.o. za proizvodnju, prijevoz, trgovinu i usluge, Novi Senkovac</item>
    </izvorni_sadrzaj>
    <derivirana_varijabla naziv="DomainObject.Predmet.ProtuStrankaListNazivFormated_1">
      <item>BUR-MED d.o.o. za proizvodnju, prijevoz, trgovinu i usluge, Novi Senkovac</item>
    </derivirana_varijabla>
  </DomainObject.Predmet.ProtuStrankaListNazivFormated>
  <DomainObject.Predmet.ProtuStrankaListNazivFormatedOIB>
    <izvorni_sadrzaj>
      <item>BUR-MED d.o.o. za proizvodnju, prijevoz, trgovinu i usluge, Novi Senkovac, OIB 39675827938</item>
    </izvorni_sadrzaj>
    <derivirana_varijabla naziv="DomainObject.Predmet.ProtuStrankaListNazivFormatedOIB_1">
      <item>BUR-MED d.o.o. za proizvodnju, prijevoz, trgovinu i usluge, Novi Senkovac, OIB 39675827938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BUR-MED d.o.o. za proizvodnju, prijevoz, trgovinu i usluge, Novi Senkovac</izvorni_sadrzaj>
    <derivirana_varijabla naziv="DomainObject.Predmet.ProtustrankaIDrugi_1">BUR-MED d.o.o. za proizvodnju, prijevoz, trgovinu i usluge, Novi Senkovac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BUR-MED d.o.o. za proizvodnju, prijevoz, trgovinu i usluge, Novi Senkovac, OIB 39675827938, Varaždinska 64, 33520 Novi Senkovac</izvorni_sadrzaj>
    <derivirana_varijabla naziv="DomainObject.Predmet.ProtustrankaIDrugiAdressOIB_1">BUR-MED d.o.o. za proizvodnju, prijevoz, trgovinu i usluge, Novi Senkovac, OIB 39675827938, Varaždinska 64, 33520 Novi Senkovac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BUR-MED d.o.o. za proizvodnju, prijevoz, trgovinu i usluge, Novi Senkovac</item>
    </izvorni_sadrzaj>
    <derivirana_varijabla naziv="DomainObject.Predmet.SudioniciListNaziv_1">
      <item>FINA, RC ZAGREB, Podružnica Bjelovar</item>
      <item>BUR-MED d.o.o. za proizvodnju, prijevoz, trgovinu i usluge, Novi Senkovac</item>
    </derivirana_varijabla>
  </DomainObject.Predmet.SudioniciListNaziv>
  <DomainObject.Predmet.SudioniciListAdressOIB>
    <izvorni_sadrzaj>
      <item>FINA, RC ZAGREB, Podružnica Bjelovar, OIB 85821130368, F. Supila 4,43000 Bjelovar</item>
      <item>BUR-MED d.o.o. za proizvodnju, prijevoz, trgovinu i usluge, Novi Senkovac, OIB 39675827938, Varaždinska 64,33520 Novi Senkovac</item>
    </izvorni_sadrzaj>
    <derivirana_varijabla naziv="DomainObject.Predmet.SudioniciListAdressOIB_1">
      <item>FINA, RC ZAGREB, Podružnica Bjelovar, OIB 85821130368, F. Supila 4,43000 Bjelovar</item>
      <item>BUR-MED d.o.o. za proizvodnju, prijevoz, trgovinu i usluge, Novi Senkovac, OIB 39675827938, Varaždinska 64,33520 Novi Senkovac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39675827938</item>
    </izvorni_sadrzaj>
    <derivirana_varijabla naziv="DomainObject.Predmet.SudioniciListNazivOIB_1">
      <item>, OIB 85821130368</item>
      <item>, OIB 39675827938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1703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2016-01-11T07:18:00Z</dcterms:created>
  <dc:creator>553y7k3</dc:creator>
  <cp:lastModifiedBy>Željka Vitez</cp:lastModifiedBy>
  <cp:lastPrinted>2016-01-05T09:04:00Z</cp:lastPrinted>
  <dcterms:modified xmlns:xsi="http://www.w3.org/2001/XMLSchema-instance" xsi:type="dcterms:W3CDTF">2016-01-11T11:05:00Z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