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6075" w14:paraId="a036075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1226C7">
        <w:t>2173</w:t>
      </w:r>
      <w:r w:rsidR="008319E5">
        <w:t>/</w:t>
      </w:r>
      <w:r w:rsidR="000873E5">
        <w:t>16</w:t>
      </w:r>
      <w:r w:rsidR="00A8072F">
        <w:t>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Osijek, Podružnica Osijek, L. Jagera 3, OIB 85821130368, za provedbom skraćenog stečajnog postupka nad dužnikom </w:t>
      </w:r>
      <w:r w:rsidR="00271B87" w:rsidRPr="00271B87">
        <w:t xml:space="preserve"> </w:t>
      </w:r>
      <w:r w:rsidR="001226C7">
        <w:t>CROPOS j.d.o.o. za usluge i posredovanje, Osijek, Vijenac Slavka Kolara 12, MBS: 030148320, OIB 28609354678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8D4340">
        <w:t>20</w:t>
      </w:r>
      <w:r w:rsidR="00D41F24">
        <w:t>.</w:t>
      </w:r>
      <w:r w:rsidR="008D4340">
        <w:t xml:space="preserve"> listopada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1226C7">
        <w:t>CROPOS j.d.o.o. za usluge i posredovanje, Osijek, Vijenac Slavka Kolara 12, MBS: 030148320, OIB 28609354678</w:t>
      </w:r>
      <w:r w:rsidR="00FC38ED">
        <w:t>.</w:t>
      </w:r>
      <w:r w:rsidR="008D4340">
        <w:t xml:space="preserve"> 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1226C7">
        <w:t xml:space="preserve">Dinka Trumbić, Lovretska 10, Split, </w:t>
      </w:r>
      <w:r w:rsidR="001226C7" w:rsidRPr="005A50B3">
        <w:t xml:space="preserve"> OIB </w:t>
      </w:r>
      <w:r w:rsidR="001226C7">
        <w:t xml:space="preserve">43468134790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614B1C">
        <w:t>dužnikom</w:t>
      </w:r>
      <w:r w:rsidR="00614B1C" w:rsidRPr="00614B1C">
        <w:t xml:space="preserve"> </w:t>
      </w:r>
      <w:r w:rsidR="00271B87" w:rsidRPr="00271B87">
        <w:t xml:space="preserve"> </w:t>
      </w:r>
      <w:r w:rsidR="001226C7">
        <w:t>CROPOS j.d.o.o. za usluge i posredovanje, Osijek, Vijenac Slavka Kolara 12, MBS: 030148320, OIB 28609354678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637F14">
        <w:t>Osijek</w:t>
      </w:r>
      <w:r>
        <w:t xml:space="preserve">, Podružnica </w:t>
      </w:r>
      <w:r w:rsidR="00637F14">
        <w:t>Osijek</w:t>
      </w:r>
      <w:r>
        <w:t xml:space="preserve"> podnijela je dana </w:t>
      </w:r>
      <w:r w:rsidR="00A440AD">
        <w:t>22</w:t>
      </w:r>
      <w:r w:rsidR="009A7A81">
        <w:t xml:space="preserve">. </w:t>
      </w:r>
      <w:r w:rsidR="008D4340">
        <w:t>kolovoza</w:t>
      </w:r>
      <w:r w:rsidR="009A7A81">
        <w:t xml:space="preserve"> </w:t>
      </w:r>
      <w:r>
        <w:t>201</w:t>
      </w:r>
      <w:r w:rsidR="000873E5">
        <w:t>6</w:t>
      </w:r>
      <w:r>
        <w:t xml:space="preserve">. zahtjev ovom sudu za provedbu skraćenog </w:t>
      </w:r>
      <w:r w:rsidR="008319E5">
        <w:t xml:space="preserve">stečajnog postupka nad dužnikom </w:t>
      </w:r>
      <w:r w:rsidR="001226C7">
        <w:t>CROPOS j.d.o.o. za usluge i posredovanje, Osijek, Vijenac Slavka Kolara 12, MBS: 030148320, OIB 28609354678</w:t>
      </w:r>
      <w:r w:rsidR="00D41F24" w:rsidRPr="00D41F24">
        <w:t>.</w:t>
      </w:r>
      <w:r w:rsidR="00637F14">
        <w:t xml:space="preserve"> </w:t>
      </w:r>
      <w:r w:rsidR="008D4340">
        <w:t xml:space="preserve"> 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8D4340">
        <w:t>02</w:t>
      </w:r>
      <w:r w:rsidR="008319E5">
        <w:t xml:space="preserve">. </w:t>
      </w:r>
      <w:r w:rsidR="008D4340">
        <w:t>rujna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553834">
        <w:t>2173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637F14" w:rsidP="00637F14" w:rsidR="00637F14">
      <w:pPr>
        <w:jc w:val="right"/>
      </w:pPr>
      <w:r>
        <w:t>9 St-</w:t>
      </w:r>
      <w:r w:rsidR="00E44572">
        <w:t>217</w:t>
      </w:r>
      <w:r w:rsidR="001226C7">
        <w:t>3</w:t>
      </w:r>
      <w:r>
        <w:t xml:space="preserve">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8D4340">
        <w:t>20</w:t>
      </w:r>
      <w:r w:rsidR="00606F8E">
        <w:t>.</w:t>
      </w:r>
      <w:r w:rsidR="00D41F24">
        <w:t xml:space="preserve"> </w:t>
      </w:r>
      <w:r w:rsidR="008D4340">
        <w:t>listopada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8D4340">
        <w:t>13/11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226C7"/>
    <w:rsid w:val="00167787"/>
    <w:rsid w:val="00196E1F"/>
    <w:rsid w:val="001D5FE4"/>
    <w:rsid w:val="00223856"/>
    <w:rsid w:val="00231648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3F6A60"/>
    <w:rsid w:val="0040522B"/>
    <w:rsid w:val="00423822"/>
    <w:rsid w:val="00437C48"/>
    <w:rsid w:val="004C26DF"/>
    <w:rsid w:val="004C6929"/>
    <w:rsid w:val="004D59A8"/>
    <w:rsid w:val="00505CDD"/>
    <w:rsid w:val="00553834"/>
    <w:rsid w:val="005C0C14"/>
    <w:rsid w:val="005C2121"/>
    <w:rsid w:val="005D0763"/>
    <w:rsid w:val="00606F8E"/>
    <w:rsid w:val="00614B1C"/>
    <w:rsid w:val="00637F14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319E5"/>
    <w:rsid w:val="00837A31"/>
    <w:rsid w:val="00855FDA"/>
    <w:rsid w:val="008633A0"/>
    <w:rsid w:val="008D4340"/>
    <w:rsid w:val="008D7500"/>
    <w:rsid w:val="00901994"/>
    <w:rsid w:val="00917B69"/>
    <w:rsid w:val="009837E6"/>
    <w:rsid w:val="009A7A81"/>
    <w:rsid w:val="009C1577"/>
    <w:rsid w:val="009F5360"/>
    <w:rsid w:val="00A440AD"/>
    <w:rsid w:val="00A571AD"/>
    <w:rsid w:val="00A8072F"/>
    <w:rsid w:val="00A868A7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E0702"/>
    <w:rsid w:val="00DE4CD2"/>
    <w:rsid w:val="00DE544E"/>
    <w:rsid w:val="00E00143"/>
    <w:rsid w:val="00E23111"/>
    <w:rsid w:val="00E256C1"/>
    <w:rsid w:val="00E27E97"/>
    <w:rsid w:val="00E44572"/>
    <w:rsid w:val="00E97025"/>
    <w:rsid w:val="00EA7630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56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256C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256C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6C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6C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56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256C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256C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6C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6C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2173</izvorni_sadrzaj>
    <derivirana_varijabla naziv="DomainObject.Predmet.Broj_1">2173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St-2173/2016</izvorni_sadrzaj>
    <derivirana_varijabla naziv="DomainObject.Predmet.OznakaBroj_1">St-2173/2016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CROPOS j.d.o.o. za usluge i posredovanje</izvorni_sadrzaj>
    <derivirana_varijabla naziv="DomainObject.Predmet.ProtustrankaFormated_1">  CROPOS j.d.o.o. za usluge i posredovanje</derivirana_varijabla>
  </DomainObject.Predmet.ProtustrankaFormated>
  <DomainObject.Predmet.ProtustrankaFormatedOIB>
    <izvorni_sadrzaj>  CROPOS j.d.o.o. za usluge i posredovanje, OIB 28609354678</izvorni_sadrzaj>
    <derivirana_varijabla naziv="DomainObject.Predmet.ProtustrankaFormatedOIB_1">  CROPOS j.d.o.o. za usluge i posredovanje, OIB 28609354678</derivirana_varijabla>
  </DomainObject.Predmet.ProtustrankaFormatedOIB>
  <DomainObject.Predmet.ProtustrankaFormatedWithAdress>
    <izvorni_sadrzaj> CROPOS j.d.o.o. za usluge i posredovanje, Vijanac Slavka Kolara 12, 31000 Osijek</izvorni_sadrzaj>
    <derivirana_varijabla naziv="DomainObject.Predmet.ProtustrankaFormatedWithAdress_1"> CROPOS j.d.o.o. za usluge i posredovanje, Vijanac Slavka Kolara 12, 31000 Osijek</derivirana_varijabla>
  </DomainObject.Predmet.ProtustrankaFormatedWithAdress>
  <DomainObject.Predmet.ProtustrankaFormatedWithAdressOIB>
    <izvorni_sadrzaj> CROPOS j.d.o.o. za usluge i posredovanje, OIB 28609354678, Vijanac Slavka Kolara 12, 31000 Osijek</izvorni_sadrzaj>
    <derivirana_varijabla naziv="DomainObject.Predmet.ProtustrankaFormatedWithAdressOIB_1"> CROPOS j.d.o.o. za usluge i posredovanje, OIB 28609354678, Vijanac Slavka Kolara 12, 31000 Osijek</derivirana_varijabla>
  </DomainObject.Predmet.ProtustrankaFormatedWithAdressOIB>
  <DomainObject.Predmet.ProtustrankaWithAdress>
    <izvorni_sadrzaj>CROPOS j.d.o.o. za usluge i posredovanje Vijanac Slavka Kolara 12, 31000 Osijek</izvorni_sadrzaj>
    <derivirana_varijabla naziv="DomainObject.Predmet.ProtustrankaWithAdress_1">CROPOS j.d.o.o. za usluge i posredovanje Vijanac Slavka Kolara 12, 31000 Osijek</derivirana_varijabla>
  </DomainObject.Predmet.ProtustrankaWithAdress>
  <DomainObject.Predmet.ProtustrankaWithAdressOIB>
    <izvorni_sadrzaj>CROPOS j.d.o.o. za usluge i posredovanje, OIB 28609354678, Vijanac Slavka Kolara 12, 31000 Osijek</izvorni_sadrzaj>
    <derivirana_varijabla naziv="DomainObject.Predmet.ProtustrankaWithAdressOIB_1">CROPOS j.d.o.o. za usluge i posredovanje, OIB 28609354678, Vijanac Slavka Kolara 12, 31000 Osijek</derivirana_varijabla>
  </DomainObject.Predmet.ProtustrankaWithAdressOIB>
  <DomainObject.Predmet.ProtustrankaNazivFormated>
    <izvorni_sadrzaj>CROPOS j.d.o.o. za usluge i posredovanje</izvorni_sadrzaj>
    <derivirana_varijabla naziv="DomainObject.Predmet.ProtustrankaNazivFormated_1">CROPOS j.d.o.o. za usluge i posredovanje</derivirana_varijabla>
  </DomainObject.Predmet.ProtustrankaNazivFormated>
  <DomainObject.Predmet.ProtustrankaNazivFormatedOIB>
    <izvorni_sadrzaj>CROPOS j.d.o.o. za usluge i posredovanje, OIB 28609354678</izvorni_sadrzaj>
    <derivirana_varijabla naziv="DomainObject.Predmet.ProtustrankaNazivFormatedOIB_1">CROPOS j.d.o.o. za usluge i posredovanje, OIB 28609354678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CROPOS j.d.o.o. za usluge i posredovanje</item>
    </izvorni_sadrzaj>
    <derivirana_varijabla naziv="DomainObject.Predmet.ProtuStrankaListFormated_1">
      <item>CROPOS j.d.o.o. za usluge i posredovanje</item>
    </derivirana_varijabla>
  </DomainObject.Predmet.ProtuStrankaListFormated>
  <DomainObject.Predmet.ProtuStrankaListFormatedOIB>
    <izvorni_sadrzaj>
      <item>CROPOS j.d.o.o. za usluge i posredovanje, OIB 28609354678</item>
    </izvorni_sadrzaj>
    <derivirana_varijabla naziv="DomainObject.Predmet.ProtuStrankaListFormatedOIB_1">
      <item>CROPOS j.d.o.o. za usluge i posredovanje, OIB 28609354678</item>
    </derivirana_varijabla>
  </DomainObject.Predmet.ProtuStrankaListFormatedOIB>
  <DomainObject.Predmet.ProtuStrankaListFormatedWithAdress>
    <izvorni_sadrzaj>
      <item>CROPOS j.d.o.o. za usluge i posredovanje, Vijanac Slavka Kolara 12, 31000 Osijek</item>
    </izvorni_sadrzaj>
    <derivirana_varijabla naziv="DomainObject.Predmet.ProtuStrankaListFormatedWithAdress_1">
      <item>CROPOS j.d.o.o. za usluge i posredovanje, Vijanac Slavka Kolara 12, 31000 Osijek</item>
    </derivirana_varijabla>
  </DomainObject.Predmet.ProtuStrankaListFormatedWithAdress>
  <DomainObject.Predmet.ProtuStrankaListFormatedWithAdressOIB>
    <izvorni_sadrzaj>
      <item>CROPOS j.d.o.o. za usluge i posredovanje, OIB 28609354678, Vijanac Slavka Kolara 12, 31000 Osijek</item>
    </izvorni_sadrzaj>
    <derivirana_varijabla naziv="DomainObject.Predmet.ProtuStrankaListFormatedWithAdressOIB_1">
      <item>CROPOS j.d.o.o. za usluge i posredovanje, OIB 28609354678, Vijanac Slavka Kolara 12, 31000 Osijek</item>
    </derivirana_varijabla>
  </DomainObject.Predmet.ProtuStrankaListFormatedWithAdressOIB>
  <DomainObject.Predmet.ProtuStrankaListNazivFormated>
    <izvorni_sadrzaj>
      <item>CROPOS j.d.o.o. za usluge i posredovanje</item>
    </izvorni_sadrzaj>
    <derivirana_varijabla naziv="DomainObject.Predmet.ProtuStrankaListNazivFormated_1">
      <item>CROPOS j.d.o.o. za usluge i posredovanje</item>
    </derivirana_varijabla>
  </DomainObject.Predmet.ProtuStrankaListNazivFormated>
  <DomainObject.Predmet.ProtuStrankaListNazivFormatedOIB>
    <izvorni_sadrzaj>
      <item>CROPOS j.d.o.o. za usluge i posredovanje, OIB 28609354678</item>
    </izvorni_sadrzaj>
    <derivirana_varijabla naziv="DomainObject.Predmet.ProtuStrankaListNazivFormatedOIB_1">
      <item>CROPOS j.d.o.o. za usluge i posredovanje, OIB 28609354678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CROPOS j.d.o.o. za usluge i posredovanje</izvorni_sadrzaj>
    <derivirana_varijabla naziv="DomainObject.Predmet.ProtustrankaIDrugi_1">CROPOS j.d.o.o. za usluge i posredovanje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CROPOS j.d.o.o. za usluge i posredovanje, OIB 28609354678, Vijanac Slavka Kolara 12, 31000 Osijek</izvorni_sadrzaj>
    <derivirana_varijabla naziv="DomainObject.Predmet.ProtustrankaIDrugiAdressOIB_1">CROPOS j.d.o.o. za usluge i posredovanje, OIB 28609354678, Vijanac Slavka Kolara 12,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CROPOS j.d.o.o. za usluge i posredovanje</item>
    </izvorni_sadrzaj>
    <derivirana_varijabla naziv="DomainObject.Predmet.SudioniciListNaziv_1">
      <item>FINA RC OSIJEK</item>
      <item>CROPOS j.d.o.o. za usluge i posredovanje</item>
    </derivirana_varijabla>
  </DomainObject.Predmet.SudioniciListNaziv>
  <DomainObject.Predmet.SudioniciListAdressOIB>
    <izvorni_sadrzaj>
      <item>FINA RC OSIJEK, OIB 85821130368</item>
      <item>CROPOS j.d.o.o. za usluge i posredovanje, OIB 28609354678, Vijanac Slavka Kolara 12,31000 Osijek</item>
    </izvorni_sadrzaj>
    <derivirana_varijabla naziv="DomainObject.Predmet.SudioniciListAdressOIB_1">
      <item>FINA RC OSIJEK, OIB 85821130368</item>
      <item>CROPOS j.d.o.o. za usluge i posredovanje, OIB 28609354678, Vijanac Slavka Kolara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28609354678</item>
    </izvorni_sadrzaj>
    <derivirana_varijabla naziv="DomainObject.Predmet.SudioniciListNazivOIB_1">
      <item>, OIB 85821130368</item>
      <item>, OIB 28609354678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2313</properties:Characters>
  <properties:Lines>87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2016-10-20T07:23:00Z</dcterms:created>
  <dc:creator>korisnik</dc:creator>
  <cp:lastModifiedBy>Snježana Markotić Jurić</cp:lastModifiedBy>
  <cp:lastPrinted>2016-10-20T07:22:00Z</cp:lastPrinted>
  <dcterms:modified xmlns:xsi="http://www.w3.org/2001/XMLSchema-instance" xsi:type="dcterms:W3CDTF">2016-10-20T07:24:00Z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