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6adc" w14:paraId="ca06adc" w:rsidRDefault="002625F2" w:rsidP="002625F2" w:rsidR="002625F2" w:rsidRPr="00FA0548">
      <w:pPr>
        <w15:collapsed w:val="false"/>
      </w:pPr>
      <w:bookmarkStart w:name="_GoBack" w:id="0"/>
      <w:bookmarkEnd w:id="0"/>
    </w:p>
    <w:p w:rsidRDefault="002625F2" w:rsidP="002625F2" w:rsidR="002625F2" w:rsidRPr="00FA0548"/>
    <w:p w:rsidRDefault="002625F2" w:rsidP="002625F2" w:rsidR="002625F2" w:rsidRPr="00FA0548"/>
    <w:p w:rsidRDefault="00386714" w:rsidP="002625F2" w:rsidR="00386714">
      <w:pPr>
        <w:rPr>
          <w:b/>
          <w:bCs/>
        </w:rPr>
      </w:pPr>
    </w:p>
    <w:p w:rsidRDefault="002625F2" w:rsidP="002625F2" w:rsidR="002625F2" w:rsidRPr="002B2FEA">
      <w:pPr>
        <w:rPr>
          <w:b/>
          <w:bCs/>
        </w:rPr>
      </w:pPr>
      <w:r w:rsidRPr="002B2FEA">
        <w:rPr>
          <w:b/>
          <w:bCs/>
        </w:rPr>
        <w:t>REPUBLIKA HRVATSKA</w:t>
      </w:r>
    </w:p>
    <w:p w:rsidRDefault="002625F2" w:rsidP="002625F2" w:rsidR="00FA0548" w:rsidRPr="002B2FEA">
      <w:pPr>
        <w:rPr>
          <w:b/>
          <w:bCs/>
        </w:rPr>
      </w:pPr>
      <w:r w:rsidRPr="002B2FEA">
        <w:rPr>
          <w:b/>
          <w:bCs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B2FEA">
          <w:rPr>
            <w:b/>
            <w:bCs/>
          </w:rPr>
          <w:t>SUD U</w:t>
        </w:r>
      </w:smartTag>
      <w:r w:rsidRPr="002B2FEA">
        <w:rPr>
          <w:b/>
          <w:bCs/>
        </w:rPr>
        <w:t xml:space="preserve"> ZADRU</w:t>
      </w:r>
    </w:p>
    <w:p w:rsidRDefault="00FA0548" w:rsidP="002625F2" w:rsidR="002625F2" w:rsidRPr="00FA0548">
      <w:r>
        <w:t>Dr. Franje Tuđmana 35</w:t>
      </w:r>
      <w:r w:rsidR="002625F2" w:rsidRPr="00FA0548">
        <w:tab/>
      </w:r>
      <w:r w:rsidR="002625F2" w:rsidRPr="00FA0548">
        <w:tab/>
      </w:r>
      <w:r w:rsidR="002625F2" w:rsidRPr="00FA0548">
        <w:tab/>
      </w:r>
      <w:r w:rsidR="002625F2" w:rsidRPr="00FA0548">
        <w:tab/>
      </w:r>
      <w:r w:rsidR="001C2992" w:rsidRPr="00FA0548">
        <w:t xml:space="preserve">                       </w:t>
      </w:r>
    </w:p>
    <w:p w:rsidRDefault="002625F2" w:rsidP="002625F2" w:rsidR="002625F2" w:rsidRPr="00FA0548"/>
    <w:p w:rsidRDefault="002B2FEA" w:rsidP="002B2FEA" w:rsidR="002625F2" w:rsidRPr="002B2FEA">
      <w:pPr>
        <w:jc w:val="center"/>
        <w:rPr>
          <w:b/>
          <w:bCs/>
        </w:rPr>
      </w:pPr>
      <w:r w:rsidRPr="002B2FEA">
        <w:rPr>
          <w:b/>
          <w:bCs/>
        </w:rPr>
        <w:t xml:space="preserve">U I M E  R E P U B L I K E  H R A V A T S K E </w:t>
      </w:r>
    </w:p>
    <w:p w:rsidRDefault="002B2FEA" w:rsidP="002B2FEA" w:rsidR="002B2FEA" w:rsidRPr="002B2FEA">
      <w:pPr>
        <w:jc w:val="center"/>
        <w:rPr>
          <w:b/>
          <w:bCs/>
        </w:rPr>
      </w:pPr>
    </w:p>
    <w:p w:rsidRDefault="002625F2" w:rsidP="002F5BB5" w:rsidR="002625F2" w:rsidRPr="002B2FEA">
      <w:pPr>
        <w:jc w:val="center"/>
        <w:rPr>
          <w:b/>
          <w:bCs/>
        </w:rPr>
      </w:pPr>
      <w:r w:rsidRPr="002B2FEA">
        <w:rPr>
          <w:b/>
          <w:bCs/>
        </w:rPr>
        <w:t>R J E Š E N J E</w:t>
      </w:r>
    </w:p>
    <w:p w:rsidRDefault="002625F2" w:rsidP="002625F2" w:rsidR="002625F2" w:rsidRPr="00FA0548"/>
    <w:p w:rsidRDefault="002B2FEA" w:rsidP="002B2FEA" w:rsidR="002625F2" w:rsidRPr="002B2FEA">
      <w:pPr>
        <w:ind w:firstLine="708"/>
        <w:jc w:val="both"/>
        <w:rPr>
          <w:b/>
          <w:bCs/>
        </w:rPr>
      </w:pPr>
      <w:r w:rsidRPr="00D95E76">
        <w:t>Trgovački sud u Zadru, OIB:39670464653, po stečajnoj sutkinji Ani Markač, u stečajnom postupku nad stečajnim dužnikom VRULJICA d.o.o.</w:t>
      </w:r>
      <w:r>
        <w:t xml:space="preserve"> </w:t>
      </w:r>
      <w:r w:rsidRPr="00D95E76">
        <w:t>u stečaju</w:t>
      </w:r>
      <w:r>
        <w:t>,</w:t>
      </w:r>
      <w:r w:rsidRPr="00D95E76">
        <w:t xml:space="preserve"> Zadar</w:t>
      </w:r>
      <w:r>
        <w:t>, Eugena Kvaternika 13, OIB:33815359379,</w:t>
      </w:r>
      <w:r w:rsidRPr="00D95E76">
        <w:t xml:space="preserve"> zastupanim po stečajnom upravitelju Anti Poljaku iz Zadra, </w:t>
      </w:r>
      <w:r>
        <w:t xml:space="preserve">30. prosinca </w:t>
      </w:r>
      <w:r w:rsidRPr="00D95E76">
        <w:t>2015.</w:t>
      </w:r>
    </w:p>
    <w:p w:rsidRDefault="002625F2" w:rsidP="002625F2" w:rsidR="002625F2" w:rsidRPr="00FA0548">
      <w:pPr>
        <w:jc w:val="center"/>
      </w:pPr>
      <w:r w:rsidRPr="00FA0548">
        <w:t>r i j e š i o   j e</w:t>
      </w:r>
    </w:p>
    <w:p w:rsidRDefault="0021209F" w:rsidP="00FA0548" w:rsidR="0021209F" w:rsidRPr="00FA0548">
      <w:pPr>
        <w:jc w:val="both"/>
      </w:pPr>
    </w:p>
    <w:p w:rsidRDefault="00192585" w:rsidP="002B2FEA" w:rsidR="00192585">
      <w:pPr>
        <w:numPr>
          <w:ilvl w:val="0"/>
          <w:numId w:val="30"/>
        </w:numPr>
        <w:jc w:val="both"/>
      </w:pPr>
      <w:r>
        <w:t>Zaključuje se stečajni postupak nad stečajnim dužnikom</w:t>
      </w:r>
      <w:r w:rsidR="002B2FEA">
        <w:t xml:space="preserve"> </w:t>
      </w:r>
      <w:r w:rsidR="002B2FEA" w:rsidRPr="00D95E76">
        <w:t>VRULJICA d.o.o.</w:t>
      </w:r>
      <w:r w:rsidR="002B2FEA">
        <w:t xml:space="preserve"> </w:t>
      </w:r>
      <w:r w:rsidR="002B2FEA" w:rsidRPr="00D95E76">
        <w:t>u stečaju</w:t>
      </w:r>
      <w:r w:rsidR="002B2FEA">
        <w:t>,</w:t>
      </w:r>
      <w:r w:rsidR="002B2FEA" w:rsidRPr="00D95E76">
        <w:t xml:space="preserve"> Zadar</w:t>
      </w:r>
      <w:r w:rsidR="002B2FEA">
        <w:t xml:space="preserve">, Eugena Kvaternika 13, OIB:33815359379, </w:t>
      </w:r>
      <w:r>
        <w:t>temeljem odredbe čl. 196. Stečajnog zakona.</w:t>
      </w:r>
    </w:p>
    <w:p w:rsidRDefault="00D820F4" w:rsidP="00D820F4" w:rsidR="00D820F4">
      <w:pPr>
        <w:jc w:val="both"/>
      </w:pPr>
    </w:p>
    <w:p w:rsidRDefault="00192585" w:rsidP="00684161" w:rsidR="00D820F4">
      <w:pPr>
        <w:numPr>
          <w:ilvl w:val="0"/>
          <w:numId w:val="30"/>
        </w:numPr>
        <w:jc w:val="both"/>
      </w:pPr>
      <w:r>
        <w:t>Ovo rješenje i osnova zaključenja stečajnog postupka objavit</w:t>
      </w:r>
      <w:r w:rsidR="00684161">
        <w:t xml:space="preserve"> će se</w:t>
      </w:r>
      <w:r w:rsidR="002B2FEA">
        <w:t xml:space="preserve"> na e-oglasnoj ploči sud</w:t>
      </w:r>
      <w:r w:rsidR="00684161">
        <w:t>a.</w:t>
      </w:r>
      <w:r w:rsidR="002B2FEA">
        <w:t xml:space="preserve"> </w:t>
      </w:r>
    </w:p>
    <w:p w:rsidRDefault="002B2FEA" w:rsidP="002B2FEA" w:rsidR="002B2FEA">
      <w:pPr>
        <w:jc w:val="both"/>
      </w:pPr>
    </w:p>
    <w:p w:rsidRDefault="00192585" w:rsidP="00E77486" w:rsidR="00B66165" w:rsidRPr="00FA0548">
      <w:pPr>
        <w:numPr>
          <w:ilvl w:val="0"/>
          <w:numId w:val="30"/>
        </w:numPr>
        <w:jc w:val="both"/>
      </w:pPr>
      <w:r>
        <w:t xml:space="preserve">Nakon pravomoćnosti, rješenje će </w:t>
      </w:r>
      <w:r w:rsidR="00386714">
        <w:t xml:space="preserve">se dostaviti </w:t>
      </w:r>
      <w:r>
        <w:t>registru ovog suda</w:t>
      </w:r>
      <w:r w:rsidR="00E77486">
        <w:t xml:space="preserve"> </w:t>
      </w:r>
      <w:r>
        <w:t xml:space="preserve">radi brisanja dužnika iz sudskog registra. </w:t>
      </w:r>
      <w:r w:rsidR="00B62201" w:rsidRPr="00FA0548">
        <w:tab/>
      </w:r>
      <w:r w:rsidR="00B62201" w:rsidRPr="00FA0548">
        <w:tab/>
      </w:r>
      <w:r w:rsidR="00E77486">
        <w:tab/>
      </w:r>
    </w:p>
    <w:p w:rsidRDefault="008E5CA6" w:rsidP="00C14C01" w:rsidR="008E5CA6" w:rsidRPr="00FA0548">
      <w:pPr>
        <w:jc w:val="center"/>
      </w:pPr>
    </w:p>
    <w:p w:rsidRDefault="002625F2" w:rsidP="00C14C01" w:rsidR="002625F2" w:rsidRPr="00FA0548">
      <w:pPr>
        <w:jc w:val="center"/>
      </w:pPr>
      <w:r w:rsidRPr="00FA0548">
        <w:t>Obrazloženje</w:t>
      </w:r>
    </w:p>
    <w:p w:rsidRDefault="0034497B" w:rsidP="002625F2" w:rsidR="0034497B" w:rsidRPr="00FA0548">
      <w:pPr>
        <w:jc w:val="center"/>
      </w:pPr>
    </w:p>
    <w:p w:rsidRDefault="00386714" w:rsidP="004374DD" w:rsidR="00E77486">
      <w:pPr>
        <w:ind w:firstLine="708"/>
        <w:jc w:val="both"/>
      </w:pPr>
      <w:r>
        <w:t>D</w:t>
      </w:r>
      <w:r w:rsidRPr="00FB0FAF">
        <w:t xml:space="preserve">ana </w:t>
      </w:r>
      <w:r w:rsidR="00E77486">
        <w:t xml:space="preserve">23. prosinca 2015. </w:t>
      </w:r>
      <w:r>
        <w:t xml:space="preserve">održano je završno ročište vjerovnika. Na navedenom ročištu prihvaćeno je izvješće stečajnog upravitelja i dana suglasnost na završni račun. U konkretnom slučaju </w:t>
      </w:r>
      <w:r w:rsidR="00E77486">
        <w:t>su prethodno po unovčenju imovine izvršene dvije djelomične diobe kojim</w:t>
      </w:r>
      <w:r w:rsidR="004374DD">
        <w:t xml:space="preserve">a su vjerovnici </w:t>
      </w:r>
      <w:r w:rsidR="00E77486">
        <w:t>I. višeg isplatnog reda djelomično namiren</w:t>
      </w:r>
      <w:r w:rsidR="004374DD">
        <w:t>i</w:t>
      </w:r>
      <w:r w:rsidR="00E77486">
        <w:t xml:space="preserve">. </w:t>
      </w:r>
    </w:p>
    <w:p w:rsidRDefault="00386714" w:rsidP="00E77486" w:rsidR="00386714">
      <w:pPr>
        <w:jc w:val="both"/>
      </w:pPr>
    </w:p>
    <w:p w:rsidRDefault="00386714" w:rsidP="00386714" w:rsidR="00386714" w:rsidRPr="00FB0FAF">
      <w:pPr>
        <w:ind w:firstLine="708"/>
        <w:jc w:val="both"/>
      </w:pPr>
      <w:r>
        <w:t xml:space="preserve">Nakon </w:t>
      </w:r>
      <w:r w:rsidRPr="00DC6517">
        <w:t xml:space="preserve">završnog ročišta stečajni </w:t>
      </w:r>
      <w:r w:rsidR="00266589">
        <w:t xml:space="preserve">upravitelj je podneskom od </w:t>
      </w:r>
      <w:r>
        <w:t>30. prosinca 2015. izvijestio sud da je da su podmireni</w:t>
      </w:r>
      <w:r w:rsidR="00E77486">
        <w:t xml:space="preserve"> svi</w:t>
      </w:r>
      <w:r>
        <w:t xml:space="preserve"> troškovi stečajnog postupka. </w:t>
      </w:r>
    </w:p>
    <w:p w:rsidRDefault="00386714" w:rsidP="00E77486" w:rsidR="00F35CA7">
      <w:pPr>
        <w:jc w:val="both"/>
      </w:pPr>
      <w:r w:rsidRPr="00FB0FAF">
        <w:tab/>
      </w:r>
    </w:p>
    <w:p w:rsidRDefault="00F35CA7" w:rsidP="002625F2" w:rsidR="00E77486">
      <w:pPr>
        <w:ind w:firstLine="708"/>
        <w:jc w:val="both"/>
      </w:pPr>
      <w:r>
        <w:t>S obzirom na nav</w:t>
      </w:r>
      <w:r w:rsidR="00E77486">
        <w:t xml:space="preserve">edeno, temeljem čl. 196. st. 1., 2. i 3. </w:t>
      </w:r>
      <w:r>
        <w:t xml:space="preserve">Stečajnog zakona </w:t>
      </w:r>
      <w:r w:rsidR="00394E8D" w:rsidRPr="00B97328">
        <w:rPr>
          <w:szCs w:val="22"/>
        </w:rPr>
        <w:t>(Narodne novine broj 44/96, 29/99, 129/00, 123/03, 82/06, 116/10, 25/12 i 133/12)</w:t>
      </w:r>
      <w:r w:rsidR="00394E8D">
        <w:rPr>
          <w:szCs w:val="22"/>
        </w:rPr>
        <w:t xml:space="preserve"> </w:t>
      </w:r>
      <w:r>
        <w:t xml:space="preserve">odlučeno je kao u </w:t>
      </w:r>
      <w:r w:rsidR="00E77486">
        <w:t xml:space="preserve">izreci ovog rješenja. </w:t>
      </w:r>
    </w:p>
    <w:p w:rsidRDefault="00E65FE3" w:rsidP="00FA0548" w:rsidR="00E65FE3" w:rsidRPr="00FA0548"/>
    <w:p w:rsidRDefault="002625F2" w:rsidP="00386714" w:rsidR="002625F2" w:rsidRPr="00FA0548">
      <w:pPr>
        <w:ind w:left="705"/>
        <w:jc w:val="center"/>
      </w:pPr>
      <w:r w:rsidRPr="00FA0548">
        <w:t>U Zadru</w:t>
      </w:r>
      <w:r w:rsidR="00386714">
        <w:t xml:space="preserve"> 30. prosinca 2015. </w:t>
      </w:r>
    </w:p>
    <w:p w:rsidRDefault="002625F2" w:rsidP="002625F2" w:rsidR="002625F2" w:rsidRPr="00FA0548">
      <w:pPr>
        <w:ind w:left="705"/>
        <w:jc w:val="both"/>
      </w:pPr>
    </w:p>
    <w:p w:rsidRDefault="00B036E0" w:rsidP="00B036E0" w:rsidR="00AB6A0A" w:rsidRPr="00FA0548">
      <w:pPr>
        <w:tabs>
          <w:tab w:pos="6840" w:val="left"/>
        </w:tabs>
      </w:pPr>
      <w:r>
        <w:t>Za točnost otpravka – ovlaštena službenica</w:t>
      </w:r>
      <w:r>
        <w:tab/>
      </w:r>
      <w:r w:rsidR="00386714">
        <w:tab/>
      </w:r>
      <w:r w:rsidR="00386714">
        <w:tab/>
      </w:r>
      <w:r>
        <w:t xml:space="preserve">      </w:t>
      </w:r>
      <w:r w:rsidR="00386714">
        <w:t>Sutkinja</w:t>
      </w:r>
      <w:r w:rsidR="00965C2E" w:rsidRPr="00FA0548">
        <w:t xml:space="preserve">                                                                                       </w:t>
      </w:r>
      <w:r w:rsidR="00FA0548">
        <w:t xml:space="preserve"> </w:t>
      </w:r>
      <w:r>
        <w:t>Iva Čelica</w:t>
      </w:r>
      <w:r>
        <w:tab/>
      </w:r>
      <w:r w:rsidR="00B25E7C">
        <w:t xml:space="preserve">        </w:t>
      </w:r>
      <w:r w:rsidR="00386714">
        <w:t>Ana Markač</w:t>
      </w:r>
      <w:r w:rsidR="00B25E7C">
        <w:t>, v.r.</w:t>
      </w:r>
    </w:p>
    <w:p w:rsidRDefault="002625F2" w:rsidP="00AB6A0A" w:rsidR="00A94599" w:rsidRPr="00FA0548">
      <w:pPr>
        <w:tabs>
          <w:tab w:pos="6840" w:val="left"/>
        </w:tabs>
      </w:pPr>
      <w:r w:rsidRPr="00FA0548">
        <w:t xml:space="preserve"> </w:t>
      </w:r>
    </w:p>
    <w:p w:rsidRDefault="00E77486" w:rsidP="002625F2" w:rsidR="002625F2" w:rsidRPr="00FA0548">
      <w:pPr>
        <w:tabs>
          <w:tab w:pos="6840" w:val="left"/>
        </w:tabs>
      </w:pPr>
      <w:r w:rsidRPr="00FA0548">
        <w:t xml:space="preserve">POUKA O PRAVNOM LIJEKU: </w:t>
      </w:r>
    </w:p>
    <w:p w:rsidRDefault="00C87790" w:rsidP="00B036E0" w:rsidR="00E77486">
      <w:pPr>
        <w:jc w:val="both"/>
      </w:pPr>
      <w:r w:rsidRPr="00FB0FAF">
        <w:t xml:space="preserve">Protiv ovog rješenja dopuštena je žalba koja se podnosi u </w:t>
      </w:r>
      <w:r w:rsidR="00386714">
        <w:t xml:space="preserve">3 </w:t>
      </w:r>
      <w:r w:rsidR="0068781B">
        <w:t>(</w:t>
      </w:r>
      <w:r w:rsidRPr="00FB0FAF">
        <w:t>tri</w:t>
      </w:r>
      <w:r w:rsidR="0068781B">
        <w:t>)</w:t>
      </w:r>
      <w:r w:rsidRPr="00FB0FAF">
        <w:t xml:space="preserve"> primjerka za Visoki trgovački sud putem ovog suda, u roku od </w:t>
      </w:r>
      <w:r w:rsidR="0068781B">
        <w:t>8 (</w:t>
      </w:r>
      <w:r w:rsidRPr="00FB0FAF">
        <w:t>osam</w:t>
      </w:r>
      <w:r w:rsidR="0068781B">
        <w:t>)</w:t>
      </w:r>
      <w:r w:rsidRPr="00FB0FAF">
        <w:t xml:space="preserve"> dana.</w:t>
      </w:r>
    </w:p>
    <w:p w:rsidRDefault="00E77486" w:rsidP="00C87790" w:rsidR="00E77486" w:rsidRPr="00FB0FAF"/>
    <w:p w:rsidRDefault="00C87790" w:rsidP="00C87790" w:rsidR="00C87790" w:rsidRPr="00FB0FAF">
      <w:r w:rsidRPr="00FB0FAF">
        <w:lastRenderedPageBreak/>
        <w:t xml:space="preserve">Dostaviti: </w:t>
      </w:r>
    </w:p>
    <w:p w:rsidRDefault="00C87790" w:rsidP="00C87790" w:rsidR="00C87790">
      <w:pPr>
        <w:numPr>
          <w:ilvl w:val="0"/>
          <w:numId w:val="31"/>
        </w:numPr>
      </w:pPr>
      <w:r w:rsidRPr="00FB0FAF">
        <w:t xml:space="preserve">stečajnom upravitelju </w:t>
      </w:r>
      <w:r w:rsidR="00386714">
        <w:t>Anti Poljaku, Zadar</w:t>
      </w:r>
    </w:p>
    <w:p w:rsidRDefault="00386714" w:rsidP="00C87790" w:rsidR="00386714" w:rsidRPr="00FB0FAF">
      <w:pPr>
        <w:numPr>
          <w:ilvl w:val="0"/>
          <w:numId w:val="31"/>
        </w:numPr>
      </w:pPr>
      <w:r>
        <w:t>e-oglasna ploča suda</w:t>
      </w:r>
    </w:p>
    <w:p w:rsidRDefault="00C87790" w:rsidP="00C87790" w:rsidR="00C87790" w:rsidRPr="00FB0FAF">
      <w:pPr>
        <w:numPr>
          <w:ilvl w:val="0"/>
          <w:numId w:val="31"/>
        </w:numPr>
      </w:pPr>
      <w:r w:rsidRPr="00FB0FAF">
        <w:t xml:space="preserve">registru suda po pravomoćnosti </w:t>
      </w:r>
      <w:r w:rsidR="00E77486">
        <w:t>rješenja</w:t>
      </w:r>
    </w:p>
    <w:p w:rsidRDefault="00C87790" w:rsidP="00C87790" w:rsidR="00C87790" w:rsidRPr="00FB0FAF">
      <w:pPr>
        <w:numPr>
          <w:ilvl w:val="0"/>
          <w:numId w:val="31"/>
        </w:numPr>
      </w:pPr>
      <w:r w:rsidRPr="00FB0FAF">
        <w:t>u spis</w:t>
      </w:r>
    </w:p>
    <w:p w:rsidRDefault="00863BF2" w:rsidP="00C87790" w:rsidR="00863BF2" w:rsidRPr="00FA0548">
      <w:pPr>
        <w:jc w:val="both"/>
      </w:pPr>
    </w:p>
    <w:sectPr w:rsidSect="00E77486" w:rsidR="00863BF2" w:rsidRPr="00FA05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5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BAE" w:rsidR="008B5BAE">
      <w:r>
        <w:separator/>
      </w:r>
    </w:p>
  </w:endnote>
  <w:endnote w:id="0" w:type="continuationSeparator">
    <w:p w:rsidRDefault="008B5BAE" w:rsidR="008B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0A" w:rsidP="00E9363E" w:rsidR="00AB6A0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A0A" w:rsidP="00E9363E" w:rsidR="00AB6A0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0A" w:rsidP="00E9363E" w:rsidR="00AB6A0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BAE" w:rsidR="008B5BAE">
      <w:r>
        <w:separator/>
      </w:r>
    </w:p>
  </w:footnote>
  <w:footnote w:id="0" w:type="continuationSeparator">
    <w:p w:rsidRDefault="008B5BAE" w:rsidR="008B5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0A" w:rsidP="006C72A2" w:rsidR="00AB6A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A0A" w:rsidR="00AB6A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A0A" w:rsidP="006C72A2" w:rsidR="00AB6A0A" w:rsidRPr="002B2FEA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B2FEA">
      <w:rPr>
        <w:rStyle w:val="Brojstranice"/>
        <w:sz w:val="22"/>
        <w:szCs w:val="22"/>
      </w:rPr>
      <w:fldChar w:fldCharType="begin"/>
    </w:r>
    <w:r w:rsidRPr="002B2FEA">
      <w:rPr>
        <w:rStyle w:val="Brojstranice"/>
        <w:sz w:val="22"/>
        <w:szCs w:val="22"/>
      </w:rPr>
      <w:instrText xml:space="preserve">PAGE  </w:instrText>
    </w:r>
    <w:r w:rsidRPr="002B2FEA">
      <w:rPr>
        <w:rStyle w:val="Brojstranice"/>
        <w:sz w:val="22"/>
        <w:szCs w:val="22"/>
      </w:rPr>
      <w:fldChar w:fldCharType="separate"/>
    </w:r>
    <w:r w:rsidR="00D41AAA">
      <w:rPr>
        <w:rStyle w:val="Brojstranice"/>
        <w:noProof/>
        <w:sz w:val="22"/>
        <w:szCs w:val="22"/>
      </w:rPr>
      <w:t>2</w:t>
    </w:r>
    <w:r w:rsidRPr="002B2FEA">
      <w:rPr>
        <w:rStyle w:val="Brojstranice"/>
        <w:sz w:val="22"/>
        <w:szCs w:val="22"/>
      </w:rPr>
      <w:fldChar w:fldCharType="end"/>
    </w:r>
  </w:p>
  <w:p w:rsidRDefault="00AB6A0A" w:rsidP="002B2FEA" w:rsidR="002B2FEA" w:rsidRPr="002B2FEA">
    <w:pPr>
      <w:jc w:val="right"/>
      <w:rPr>
        <w:sz w:val="22"/>
        <w:szCs w:val="22"/>
      </w:rPr>
    </w:pPr>
    <w:r w:rsidRPr="002B2FEA">
      <w:rPr>
        <w:sz w:val="22"/>
        <w:szCs w:val="22"/>
      </w:rPr>
      <w:t xml:space="preserve">                                                                                  </w:t>
    </w:r>
    <w:r w:rsidR="002B2FEA" w:rsidRPr="002B2FEA">
      <w:rPr>
        <w:sz w:val="22"/>
        <w:szCs w:val="22"/>
      </w:rPr>
      <w:t xml:space="preserve">                   Poslovni broj:  2 St-77/12-200</w:t>
    </w:r>
  </w:p>
  <w:p w:rsidRDefault="002B2FEA" w:rsidP="002B2FEA" w:rsidR="002B2FEA" w:rsidRPr="00FA0548"/>
  <w:p w:rsidRDefault="00AB6A0A" w:rsidP="002B2FEA" w:rsidR="00AB6A0A" w:rsidRPr="00FA05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2FEA" w:rsidP="002B2FEA" w:rsidR="002B2FEA" w:rsidRPr="002B2FEA">
    <w:pPr>
      <w:jc w:val="right"/>
      <w:rPr>
        <w:sz w:val="22"/>
        <w:szCs w:val="22"/>
      </w:rPr>
    </w:pPr>
    <w:r w:rsidRPr="002B2FEA">
      <w:rPr>
        <w:sz w:val="22"/>
        <w:szCs w:val="22"/>
      </w:rPr>
      <w:t>Poslovni broj:  2 St-77/12-200</w:t>
    </w:r>
  </w:p>
  <w:p w:rsidRDefault="002B2FEA" w:rsidP="002B2FEA" w:rsidR="002B2FEA" w:rsidRPr="00FA0548"/>
  <w:p w:rsidRDefault="002B2FEA" w:rsidP="002B2FEA" w:rsidR="002B2FE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A121F8"/>
    <w:multiLevelType w:val="hybridMultilevel"/>
    <w:tmpl w:val="07AE214A"/>
    <w:lvl w:tplc="DE3071E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7">
    <w:nsid w:val="19DD5EBA"/>
    <w:multiLevelType w:val="hybridMultilevel"/>
    <w:tmpl w:val="C638DB9E"/>
    <w:lvl w:tplc="F3FCAA6C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B24549"/>
    <w:multiLevelType w:val="hybridMultilevel"/>
    <w:tmpl w:val="B92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8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1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12"/>
  </w:num>
  <w:num w:numId="3">
    <w:abstractNumId w:val="2"/>
  </w:num>
  <w:num w:numId="4">
    <w:abstractNumId w:val="25"/>
  </w:num>
  <w:num w:numId="5">
    <w:abstractNumId w:val="0"/>
  </w:num>
  <w:num w:numId="6">
    <w:abstractNumId w:val="19"/>
  </w:num>
  <w:num w:numId="7">
    <w:abstractNumId w:val="21"/>
  </w:num>
  <w:num w:numId="8">
    <w:abstractNumId w:val="8"/>
  </w:num>
  <w:num w:numId="9">
    <w:abstractNumId w:val="3"/>
  </w:num>
  <w:num w:numId="10">
    <w:abstractNumId w:val="6"/>
  </w:num>
  <w:num w:numId="11">
    <w:abstractNumId w:val="23"/>
  </w:num>
  <w:num w:numId="12">
    <w:abstractNumId w:val="28"/>
  </w:num>
  <w:num w:numId="13">
    <w:abstractNumId w:val="4"/>
  </w:num>
  <w:num w:numId="14">
    <w:abstractNumId w:val="30"/>
  </w:num>
  <w:num w:numId="15">
    <w:abstractNumId w:val="14"/>
  </w:num>
  <w:num w:numId="16">
    <w:abstractNumId w:val="13"/>
  </w:num>
  <w:num w:numId="17">
    <w:abstractNumId w:val="15"/>
  </w:num>
  <w:num w:numId="18">
    <w:abstractNumId w:val="22"/>
  </w:num>
  <w:num w:numId="19">
    <w:abstractNumId w:val="26"/>
  </w:num>
  <w:num w:numId="20">
    <w:abstractNumId w:val="24"/>
  </w:num>
  <w:num w:numId="21">
    <w:abstractNumId w:val="17"/>
  </w:num>
  <w:num w:numId="22">
    <w:abstractNumId w:val="9"/>
  </w:num>
  <w:num w:numId="23">
    <w:abstractNumId w:val="16"/>
  </w:num>
  <w:num w:numId="24">
    <w:abstractNumId w:val="27"/>
  </w:num>
  <w:num w:numId="25">
    <w:abstractNumId w:val="11"/>
  </w:num>
  <w:num w:numId="26">
    <w:abstractNumId w:val="20"/>
  </w:num>
  <w:num w:numId="27">
    <w:abstractNumId w:val="5"/>
  </w:num>
  <w:num w:numId="28">
    <w:abstractNumId w:val="7"/>
  </w:num>
  <w:num w:numId="29">
    <w:abstractNumId w:val="1"/>
  </w:num>
  <w:num w:numId="30">
    <w:abstractNumId w:val="10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156C17"/>
    <w:rsid w:val="00192585"/>
    <w:rsid w:val="001C2992"/>
    <w:rsid w:val="001F774E"/>
    <w:rsid w:val="00203BC3"/>
    <w:rsid w:val="00211676"/>
    <w:rsid w:val="0021209F"/>
    <w:rsid w:val="002625F2"/>
    <w:rsid w:val="00266589"/>
    <w:rsid w:val="00292D61"/>
    <w:rsid w:val="002B2FEA"/>
    <w:rsid w:val="002C0440"/>
    <w:rsid w:val="002F5BB5"/>
    <w:rsid w:val="003002D5"/>
    <w:rsid w:val="003407D3"/>
    <w:rsid w:val="00340E41"/>
    <w:rsid w:val="0034410D"/>
    <w:rsid w:val="0034497B"/>
    <w:rsid w:val="003769F4"/>
    <w:rsid w:val="00386714"/>
    <w:rsid w:val="00394E8D"/>
    <w:rsid w:val="003A0897"/>
    <w:rsid w:val="003C04AA"/>
    <w:rsid w:val="004374DD"/>
    <w:rsid w:val="00474038"/>
    <w:rsid w:val="004D491B"/>
    <w:rsid w:val="004E2153"/>
    <w:rsid w:val="005001B5"/>
    <w:rsid w:val="005017EF"/>
    <w:rsid w:val="00596390"/>
    <w:rsid w:val="006066A9"/>
    <w:rsid w:val="00631008"/>
    <w:rsid w:val="00684161"/>
    <w:rsid w:val="0068781B"/>
    <w:rsid w:val="006C224A"/>
    <w:rsid w:val="006C72A2"/>
    <w:rsid w:val="00717FB6"/>
    <w:rsid w:val="00770BE8"/>
    <w:rsid w:val="00771D93"/>
    <w:rsid w:val="00777C26"/>
    <w:rsid w:val="007C055A"/>
    <w:rsid w:val="00846E91"/>
    <w:rsid w:val="00863BF2"/>
    <w:rsid w:val="008A7ED4"/>
    <w:rsid w:val="008B5BAE"/>
    <w:rsid w:val="008E5CA6"/>
    <w:rsid w:val="00965C2E"/>
    <w:rsid w:val="00982665"/>
    <w:rsid w:val="009947C9"/>
    <w:rsid w:val="009B15C6"/>
    <w:rsid w:val="00A21947"/>
    <w:rsid w:val="00A323C3"/>
    <w:rsid w:val="00A36A4E"/>
    <w:rsid w:val="00A61AB7"/>
    <w:rsid w:val="00A84E61"/>
    <w:rsid w:val="00A94599"/>
    <w:rsid w:val="00AB4FF4"/>
    <w:rsid w:val="00AB5439"/>
    <w:rsid w:val="00AB6A0A"/>
    <w:rsid w:val="00B036E0"/>
    <w:rsid w:val="00B25E7C"/>
    <w:rsid w:val="00B62201"/>
    <w:rsid w:val="00B66165"/>
    <w:rsid w:val="00BD0C69"/>
    <w:rsid w:val="00C1021F"/>
    <w:rsid w:val="00C14C01"/>
    <w:rsid w:val="00C302FA"/>
    <w:rsid w:val="00C871E8"/>
    <w:rsid w:val="00C87790"/>
    <w:rsid w:val="00CC0ED4"/>
    <w:rsid w:val="00CD36F9"/>
    <w:rsid w:val="00D41AAA"/>
    <w:rsid w:val="00D70C06"/>
    <w:rsid w:val="00D820F4"/>
    <w:rsid w:val="00E02015"/>
    <w:rsid w:val="00E22BE2"/>
    <w:rsid w:val="00E22C30"/>
    <w:rsid w:val="00E267C3"/>
    <w:rsid w:val="00E630F0"/>
    <w:rsid w:val="00E65FE3"/>
    <w:rsid w:val="00E72B29"/>
    <w:rsid w:val="00E77486"/>
    <w:rsid w:val="00E80389"/>
    <w:rsid w:val="00E9363E"/>
    <w:rsid w:val="00ED3BA5"/>
    <w:rsid w:val="00F31324"/>
    <w:rsid w:val="00F35CA7"/>
    <w:rsid w:val="00F90F26"/>
    <w:rsid w:val="00F97087"/>
    <w:rsid w:val="00FA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1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1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2012.</izvorni_sadrzaj>
    <derivirana_varijabla naziv="DomainObject.Predmet.DatumOsnivanja_1">26.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St-77/2012</izvorni_sadrzaj>
    <derivirana_varijabla naziv="DomainObject.Predmet.OznakaBroj_1">St-77/2012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VRULJICA d.o.o. za graditeljstvo, trgovinu, uvoz i izvoz</izvorni_sadrzaj>
    <derivirana_varijabla naziv="DomainObject.Predmet.ProtustrankaFormated_1">  VRULJICA d.o.o. za graditeljstvo, trgovinu, uvoz i izvoz</derivirana_varijabla>
  </DomainObject.Predmet.ProtustrankaFormated>
  <DomainObject.Predmet.ProtustrankaFormatedOIB>
    <izvorni_sadrzaj>  VRULJICA d.o.o. za graditeljstvo, trgovinu, uvoz i izvoz, OIB 33815359379</izvorni_sadrzaj>
    <derivirana_varijabla naziv="DomainObject.Predmet.ProtustrankaFormatedOIB_1">  VRULJICA d.o.o. za graditeljstvo, trgovinu, uvoz i izvoz, OIB 33815359379</derivirana_varijabla>
  </DomainObject.Predmet.ProtustrankaFormatedOIB>
  <DomainObject.Predmet.ProtustrankaFormatedWithAdress>
    <izvorni_sadrzaj> VRULJICA d.o.o. za graditeljstvo, trgovinu, uvoz i izvoz, Eugena Kvaternika 13, Zadar</izvorni_sadrzaj>
    <derivirana_varijabla naziv="DomainObject.Predmet.ProtustrankaFormatedWithAdress_1"> VRULJICA d.o.o. za graditeljstvo, trgovinu, uvoz i izvoz, Eugena Kvaternika 13, Zadar</derivirana_varijabla>
  </DomainObject.Predmet.ProtustrankaFormatedWithAdress>
  <DomainObject.Predmet.ProtustrankaFormatedWithAdressOIB>
    <izvorni_sadrzaj> VRULJICA d.o.o. za graditeljstvo, trgovinu, uvoz i izvoz, OIB 33815359379, Eugena Kvaternika 13, Zadar</izvorni_sadrzaj>
    <derivirana_varijabla naziv="DomainObject.Predmet.ProtustrankaFormatedWithAdressOIB_1"> VRULJICA d.o.o. za graditeljstvo, trgovinu, uvoz i izvoz, OIB 33815359379, Eugena Kvaternika 13, Zadar</derivirana_varijabla>
  </DomainObject.Predmet.ProtustrankaFormatedWithAdressOIB>
  <DomainObject.Predmet.ProtustrankaWithAdress>
    <izvorni_sadrzaj>VRULJICA d.o.o. za graditeljstvo, trgovinu, uvoz i izvoz Eugena Kvaternika 13, Zadar</izvorni_sadrzaj>
    <derivirana_varijabla naziv="DomainObject.Predmet.ProtustrankaWithAdress_1">VRULJICA d.o.o. za graditeljstvo, trgovinu, uvoz i izvoz Eugena Kvaternika 13, Zadar</derivirana_varijabla>
  </DomainObject.Predmet.ProtustrankaWithAdress>
  <DomainObject.Predmet.ProtustrankaWithAdressOIB>
    <izvorni_sadrzaj>VRULJICA d.o.o. za graditeljstvo, trgovinu, uvoz i izvoz, OIB 33815359379, Eugena Kvaternika 13, Zadar</izvorni_sadrzaj>
    <derivirana_varijabla naziv="DomainObject.Predmet.ProtustrankaWithAdressOIB_1">VRULJICA d.o.o. za graditeljstvo, trgovinu, uvoz i izvoz, OIB 33815359379, Eugena Kvaternika 13, Zadar</derivirana_varijabla>
  </DomainObject.Predmet.ProtustrankaWithAdressOIB>
  <DomainObject.Predmet.ProtustrankaNazivFormated>
    <izvorni_sadrzaj>VRULJICA d.o.o. za graditeljstvo, trgovinu, uvoz i izvoz</izvorni_sadrzaj>
    <derivirana_varijabla naziv="DomainObject.Predmet.ProtustrankaNazivFormated_1">VRULJICA d.o.o. za graditeljstvo, trgovinu, uvoz i izvoz</derivirana_varijabla>
  </DomainObject.Predmet.ProtustrankaNazivFormated>
  <DomainObject.Predmet.ProtustrankaNazivFormatedOIB>
    <izvorni_sadrzaj>VRULJICA d.o.o. za graditeljstvo, trgovinu, uvoz i izvoz, OIB 33815359379</izvorni_sadrzaj>
    <derivirana_varijabla naziv="DomainObject.Predmet.ProtustrankaNazivFormatedOIB_1">VRULJICA d.o.o. za graditeljstvo, trgovinu, uvoz i izvoz, OIB 33815359379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 zastupanog po punomoćniku ŽUPANIJSKO DRŽAVNO ODVJETNIŠTVO ZADAR</izvorni_sadrzaj>
    <derivirana_varijabla naziv="DomainObject.Predmet.StrankaFormated_1">  REPUBLIKA HRVATSKA MINISTARSTVO FINANCIJA, POREZNA UPRAVA PU ZADAR zastupanog po punomoćniku ŽUPANIJSKO DRŽAVNO ODVJETNIŠTVO ZADAR</derivirana_varijabla>
  </DomainObject.Predmet.StrankaFormated>
  <DomainObject.Predmet.StrankaFormatedOIB>
    <izvorni_sadrzaj>  REPUBLIKA HRVATSKA MINISTARSTVO FINANCIJA, POREZNA UPRAVA PU ZADAR, OIB 18683136487 zastupanog po punomoćniku ŽUPANIJSKO DRŽAVNO ODVJETNIŠTVO ZADAR</izvorni_sadrzaj>
    <derivirana_varijabla naziv="DomainObject.Predmet.StrankaFormatedOIB_1">  REPUBLIKA HRVATSKA MINISTARSTVO FINANCIJA, POREZNA UPRAVA PU ZADAR, OIB 18683136487 zastupanog po punomoćniku ŽUPANIJSKO DRŽAVNO ODVJETNIŠTVO ZADAR</derivirana_varijabla>
  </DomainObject.Predmet.StrankaFormatedOIB>
  <DomainObject.Predmet.StrankaFormatedWithAdress>
    <izvorni_sadrzaj> REPUBLIKA HRVATSKA MINISTARSTVO FINANCIJA, POREZNA UPRAVA PU ZADAR, Zadar zastupanog po punomoćniku ŽUPANIJSKO DRŽAVNO ODVJETNIŠTVO ZADAR</izvorni_sadrzaj>
    <derivirana_varijabla naziv="DomainObject.Predmet.StrankaFormatedWithAdress_1"> REPUBLIKA HRVATSKA MINISTARSTVO FINANCIJA, POREZNA UPRAVA PU ZADAR, Zadar zastupanog po punomoćniku ŽUPANIJSKO DRŽAVNO ODVJETNIŠTVO ZADAR</derivirana_varijabla>
  </DomainObject.Predmet.StrankaFormatedWithAdress>
  <DomainObject.Predmet.StrankaFormatedWithAdressOIB>
    <izvorni_sadrzaj> REPUBLIKA HRVATSKA MINISTARSTVO FINANCIJA, POREZNA UPRAVA PU ZADAR, OIB 18683136487, Zadar zastupanog po punomoćniku ŽUPANIJSKO DRŽAVNO ODVJETNIŠTVO ZADAR</izvorni_sadrzaj>
    <derivirana_varijabla naziv="DomainObject.Predmet.StrankaFormatedWithAdressOIB_1"> REPUBLIKA HRVATSKA MINISTARSTVO FINANCIJA, POREZNA UPRAVA PU ZADAR, OIB 18683136487, Zadar zastupanog po punomoćniku ŽUPANIJSKO DRŽAVNO ODVJETNIŠTVO ZADAR</derivirana_varijabla>
  </DomainObject.Predmet.StrankaFormatedWithAdressOIB>
  <DomainObject.Predmet.StrankaWithAdress>
    <izvorni_sadrzaj>REPUBLIKA HRVATSKA MINISTARSTVO FINANCIJA, POREZNA UPRAVA PU ZADAR Zadar</izvorni_sadrzaj>
    <derivirana_varijabla naziv="DomainObject.Predmet.StrankaWithAdress_1">REPUBLIKA HRVATSKA MINISTARSTVO FINANCIJA, POREZNA UPRAVA PU ZADAR Zadar</derivirana_varijabla>
  </DomainObject.Predmet.StrankaWithAdress>
  <DomainObject.Predmet.StrankaWithAdressOIB>
    <izvorni_sadrzaj>REPUBLIKA HRVATSKA MINISTARSTVO FINANCIJA, POREZNA UPRAVA PU ZADAR, OIB 18683136487, Zadar</izvorni_sadrzaj>
    <derivirana_varijabla naziv="DomainObject.Predmet.StrankaWithAdressOIB_1">REPUBLIKA HRVATSKA MINISTARSTVO FINANCIJA, POREZNA UPRAVA PU ZADAR, OIB 18683136487,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3777522.58</izvorni_sadrzaj>
    <derivirana_varijabla naziv="DomainObject.Predmet.TrenutnaVrijednost_1">3777522.58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REPUBLIKA HRVATSKA MINISTARSTVO FINANCIJA, POREZNA UPRAVA PU ZADAR zastupanog po punomoćniku ŽUPANIJSKO DRŽAVNO ODVJETNIŠTVO ZADAR</item>
    </izvorni_sadrzaj>
    <derivirana_varijabla naziv="DomainObject.Predmet.StrankaListFormated_1">
      <item>REPUBLIKA HRVATSKA MINISTARSTVO FINANCIJA, POREZNA UPRAVA PU ZADAR zastupanog po punomoćniku ŽUPANIJSKO DRŽAVNO ODVJETNIŠTVO ZADAR</item>
    </derivirana_varijabla>
  </DomainObject.Predmet.StrankaListFormated>
  <DomainObject.Predmet.StrankaListFormatedOIB>
    <izvorni_sadrzaj>
      <item>REPUBLIKA HRVATSKA MINISTARSTVO FINANCIJA, POREZNA UPRAVA PU ZADAR, OIB 18683136487 zastupanog po punomoćniku ŽUPANIJSKO DRŽAVNO ODVJETNIŠTVO ZADAR</item>
    </izvorni_sadrzaj>
    <derivirana_varijabla naziv="DomainObject.Predmet.StrankaListFormatedOIB_1">
      <item>REPUBLIKA HRVATSKA MINISTARSTVO FINANCIJA, POREZNA UPRAVA PU ZADAR, OIB 18683136487 zastupanog po punomoćniku ŽUPANIJSKO DRŽAVNO ODVJETNIŠTVO ZADAR</item>
    </derivirana_varijabla>
  </DomainObject.Predmet.StrankaListFormatedOIB>
  <DomainObject.Predmet.StrankaListFormatedWithAdress>
    <izvorni_sadrzaj>
      <item>REPUBLIKA HRVATSKA MINISTARSTVO FINANCIJA, POREZNA UPRAVA PU ZADAR, Zadar zastupanog po punomoćniku ŽUPANIJSKO DRŽAVNO ODVJETNIŠTVO ZADAR</item>
    </izvorni_sadrzaj>
    <derivirana_varijabla naziv="DomainObject.Predmet.StrankaListFormatedWithAdress_1">
      <item>REPUBLIKA HRVATSKA MINISTARSTVO FINANCIJA, POREZNA UPRAVA PU ZADAR, Zadar zastupanog po punomoćniku ŽUPANIJSKO DRŽAVNO ODVJETNIŠTVO ZADAR</item>
    </derivirana_varijabla>
  </DomainObject.Predmet.StrankaListFormatedWithAdress>
  <DomainObject.Predmet.StrankaListFormatedWithAdressOIB>
    <izvorni_sadrzaj>
      <item>REPUBLIKA HRVATSKA MINISTARSTVO FINANCIJA, POREZNA UPRAVA PU ZADAR, OIB 18683136487, Zadar zastupanog po punomoćniku ŽUPANIJSKO DRŽAVNO ODVJETNIŠTVO ZADAR</item>
    </izvorni_sadrzaj>
    <derivirana_varijabla naziv="DomainObject.Predmet.StrankaListFormatedWithAdressOIB_1">
      <item>REPUBLIKA HRVATSKA MINISTARSTVO FINANCIJA, POREZNA UPRAVA PU ZADAR, OIB 18683136487, Zadar zastupanog po punomoćniku ŽUPANIJSKO DRŽAVNO ODVJETNIŠTVO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VRULJICA d.o.o. za graditeljstvo, trgovinu, uvoz i izvoz</item>
    </izvorni_sadrzaj>
    <derivirana_varijabla naziv="DomainObject.Predmet.ProtuStrankaListFormated_1">
      <item>VRULJICA d.o.o. za graditeljstvo, trgovinu, uvoz i izvoz</item>
    </derivirana_varijabla>
  </DomainObject.Predmet.ProtuStrankaListFormated>
  <DomainObject.Predmet.ProtuStrankaListFormatedOIB>
    <izvorni_sadrzaj>
      <item>VRULJICA d.o.o. za graditeljstvo, trgovinu, uvoz i izvoz, OIB 33815359379</item>
    </izvorni_sadrzaj>
    <derivirana_varijabla naziv="DomainObject.Predmet.ProtuStrankaListFormatedOIB_1">
      <item>VRULJICA d.o.o. za graditeljstvo, trgovinu, uvoz i izvoz, OIB 33815359379</item>
    </derivirana_varijabla>
  </DomainObject.Predmet.ProtuStrankaListFormatedOIB>
  <DomainObject.Predmet.ProtuStrankaListFormatedWithAdress>
    <izvorni_sadrzaj>
      <item>VRULJICA d.o.o. za graditeljstvo, trgovinu, uvoz i izvoz, Eugena Kvaternika 13, Zadar</item>
    </izvorni_sadrzaj>
    <derivirana_varijabla naziv="DomainObject.Predmet.ProtuStrankaListFormatedWithAdress_1">
      <item>VRULJICA d.o.o. za graditeljstvo, trgovinu, uvoz i izvoz, Eugena Kvaternika 13, Zadar</item>
    </derivirana_varijabla>
  </DomainObject.Predmet.ProtuStrankaListFormatedWithAdress>
  <DomainObject.Predmet.ProtuStrankaListFormatedWithAdressOIB>
    <izvorni_sadrzaj>
      <item>VRULJICA d.o.o. za graditeljstvo, trgovinu, uvoz i izvoz, OIB 33815359379, Eugena Kvaternika 13, Zadar</item>
    </izvorni_sadrzaj>
    <derivirana_varijabla naziv="DomainObject.Predmet.ProtuStrankaListFormatedWithAdressOIB_1">
      <item>VRULJICA d.o.o. za graditeljstvo, trgovinu, uvoz i izvoz, OIB 33815359379, Eugena Kvaternika 13, Zadar</item>
    </derivirana_varijabla>
  </DomainObject.Predmet.ProtuStrankaListFormatedWithAdressOIB>
  <DomainObject.Predmet.ProtuStrankaListNazivFormated>
    <izvorni_sadrzaj>
      <item>VRULJICA d.o.o. za graditeljstvo, trgovinu, uvoz i izvoz</item>
    </izvorni_sadrzaj>
    <derivirana_varijabla naziv="DomainObject.Predmet.ProtuStrankaListNazivFormated_1">
      <item>VRULJICA d.o.o. za graditeljstvo, trgovinu, uvoz i izvoz</item>
    </derivirana_varijabla>
  </DomainObject.Predmet.ProtuStrankaListNazivFormated>
  <DomainObject.Predmet.ProtuStrankaListNazivFormatedOIB>
    <izvorni_sadrzaj>
      <item>VRULJICA d.o.o. za graditeljstvo, trgovinu, uvoz i izvoz, OIB 33815359379</item>
    </izvorni_sadrzaj>
    <derivirana_varijabla naziv="DomainObject.Predmet.ProtuStrankaListNazivFormatedOIB_1">
      <item>VRULJICA d.o.o. za graditeljstvo, trgovinu, uvoz i izvoz, OIB 33815359379</item>
    </derivirana_varijabla>
  </DomainObject.Predmet.ProtuStrankaListNazivFormatedOIB>
  <DomainObject.Predmet.OstaliListFormated>
    <izvorni_sadrzaj>
      <item>ŽUPANIJSKO DRŽAVNO ODVJETNIŠTVO ZADAR punomoćnik sudionika u postupku REPUBLIKA HRVATSKA MINISTARSTVO FINANCIJA, POREZNA UPRAVA PU ZADAR</item>
      <item>ante poljak</item>
    </izvorni_sadrzaj>
    <derivirana_varijabla naziv="DomainObject.Predmet.OstaliListFormated_1">
      <item>ŽUPANIJSKO DRŽAVNO ODVJETNIŠTVO ZADAR punomoćnik sudionika u postupku REPUBLIKA HRVATSKA MINISTARSTVO FINANCIJA, POREZNA UPRAVA PU ZADAR</item>
      <item>ante poljak</item>
    </derivirana_varijabla>
  </DomainObject.Predmet.OstaliListFormated>
  <DomainObject.Predmet.OstaliListFormatedOIB>
    <izvorni_sadrzaj>
      <item>ŽUPANIJSKO DRŽAVNO ODVJETNIŠTVO ZADAR punomoćnik sudionika u postupku REPUBLIKA HRVATSKA MINISTARSTVO FINANCIJA, POREZNA UPRAVA PU ZADAR</item>
      <item>ante poljak, OIB 30653663301</item>
    </izvorni_sadrzaj>
    <derivirana_varijabla naziv="DomainObject.Predmet.OstaliListFormatedOIB_1">
      <item>ŽUPANIJSKO DRŽAVNO ODVJETNIŠTVO ZADAR punomoćnik sudionika u postupku REPUBLIKA HRVATSKA MINISTARSTVO FINANCIJA, POREZNA UPRAVA PU ZADAR</item>
      <item>ante poljak, OIB 30653663301</item>
    </derivirana_varijabla>
  </DomainObject.Predmet.OstaliListFormatedOIB>
  <DomainObject.Predmet.OstaliListFormatedWithAdress>
    <izvorni_sadrzaj>
      <item>ŽUPANIJSKO DRŽAVNO ODVJETNIŠTVO ZADAR, Zadar punomoćnik sudionika u postupku REPUBLIKA HRVATSKA MINISTARSTVO FINANCIJA, POREZNA UPRAVA PU ZADAR</item>
      <item>ante poljak</item>
    </izvorni_sadrzaj>
    <derivirana_varijabla naziv="DomainObject.Predmet.OstaliListFormatedWithAdress_1">
      <item>ŽUPANIJSKO DRŽAVNO ODVJETNIŠTVO ZADAR, Zadar punomoćnik sudionika u postupku REPUBLIKA HRVATSKA MINISTARSTVO FINANCIJA, POREZNA UPRAVA PU ZADAR</item>
      <item>ante poljak</item>
    </derivirana_varijabla>
  </DomainObject.Predmet.OstaliListFormatedWithAdress>
  <DomainObject.Predmet.OstaliListFormatedWithAdressOIB>
    <izvorni_sadrzaj>
      <item>ŽUPANIJSKO DRŽAVNO ODVJETNIŠTVO ZADAR, Zadar punomoćnik sudionika u postupku REPUBLIKA HRVATSKA MINISTARSTVO FINANCIJA, POREZNA UPRAVA PU ZADAR</item>
      <item>ante poljak, OIB 30653663301</item>
    </izvorni_sadrzaj>
    <derivirana_varijabla naziv="DomainObject.Predmet.OstaliListFormatedWithAdressOIB_1">
      <item>ŽUPANIJSKO DRŽAVNO ODVJETNIŠTVO ZADAR, Zadar punomoćnik sudionika u postupku REPUBLIKA HRVATSKA MINISTARSTVO FINANCIJA, POREZNA UPRAVA PU ZADAR</item>
      <item>ante poljak, OIB 30653663301</item>
    </derivirana_varijabla>
  </DomainObject.Predmet.OstaliListFormatedWithAdressOIB>
  <DomainObject.Predmet.OstaliListNazivFormated>
    <izvorni_sadrzaj>
      <item>ŽUPANIJSKO DRŽAVNO ODVJETNIŠTVO ZADAR</item>
      <item>ante poljak</item>
    </izvorni_sadrzaj>
    <derivirana_varijabla naziv="DomainObject.Predmet.OstaliListNazivFormated_1">
      <item>ŽUPANIJSKO DRŽAVNO ODVJETNIŠTVO ZADAR</item>
      <item>ante poljak</item>
    </derivirana_varijabla>
  </DomainObject.Predmet.OstaliListNazivFormated>
  <DomainObject.Predmet.OstaliListNazivFormatedOIB>
    <izvorni_sadrzaj>
      <item>ŽUPANIJSKO DRŽAVNO ODVJETNIŠTVO ZADAR</item>
      <item>ante poljak, OIB 30653663301</item>
    </izvorni_sadrzaj>
    <derivirana_varijabla naziv="DomainObject.Predmet.OstaliListNazivFormatedOIB_1">
      <item>ŽUPANIJSKO DRŽAVNO ODVJETNIŠTVO ZADAR</item>
      <item>ante poljak, OIB 30653663301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VRULJICA d.o.o. za graditeljstvo, trgovinu, uvoz i izvoz</izvorni_sadrzaj>
    <derivirana_varijabla naziv="DomainObject.Predmet.ProtustrankaIDrugi_1">VRULJICA d.o.o. za graditeljstvo, trgovinu, uvoz i izvoz</derivirana_varijabla>
  </DomainObject.Predmet.ProtustrankaIDrugi>
  <DomainObject.Predmet.StrankaIDrugiAdressOIB>
    <izvorni_sadrzaj>REPUBLIKA HRVATSKA MINISTARSTVO FINANCIJA, POREZNA UPRAVA PU ZADAR, OIB 18683136487, Zadar</izvorni_sadrzaj>
    <derivirana_varijabla naziv="DomainObject.Predmet.StrankaIDrugiAdressOIB_1">REPUBLIKA HRVATSKA MINISTARSTVO FINANCIJA, POREZNA UPRAVA PU ZADAR, OIB 18683136487, Zadar</derivirana_varijabla>
  </DomainObject.Predmet.StrankaIDrugiAdressOIB>
  <DomainObject.Predmet.ProtustrankaIDrugiAdressOIB>
    <izvorni_sadrzaj>VRULJICA d.o.o. za graditeljstvo, trgovinu, uvoz i izvoz, OIB 33815359379, Eugena Kvaternika 13, Zadar</izvorni_sadrzaj>
    <derivirana_varijabla naziv="DomainObject.Predmet.ProtustrankaIDrugiAdressOIB_1">VRULJICA d.o.o. za graditeljstvo, trgovinu, uvoz i izvoz, OIB 33815359379, Eugena Kvaternika 13,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VRULJICA d.o.o. za graditeljstvo, trgovinu, uvoz i izvoz</item>
      <item>REPUBLIKA HRVATSKA MINISTARSTVO FINANCIJA, POREZNA UPRAVA PU ZADAR</item>
      <item>ŽUPANIJSKO DRŽAVNO ODVJETNIŠTVO ZADAR</item>
      <item>ante poljak</item>
    </izvorni_sadrzaj>
    <derivirana_varijabla naziv="DomainObject.Predmet.SudioniciListNaziv_1">
      <item>VRULJICA d.o.o. za graditeljstvo, trgovinu, uvoz i izvoz</item>
      <item>REPUBLIKA HRVATSKA MINISTARSTVO FINANCIJA, POREZNA UPRAVA PU ZADAR</item>
      <item>ŽUPANIJSKO DRŽAVNO ODVJETNIŠTVO ZADAR</item>
      <item>ante poljak</item>
    </derivirana_varijabla>
  </DomainObject.Predmet.SudioniciListNaziv>
  <DomainObject.Predmet.SudioniciListAdressOIB>
    <izvorni_sadrzaj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izvorni_sadrzaj>
    <derivirana_varijabla naziv="DomainObject.Predmet.SudioniciListAdressOIB_1">
      <item>VRULJICA d.o.o. za graditeljstvo, trgovinu, uvoz i izvoz, OIB 33815359379, Eugena Kvaternika 13,Zadar</item>
      <item>REPUBLIKA HRVATSKA MINISTARSTVO FINANCIJA, POREZNA UPRAVA PU ZADAR, OIB 18683136487, Zadar</item>
      <item>ŽUPANIJSKO DRŽAVNO ODVJETNIŠTVO ZADAR, Zadar</item>
      <item>ante poljak, OIB 30653663301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33815359379</item>
      <item>, OIB 18683136487</item>
      <item>, OIB null</item>
      <item>, OIB 30653663301</item>
    </izvorni_sadrzaj>
    <derivirana_varijabla naziv="DomainObject.Predmet.SudioniciListNazivOIB_1">
      <item>, OIB 33815359379</item>
      <item>, OIB 18683136487</item>
      <item>, OIB null</item>
      <item>, OIB 30653663301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5E170-5BB4-48ED-AF02-CE64D2982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1563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2015-12-30T10:30:00Z</dcterms:created>
  <dc:creator>Ardena Bajlo</dc:creator>
  <cp:lastModifiedBy>Merlina Klišmanić</cp:lastModifiedBy>
  <cp:lastPrinted>2015-12-30T10:41:00Z</cp:lastPrinted>
  <dcterms:modified xmlns:xsi="http://www.w3.org/2001/XMLSchema-instance" xsi:type="dcterms:W3CDTF">2015-12-30T10:54:00Z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