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df90" w14:paraId="75ddf9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36FD" w:rsidP="000A7585" w:rsidR="009F36F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OSIJEK, Zagrebačka 2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1B7D80">
        <w:rPr>
          <w:rFonts w:eastAsia="Calibri"/>
          <w:lang w:eastAsia="en-US"/>
        </w:rPr>
        <w:t>2</w:t>
      </w:r>
      <w:r w:rsidR="003447D0">
        <w:rPr>
          <w:rFonts w:eastAsia="Calibri"/>
          <w:lang w:eastAsia="en-US"/>
        </w:rPr>
        <w:t>35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3447D0">
        <w:t xml:space="preserve">TOMENA j.d.o.o. za trgovinu i usluge Valpovo, Vijanac 107. brigade HV 2, OIB: 96650592073, MBS: 030145510, </w:t>
      </w:r>
      <w:r w:rsidR="009F36FD">
        <w:t>dana 27.</w:t>
      </w:r>
      <w:r w:rsidR="00390147">
        <w:t xml:space="preserve">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1B7D80">
        <w:t xml:space="preserve"> </w:t>
      </w:r>
      <w:r w:rsidR="003447D0">
        <w:t>TOMENA j.d.o.o. za trgovinu i usluge Valpovo, Vijanac 107. brigade HV 2, OIB: 96650592073, MBS: 030145510.</w:t>
      </w:r>
      <w:r w:rsidR="001B7D80">
        <w:t xml:space="preserve"> </w:t>
      </w:r>
      <w:r w:rsidR="00BB523C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BB43E5">
        <w:t>2</w:t>
      </w:r>
      <w:r w:rsidR="003447D0">
        <w:t>6</w:t>
      </w:r>
      <w:r w:rsidR="00937B24">
        <w:t>. listopada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</w:t>
      </w:r>
      <w:r w:rsidR="003447D0">
        <w:t>823</w:t>
      </w:r>
      <w:r w:rsidR="00407020">
        <w:t xml:space="preserve"> od </w:t>
      </w:r>
      <w:r w:rsidR="003447D0">
        <w:t>25</w:t>
      </w:r>
      <w:r w:rsidR="00937B24">
        <w:t>. listopada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3447D0">
        <w:t>TOMENA j.d.o.o. za trgovinu i usluge Valpovo, Vijanac 107. brigade HV 2, OIB: 96650592073, MBS: 030145510.</w:t>
      </w:r>
      <w:r w:rsidR="00075207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BB43E5">
        <w:t>6. studenoga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BB43E5">
        <w:t>16</w:t>
      </w:r>
      <w:r w:rsidR="001B7D80">
        <w:t>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3447D0">
        <w:t>19</w:t>
      </w:r>
      <w:r w:rsidR="009364F3">
        <w:t>/2018 od</w:t>
      </w:r>
      <w:r w:rsidR="001B7D80">
        <w:t xml:space="preserve"> </w:t>
      </w:r>
      <w:r w:rsidR="00BB43E5">
        <w:t>1</w:t>
      </w:r>
      <w:r w:rsidR="003447D0">
        <w:t>5</w:t>
      </w:r>
      <w:r w:rsidR="001B7D80">
        <w:t>. studenoga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</w:t>
      </w:r>
      <w:r>
        <w:lastRenderedPageBreak/>
        <w:t xml:space="preserve">tražbinu u iznosu od </w:t>
      </w:r>
      <w:r w:rsidR="003447D0">
        <w:t>9.434,62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BB43E5">
        <w:t>13. studeni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BB43E5">
        <w:t xml:space="preserve"> 13. studenoga</w:t>
      </w:r>
      <w:r w:rsidR="00390147">
        <w:t xml:space="preserve">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5A3454">
        <w:t>39</w:t>
      </w:r>
      <w:r>
        <w:t xml:space="preserve"> dan</w:t>
      </w:r>
      <w:r w:rsidR="001B7D80">
        <w:t>a</w:t>
      </w:r>
      <w:r w:rsidR="00EB63AE">
        <w:t xml:space="preserve"> u iznosu od </w:t>
      </w:r>
      <w:r w:rsidR="005A3454">
        <w:t>16.211,43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BB43E5">
        <w:rPr>
          <w:rFonts w:eastAsia="Calibri"/>
          <w:lang w:eastAsia="en-US"/>
        </w:rPr>
        <w:t>27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21409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260BE">
        <w:tab/>
      </w:r>
      <w:r w:rsidR="003260BE"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409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4A72D2">
      <w:t>2</w:t>
    </w:r>
    <w:r w:rsidR="005A3454">
      <w:t>35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B7D80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1409"/>
    <w:rsid w:val="003241D0"/>
    <w:rsid w:val="003260BE"/>
    <w:rsid w:val="003276D7"/>
    <w:rsid w:val="00342079"/>
    <w:rsid w:val="003447D0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A72D2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A3454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36F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43E5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1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214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14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4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4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1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214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14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4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4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St-1235/2018</izvorni_sadrzaj>
    <derivirana_varijabla naziv="DomainObject.Predmet.OznakaBroj_1">St-1235/2018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TOMENA j.d.o.o. za trgovinu i usluge</izvorni_sadrzaj>
    <derivirana_varijabla naziv="DomainObject.Predmet.ProtustrankaFormated_1">  TOMENA j.d.o.o. za trgovinu i usluge</derivirana_varijabla>
  </DomainObject.Predmet.ProtustrankaFormated>
  <DomainObject.Predmet.ProtustrankaFormatedOIB>
    <izvorni_sadrzaj>  TOMENA j.d.o.o. za trgovinu i usluge, OIB 96650592073</izvorni_sadrzaj>
    <derivirana_varijabla naziv="DomainObject.Predmet.ProtustrankaFormatedOIB_1">  TOMENA j.d.o.o. za trgovinu i usluge, OIB 96650592073</derivirana_varijabla>
  </DomainObject.Predmet.ProtustrankaFormatedOIB>
  <DomainObject.Predmet.ProtustrankaFormatedWithAdress>
    <izvorni_sadrzaj> TOMENA j.d.o.o. za trgovinu i usluge, Vijenac 107. brigade HV 2, 31550 Valpovo</izvorni_sadrzaj>
    <derivirana_varijabla naziv="DomainObject.Predmet.ProtustrankaFormatedWithAdress_1"> TOMENA j.d.o.o. za trgovinu i usluge, Vijenac 107. brigade HV 2, 31550 Valpovo</derivirana_varijabla>
  </DomainObject.Predmet.ProtustrankaFormatedWithAdress>
  <DomainObject.Predmet.ProtustrankaFormatedWithAdressOIB>
    <izvorni_sadrzaj> TOMENA j.d.o.o. za trgovinu i usluge, OIB 96650592073, Vijenac 107. brigade HV 2, 31550 Valpovo</izvorni_sadrzaj>
    <derivirana_varijabla naziv="DomainObject.Predmet.ProtustrankaFormatedWithAdressOIB_1"> TOMENA j.d.o.o. za trgovinu i usluge, OIB 96650592073, Vijenac 107. brigade HV 2, 31550 Valpovo</derivirana_varijabla>
  </DomainObject.Predmet.ProtustrankaFormatedWithAdressOIB>
  <DomainObject.Predmet.ProtustrankaWithAdress>
    <izvorni_sadrzaj>TOMENA j.d.o.o. za trgovinu i usluge Vijenac 107. brigade HV 2, 31550 Valpovo</izvorni_sadrzaj>
    <derivirana_varijabla naziv="DomainObject.Predmet.ProtustrankaWithAdress_1">TOMENA j.d.o.o. za trgovinu i usluge Vijenac 107. brigade HV 2, 31550 Valpovo</derivirana_varijabla>
  </DomainObject.Predmet.ProtustrankaWithAdress>
  <DomainObject.Predmet.ProtustrankaWithAdressOIB>
    <izvorni_sadrzaj>TOMENA j.d.o.o. za trgovinu i usluge, OIB 96650592073, Vijenac 107. brigade HV 2, 31550 Valpovo</izvorni_sadrzaj>
    <derivirana_varijabla naziv="DomainObject.Predmet.ProtustrankaWithAdressOIB_1">TOMENA j.d.o.o. za trgovinu i usluge, OIB 96650592073, Vijenac 107. brigade HV 2, 31550 Valpovo</derivirana_varijabla>
  </DomainObject.Predmet.ProtustrankaWithAdressOIB>
  <DomainObject.Predmet.ProtustrankaNazivFormated>
    <izvorni_sadrzaj>TOMENA j.d.o.o. za trgovinu i usluge</izvorni_sadrzaj>
    <derivirana_varijabla naziv="DomainObject.Predmet.ProtustrankaNazivFormated_1">TOMENA j.d.o.o. za trgovinu i usluge</derivirana_varijabla>
  </DomainObject.Predmet.ProtustrankaNazivFormated>
  <DomainObject.Predmet.ProtustrankaNazivFormatedOIB>
    <izvorni_sadrzaj>TOMENA j.d.o.o. za trgovinu i usluge, OIB 96650592073</izvorni_sadrzaj>
    <derivirana_varijabla naziv="DomainObject.Predmet.ProtustrankaNazivFormatedOIB_1">TOMENA j.d.o.o. za trgovinu i usluge, OIB 96650592073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TOMENA j.d.o.o. za trgovinu i usluge</item>
    </izvorni_sadrzaj>
    <derivirana_varijabla naziv="DomainObject.Predmet.ProtuStrankaListFormated_1">
      <item>TOMENA j.d.o.o. za trgovinu i usluge</item>
    </derivirana_varijabla>
  </DomainObject.Predmet.ProtuStrankaListFormated>
  <DomainObject.Predmet.ProtuStrankaListFormatedOIB>
    <izvorni_sadrzaj>
      <item>TOMENA j.d.o.o. za trgovinu i usluge, OIB 96650592073</item>
    </izvorni_sadrzaj>
    <derivirana_varijabla naziv="DomainObject.Predmet.ProtuStrankaListFormatedOIB_1">
      <item>TOMENA j.d.o.o. za trgovinu i usluge, OIB 96650592073</item>
    </derivirana_varijabla>
  </DomainObject.Predmet.ProtuStrankaListFormatedOIB>
  <DomainObject.Predmet.ProtuStrankaListFormatedWithAdress>
    <izvorni_sadrzaj>
      <item>TOMENA j.d.o.o. za trgovinu i usluge, Vijenac 107. brigade HV 2, 31550 Valpovo</item>
    </izvorni_sadrzaj>
    <derivirana_varijabla naziv="DomainObject.Predmet.ProtuStrankaListFormatedWithAdress_1">
      <item>TOMENA j.d.o.o. za trgovinu i usluge, Vijenac 107. brigade HV 2, 31550 Valpovo</item>
    </derivirana_varijabla>
  </DomainObject.Predmet.ProtuStrankaListFormatedWithAdress>
  <DomainObject.Predmet.ProtuStrankaListFormatedWithAdressOIB>
    <izvorni_sadrzaj>
      <item>TOMENA j.d.o.o. za trgovinu i usluge, OIB 96650592073, Vijenac 107. brigade HV 2, 31550 Valpovo</item>
    </izvorni_sadrzaj>
    <derivirana_varijabla naziv="DomainObject.Predmet.ProtuStrankaListFormatedWithAdressOIB_1">
      <item>TOMENA j.d.o.o. za trgovinu i usluge, OIB 96650592073, Vijenac 107. brigade HV 2, 31550 Valpovo</item>
    </derivirana_varijabla>
  </DomainObject.Predmet.ProtuStrankaListFormatedWithAdressOIB>
  <DomainObject.Predmet.ProtuStrankaListNazivFormated>
    <izvorni_sadrzaj>
      <item>TOMENA j.d.o.o. za trgovinu i usluge</item>
    </izvorni_sadrzaj>
    <derivirana_varijabla naziv="DomainObject.Predmet.ProtuStrankaListNazivFormated_1">
      <item>TOMENA j.d.o.o. za trgovinu i usluge</item>
    </derivirana_varijabla>
  </DomainObject.Predmet.ProtuStrankaListNazivFormated>
  <DomainObject.Predmet.ProtuStrankaListNazivFormatedOIB>
    <izvorni_sadrzaj>
      <item>TOMENA j.d.o.o. za trgovinu i usluge, OIB 96650592073</item>
    </izvorni_sadrzaj>
    <derivirana_varijabla naziv="DomainObject.Predmet.ProtuStrankaListNazivFormatedOIB_1">
      <item>TOMENA j.d.o.o. za trgovinu i usluge, OIB 96650592073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TOMENA j.d.o.o. za trgovinu i usluge</izvorni_sadrzaj>
    <derivirana_varijabla naziv="DomainObject.Predmet.ProtustrankaIDrugi_1">TOMENA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TOMENA j.d.o.o. za trgovinu i usluge, OIB 96650592073, Vijenac 107. brigade HV 2, 31550 Valpovo</izvorni_sadrzaj>
    <derivirana_varijabla naziv="DomainObject.Predmet.ProtustrankaIDrugiAdressOIB_1">TOMENA j.d.o.o. za trgovinu i usluge, OIB 96650592073, Vijenac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TOMENA j.d.o.o. za trgovinu i usluge</item>
    </izvorni_sadrzaj>
    <derivirana_varijabla naziv="DomainObject.Predmet.SudioniciListNaziv_1">
      <item>FINA RC OSIJEK</item>
      <item>TOMENA j.d.o.o. za trgovinu i usluge</item>
    </derivirana_varijabla>
  </DomainObject.Predmet.SudioniciListNaziv>
  <DomainObject.Predmet.SudioniciListAdressOIB>
    <izvorni_sadrzaj>
      <item>FINA RC OSIJEK, OIB 85821130368</item>
      <item>TOMENA j.d.o.o. za trgovinu i usluge, OIB 96650592073, Vijenac 107. brigade HV 2,31550 Valpovo</item>
    </izvorni_sadrzaj>
    <derivirana_varijabla naziv="DomainObject.Predmet.SudioniciListAdressOIB_1">
      <item>FINA RC OSIJEK, OIB 85821130368</item>
      <item>TOMENA j.d.o.o. za trgovinu i usluge, OIB 96650592073, Vijenac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96650592073</item>
    </izvorni_sadrzaj>
    <derivirana_varijabla naziv="DomainObject.Predmet.SudioniciListNazivOIB_1">
      <item>, OIB 85821130368</item>
      <item>, OIB 96650592073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43F83-3688-49D8-892A-EE12A7FB6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3236</properties:Characters>
  <properties:Lines>85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2018-11-27T08:41:00Z</dcterms:created>
  <dc:creator>Korisnik</dc:creator>
  <cp:lastModifiedBy>Ljiljana Floršić</cp:lastModifiedBy>
  <cp:lastPrinted>2018-11-08T07:55:00Z</cp:lastPrinted>
  <dcterms:modified xmlns:xsi="http://www.w3.org/2001/XMLSchema-instance" xsi:type="dcterms:W3CDTF">2018-11-27T08:42:00Z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(St-1235-18 -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