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9049" w14:paraId="b2f904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A3CC1">
        <w:rPr>
          <w:rFonts w:hAnsi="Times New Roman" w:ascii="Times New Roman"/>
          <w:lang w:val="hr-HR"/>
        </w:rPr>
        <w:t>977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7D5BB6" w:rsidP="007D5BB6" w:rsidR="007D5BB6" w:rsidRPr="007D5BB6">
      <w:pPr>
        <w:jc w:val="center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B15CD">
        <w:rPr>
          <w:rFonts w:hAnsi="Times New Roman" w:ascii="Times New Roman"/>
          <w:szCs w:val="24"/>
          <w:lang w:val="hr-HR"/>
        </w:rPr>
        <w:t>Kulturno-zabavna i humorističko-satirična karnevalska udruga Karneval, Makarska, Don Mihovila Pavlinovića 1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4B15CD">
        <w:rPr>
          <w:rFonts w:hAnsi="Times New Roman" w:ascii="Times New Roman"/>
          <w:szCs w:val="24"/>
          <w:lang w:val="hr-HR"/>
        </w:rPr>
        <w:t>67798022932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B15CD" w:rsidRPr="004B15CD">
        <w:rPr>
          <w:rFonts w:hAnsi="Times New Roman" w:ascii="Times New Roman"/>
          <w:szCs w:val="24"/>
          <w:lang w:val="en-GB"/>
        </w:rPr>
        <w:t>Kulturno-zabavna i humorističko-satirična karnevalska udruga Karneval, Makarska, Don Mihovila Pavlinovića 1, OIB: 67798022932</w:t>
      </w:r>
      <w:r w:rsidR="004B15CD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060363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060363">
        <w:rPr>
          <w:rFonts w:hAnsi="Times New Roman" w:ascii="Times New Roman"/>
          <w:szCs w:val="24"/>
          <w:highlight w:val="green"/>
        </w:rPr>
        <w:t>32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060363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060363" w:rsidRPr="00060363">
        <w:rPr>
          <w:rFonts w:hAnsi="Times New Roman" w:ascii="Times New Roman"/>
        </w:rPr>
        <w:t>Ivan Gjurašić, dipl. pravnik iz Zagreba, Petrinjska 28, OIB: 66025260916</w:t>
      </w:r>
      <w:r w:rsidR="00060363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6D3B6A" w:rsidR="006D3B6A" w:rsidRPr="004B15CD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B15CD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4B15CD">
        <w:rPr>
          <w:rFonts w:hAnsi="Times New Roman" w:ascii="Times New Roman"/>
          <w:szCs w:val="24"/>
          <w:lang w:val="hr-HR"/>
        </w:rPr>
        <w:t xml:space="preserve">skraćeni </w:t>
      </w:r>
      <w:r w:rsidRPr="004B15CD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4B15CD">
        <w:rPr>
          <w:rFonts w:hAnsi="Times New Roman" w:ascii="Times New Roman"/>
          <w:szCs w:val="24"/>
        </w:rPr>
        <w:t xml:space="preserve"> </w:t>
      </w:r>
      <w:r w:rsidR="004B15CD" w:rsidRPr="004B15CD">
        <w:rPr>
          <w:rFonts w:hAnsi="Times New Roman" w:ascii="Times New Roman"/>
          <w:szCs w:val="24"/>
        </w:rPr>
        <w:t xml:space="preserve">Kulturno-zabavna i humorističko-satirična karnevalska udruga Karneval, Makarska, Don Mihovila Pavlinovića 1, OIB: 67798022932. </w:t>
      </w:r>
    </w:p>
    <w:p w:rsidRDefault="004B15CD" w:rsidP="004B15CD" w:rsidR="004B15CD" w:rsidRPr="004B15CD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D3B6A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6D3B6A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D3B6A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DNA: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 xml:space="preserve">2.) Dužnik 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3.) ŽDO Split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6.) Porezna uprava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7.) Stečajnom upravitelju</w:t>
      </w:r>
    </w:p>
    <w:p w:rsidRDefault="007D5BB6" w:rsidP="007D5BB6" w:rsidR="007D5BB6" w:rsidRPr="007D5BB6">
      <w:pPr>
        <w:jc w:val="both"/>
        <w:rPr>
          <w:rFonts w:hAnsi="Times New Roman" w:ascii="Times New Roman"/>
          <w:szCs w:val="24"/>
          <w:lang w:val="hr-HR"/>
        </w:rPr>
      </w:pPr>
      <w:r w:rsidRPr="007D5BB6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0363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744B4"/>
    <w:rsid w:val="00427140"/>
    <w:rsid w:val="0044615C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D5BB6"/>
    <w:rsid w:val="007F1131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D1241A"/>
    <w:rsid w:val="00D34EE9"/>
    <w:rsid w:val="00D52BCD"/>
    <w:rsid w:val="00D62B99"/>
    <w:rsid w:val="00D97EE9"/>
    <w:rsid w:val="00DD67A1"/>
    <w:rsid w:val="00E14AF3"/>
    <w:rsid w:val="00E45B66"/>
    <w:rsid w:val="00E50504"/>
    <w:rsid w:val="00E81F23"/>
    <w:rsid w:val="00E82219"/>
    <w:rsid w:val="00EA4372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5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B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5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B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Kulturno-zabavna i humorističko-satirična-karnevalska udruga "Karneval"</izvorni_sadrzaj>
    <derivirana_varijabla naziv="DomainObject.Predmet.ProtustrankaFormated_1">  Kulturno-zabavna i humorističko-satirična-karnevalska udruga "Karneval"</derivirana_varijabla>
  </DomainObject.Predmet.ProtustrankaFormated>
  <DomainObject.Predmet.ProtustrankaFormatedOIB>
    <izvorni_sadrzaj>  Kulturno-zabavna i humorističko-satirična-karnevalska udruga "Karneval", OIB 67798022932</izvorni_sadrzaj>
    <derivirana_varijabla naziv="DomainObject.Predmet.ProtustrankaFormatedOIB_1">  Kulturno-zabavna i humorističko-satirična-karnevalska udruga "Karneval", OIB 67798022932</derivirana_varijabla>
  </DomainObject.Predmet.ProtustrankaFormatedOIB>
  <DomainObject.Predmet.ProtustrankaFormatedWithAdress>
    <izvorni_sadrzaj> Kulturno-zabavna i humorističko-satirična-karnevalska udruga "Karneval", Don Mihovila Pavlinovića 1, 21300 Makarska</izvorni_sadrzaj>
    <derivirana_varijabla naziv="DomainObject.Predmet.ProtustrankaFormatedWithAdress_1"> Kulturno-zabavna i humorističko-satirična-karnevalska udruga "Karneval", Don Mihovila Pavlinovića 1, 21300 Makarska</derivirana_varijabla>
  </DomainObject.Predmet.ProtustrankaFormatedWithAdress>
  <DomainObject.Predmet.ProtustrankaFormatedWithAdressOIB>
    <izvorni_sadrzaj> Kulturno-zabavna i humorističko-satirična-karnevalska udruga "Karneval", OIB 67798022932, Don Mihovila Pavlinovića 1, 21300 Makarska</izvorni_sadrzaj>
    <derivirana_varijabla naziv="DomainObject.Predmet.ProtustrankaFormatedWithAdressOIB_1"> Kulturno-zabavna i humorističko-satirična-karnevalska udruga "Karneval", OIB 67798022932, Don Mihovila Pavlinovića 1, 21300 Makarska</derivirana_varijabla>
  </DomainObject.Predmet.ProtustrankaFormatedWithAdressOIB>
  <DomainObject.Predmet.ProtustrankaWithAdress>
    <izvorni_sadrzaj>Kulturno-zabavna i humorističko-satirična-karnevalska udruga "Karneval" Don Mihovila Pavlinovića 1, 21300 Makarska</izvorni_sadrzaj>
    <derivirana_varijabla naziv="DomainObject.Predmet.ProtustrankaWithAdress_1">Kulturno-zabavna i humorističko-satirična-karnevalska udruga "Karneval" Don Mihovila Pavlinovića 1, 21300 Makarska</derivirana_varijabla>
  </DomainObject.Predmet.ProtustrankaWithAdress>
  <DomainObject.Predmet.ProtustrankaWithAdressOIB>
    <izvorni_sadrzaj>Kulturno-zabavna i humorističko-satirična-karnevalska udruga "Karneval", OIB 67798022932, Don Mihovila Pavlinovića 1, 21300 Makarska</izvorni_sadrzaj>
    <derivirana_varijabla naziv="DomainObject.Predmet.ProtustrankaWithAdressOIB_1">Kulturno-zabavna i humorističko-satirična-karnevalska udruga "Karneval", OIB 67798022932, Don Mihovila Pavlinovića 1, 21300 Makarska</derivirana_varijabla>
  </DomainObject.Predmet.ProtustrankaWithAdressOIB>
  <DomainObject.Predmet.ProtustrankaNazivFormated>
    <izvorni_sadrzaj>Kulturno-zabavna i humorističko-satirična-karnevalska udruga "Karneval"</izvorni_sadrzaj>
    <derivirana_varijabla naziv="DomainObject.Predmet.ProtustrankaNazivFormated_1">Kulturno-zabavna i humorističko-satirična-karnevalska udruga "Karneval"</derivirana_varijabla>
  </DomainObject.Predmet.ProtustrankaNazivFormated>
  <DomainObject.Predmet.ProtustrankaNazivFormatedOIB>
    <izvorni_sadrzaj>Kulturno-zabavna i humorističko-satirična-karnevalska udruga "Karneval", OIB 67798022932</izvorni_sadrzaj>
    <derivirana_varijabla naziv="DomainObject.Predmet.ProtustrankaNazivFormatedOIB_1">Kulturno-zabavna i humorističko-satirična-karnevalska udruga "Karneval", OIB 67798022932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101686.00</izvorni_sadrzaj>
    <derivirana_varijabla naziv="DomainObject.Predmet.TrenutnaVrijednost_1">101686.00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Kulturno-zabavna i humorističko-satirična-karnevalska udruga "Karneval"</item>
    </izvorni_sadrzaj>
    <derivirana_varijabla naziv="DomainObject.Predmet.ProtuStrankaListFormated_1">
      <item>Kulturno-zabavna i humorističko-satirična-karnevalska udruga "Karneval"</item>
    </derivirana_varijabla>
  </DomainObject.Predmet.ProtuStrankaListFormated>
  <DomainObject.Predmet.ProtuStrankaListFormatedOIB>
    <izvorni_sadrzaj>
      <item>Kulturno-zabavna i humorističko-satirična-karnevalska udruga "Karneval", OIB 67798022932</item>
    </izvorni_sadrzaj>
    <derivirana_varijabla naziv="DomainObject.Predmet.ProtuStrankaListFormatedOIB_1">
      <item>Kulturno-zabavna i humorističko-satirična-karnevalska udruga "Karneval", OIB 67798022932</item>
    </derivirana_varijabla>
  </DomainObject.Predmet.ProtuStrankaListFormatedOIB>
  <DomainObject.Predmet.ProtuStrankaListFormatedWithAdress>
    <izvorni_sadrzaj>
      <item>Kulturno-zabavna i humorističko-satirična-karnevalska udruga "Karneval", Don Mihovila Pavlinovića 1, 21300 Makarska</item>
    </izvorni_sadrzaj>
    <derivirana_varijabla naziv="DomainObject.Predmet.ProtuStrankaListFormatedWithAdress_1">
      <item>Kulturno-zabavna i humorističko-satirična-karnevalska udruga "Karneval", Don Mihovila Pavlinovića 1, 21300 Makarska</item>
    </derivirana_varijabla>
  </DomainObject.Predmet.ProtuStrankaListFormatedWithAdress>
  <DomainObject.Predmet.ProtuStrankaListFormatedWithAdressOIB>
    <izvorni_sadrzaj>
      <item>Kulturno-zabavna i humorističko-satirična-karnevalska udruga "Karneval", OIB 67798022932, Don Mihovila Pavlinovića 1, 21300 Makarska</item>
    </izvorni_sadrzaj>
    <derivirana_varijabla naziv="DomainObject.Predmet.ProtuStrankaListFormatedWithAdressOIB_1">
      <item>Kulturno-zabavna i humorističko-satirična-karnevalska udruga "Karneval", OIB 67798022932, Don Mihovila Pavlinovića 1, 21300 Makarska</item>
    </derivirana_varijabla>
  </DomainObject.Predmet.ProtuStrankaListFormatedWithAdressOIB>
  <DomainObject.Predmet.ProtuStrankaListNazivFormated>
    <izvorni_sadrzaj>
      <item>Kulturno-zabavna i humorističko-satirična-karnevalska udruga "Karneval"</item>
    </izvorni_sadrzaj>
    <derivirana_varijabla naziv="DomainObject.Predmet.ProtuStrankaListNazivFormated_1">
      <item>Kulturno-zabavna i humorističko-satirična-karnevalska udruga "Karneval"</item>
    </derivirana_varijabla>
  </DomainObject.Predmet.ProtuStrankaListNazivFormated>
  <DomainObject.Predmet.ProtuStrankaListNazivFormatedOIB>
    <izvorni_sadrzaj>
      <item>Kulturno-zabavna i humorističko-satirična-karnevalska udruga "Karneval", OIB 67798022932</item>
    </izvorni_sadrzaj>
    <derivirana_varijabla naziv="DomainObject.Predmet.ProtuStrankaListNazivFormatedOIB_1">
      <item>Kulturno-zabavna i humorističko-satirična-karnevalska udruga "Karneval", OIB 67798022932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Kulturno-zabavna i humorističko-satirična-karnevalska udruga "Karneval"</izvorni_sadrzaj>
    <derivirana_varijabla naziv="DomainObject.Predmet.ProtustrankaIDrugi_1">Kulturno-zabavna i humorističko-satirična-karnevalska udruga "Karneval"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Kulturno-zabavna i humorističko-satirična-karnevalska udruga "Karneval", OIB 67798022932, Don Mihovila Pavlinovića 1, 21300 Makarska</izvorni_sadrzaj>
    <derivirana_varijabla naziv="DomainObject.Predmet.ProtustrankaIDrugiAdressOIB_1">Kulturno-zabavna i humorističko-satirična-karnevalska udruga "Karneval", OIB 67798022932, Don Mihovila Pavlinovića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Kulturno-zabavna i humorističko-satirična-karnevalska udruga "Karneval"</item>
      <item>FINANCIJSKA AGENCIJA, RC SPLIT</item>
    </izvorni_sadrzaj>
    <derivirana_varijabla naziv="DomainObject.Predmet.SudioniciListNaziv_1">
      <item>Kulturno-zabavna i humorističko-satirična-karnevalska udruga "Karneval"</item>
      <item>FINANCIJSKA AGENCIJA, RC SPLIT</item>
    </derivirana_varijabla>
  </DomainObject.Predmet.SudioniciListNaziv>
  <DomainObject.Predmet.SudioniciListAdressOIB>
    <izvorni_sadrzaj>
      <item>Kulturno-zabavna i humorističko-satirična-karnevalska udruga "Karneval", OIB 67798022932, Don Mihovila Pavlinovića 1,21300 Makarska</item>
      <item>FINANCIJSKA AGENCIJA, RC SPLIT, OIB 85821130368, Mažuranićevo šetalište 24 b,21000 Split</item>
    </izvorni_sadrzaj>
    <derivirana_varijabla naziv="DomainObject.Predmet.SudioniciListAdressOIB_1">
      <item>Kulturno-zabavna i humorističko-satirična-karnevalska udruga "Karneval", OIB 67798022932, Don Mihovila Pavlinovića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67798022932</item>
      <item>, OIB 85821130368</item>
    </izvorni_sadrzaj>
    <derivirana_varijabla naziv="DomainObject.Predmet.SudioniciListNazivOIB_1">
      <item>, OIB 67798022932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3349</properties:Characters>
  <properties:Lines>103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2015-12-30T09:32:00Z</dcterms:created>
  <dc:creator>Lari Glavaš</dc:creator>
  <cp:lastModifiedBy>Lari Glavaš</cp:lastModifiedBy>
  <cp:lastPrinted>2015-12-30T09:32:00Z</cp:lastPrinted>
  <dcterms:modified xmlns:xsi="http://www.w3.org/2001/XMLSchema-instance" xsi:type="dcterms:W3CDTF">2015-12-30T09:33:00Z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