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bf09" w14:paraId="081bf09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3253C">
        <w:rPr>
          <w:color w:val="000000"/>
        </w:rPr>
        <w:t>G.P.M. d.o.o.</w:t>
      </w:r>
      <w:r w:rsidR="00D60B57">
        <w:rPr>
          <w:color w:val="000000"/>
        </w:rPr>
        <w:t>,</w:t>
      </w:r>
      <w:r w:rsidR="0033253C">
        <w:rPr>
          <w:color w:val="000000"/>
        </w:rPr>
        <w:t xml:space="preserve"> Pod Kosom 35B, Split, OIB: 13611775261</w:t>
      </w:r>
      <w:r w:rsidR="005A4641">
        <w:rPr>
          <w:lang w:val="hr-HR"/>
        </w:rPr>
        <w:t xml:space="preserve">, dana </w:t>
      </w:r>
      <w:r w:rsidR="00A9302A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A9302A">
        <w:rPr>
          <w:color w:val="000000"/>
        </w:rPr>
        <w:t xml:space="preserve">G.P.M. d.o.o., </w:t>
      </w:r>
      <w:r w:rsidR="0033253C">
        <w:rPr>
          <w:color w:val="000000"/>
        </w:rPr>
        <w:t>Pod Kosom 35B, Split, OIB: 13611775261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33253C">
        <w:rPr>
          <w:color w:val="000000"/>
        </w:rPr>
        <w:t>G.P.M. d.o.o.</w:t>
      </w:r>
      <w:r w:rsidR="00D60B57">
        <w:rPr>
          <w:color w:val="000000"/>
        </w:rPr>
        <w:t>,</w:t>
      </w:r>
      <w:r w:rsidR="0033253C">
        <w:rPr>
          <w:color w:val="000000"/>
        </w:rPr>
        <w:t xml:space="preserve"> Pod Kosom 35B, Split, OIB: 13611775261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A9302A">
        <w:rPr>
          <w:lang w:val="hr-HR"/>
        </w:rPr>
        <w:t>,</w:t>
      </w:r>
      <w:r>
        <w:rPr>
          <w:lang w:val="hr-HR"/>
        </w:rPr>
        <w:t xml:space="preserve"> dakle</w:t>
      </w:r>
      <w:r w:rsidR="00A9302A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9302A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C06" w:rsidP="003734BE" w:rsidR="00E34C06">
      <w:r>
        <w:separator/>
      </w:r>
    </w:p>
  </w:endnote>
  <w:endnote w:id="0" w:type="continuationSeparator">
    <w:p w:rsidRDefault="00E34C06" w:rsidP="003734BE" w:rsidR="00E34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C06" w:rsidP="003734BE" w:rsidR="00E34C06">
      <w:r>
        <w:separator/>
      </w:r>
    </w:p>
  </w:footnote>
  <w:footnote w:id="0" w:type="continuationSeparator">
    <w:p w:rsidRDefault="00E34C06" w:rsidP="003734BE" w:rsidR="00E34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A48DB" w:rsidRPr="001A48D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33253C">
      <w:t>414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33253C">
      <w:t>414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2AEB"/>
    <w:rsid w:val="000666DB"/>
    <w:rsid w:val="00092A4A"/>
    <w:rsid w:val="00094B4F"/>
    <w:rsid w:val="0009757B"/>
    <w:rsid w:val="001042E3"/>
    <w:rsid w:val="00106A8C"/>
    <w:rsid w:val="00110325"/>
    <w:rsid w:val="00133015"/>
    <w:rsid w:val="00160774"/>
    <w:rsid w:val="001A48DB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D048F"/>
    <w:rsid w:val="0033253C"/>
    <w:rsid w:val="003734BE"/>
    <w:rsid w:val="00382327"/>
    <w:rsid w:val="003855E7"/>
    <w:rsid w:val="003929B4"/>
    <w:rsid w:val="003D477F"/>
    <w:rsid w:val="003F4C57"/>
    <w:rsid w:val="00403F01"/>
    <w:rsid w:val="004171B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302A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60B57"/>
    <w:rsid w:val="00D74C99"/>
    <w:rsid w:val="00D74CEE"/>
    <w:rsid w:val="00D9195C"/>
    <w:rsid w:val="00DB6323"/>
    <w:rsid w:val="00DD50D1"/>
    <w:rsid w:val="00DE6DCF"/>
    <w:rsid w:val="00E14AE2"/>
    <w:rsid w:val="00E34C06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St-414/2015</izvorni_sadrzaj>
    <derivirana_varijabla naziv="DomainObject.Predmet.OznakaBroj_1">St-414/2015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G.P.M. d.o.o. za trgovinu i građenje</izvorni_sadrzaj>
    <derivirana_varijabla naziv="DomainObject.Predmet.ProtustrankaFormated_1">  G.P.M. d.o.o. za trgovinu i građenje</derivirana_varijabla>
  </DomainObject.Predmet.ProtustrankaFormated>
  <DomainObject.Predmet.ProtustrankaFormatedOIB>
    <izvorni_sadrzaj>  G.P.M. d.o.o. za trgovinu i građenje, OIB 13611775261</izvorni_sadrzaj>
    <derivirana_varijabla naziv="DomainObject.Predmet.ProtustrankaFormatedOIB_1">  G.P.M. d.o.o. za trgovinu i građenje, OIB 13611775261</derivirana_varijabla>
  </DomainObject.Predmet.ProtustrankaFormatedOIB>
  <DomainObject.Predmet.ProtustrankaFormatedWithAdress>
    <izvorni_sadrzaj> G.P.M. d.o.o. za trgovinu i građenje, Pod Kosom 35/B, 21000 Split</izvorni_sadrzaj>
    <derivirana_varijabla naziv="DomainObject.Predmet.ProtustrankaFormatedWithAdress_1"> G.P.M. d.o.o. za trgovinu i građenje, Pod Kosom 35/B, 21000 Split</derivirana_varijabla>
  </DomainObject.Predmet.ProtustrankaFormatedWithAdress>
  <DomainObject.Predmet.ProtustrankaFormatedWithAdressOIB>
    <izvorni_sadrzaj> G.P.M. d.o.o. za trgovinu i građenje, OIB 13611775261, Pod Kosom 35/B, 21000 Split</izvorni_sadrzaj>
    <derivirana_varijabla naziv="DomainObject.Predmet.ProtustrankaFormatedWithAdressOIB_1"> G.P.M. d.o.o. za trgovinu i građenje, OIB 13611775261, Pod Kosom 35/B, 21000 Split</derivirana_varijabla>
  </DomainObject.Predmet.ProtustrankaFormatedWithAdressOIB>
  <DomainObject.Predmet.ProtustrankaWithAdress>
    <izvorni_sadrzaj>G.P.M. d.o.o. za trgovinu i građenje Pod Kosom 35/B, 21000 Split</izvorni_sadrzaj>
    <derivirana_varijabla naziv="DomainObject.Predmet.ProtustrankaWithAdress_1">G.P.M. d.o.o. za trgovinu i građenje Pod Kosom 35/B, 21000 Split</derivirana_varijabla>
  </DomainObject.Predmet.ProtustrankaWithAdress>
  <DomainObject.Predmet.ProtustrankaWithAdressOIB>
    <izvorni_sadrzaj>G.P.M. d.o.o. za trgovinu i građenje, OIB 13611775261, Pod Kosom 35/B, 21000 Split</izvorni_sadrzaj>
    <derivirana_varijabla naziv="DomainObject.Predmet.ProtustrankaWithAdressOIB_1">G.P.M. d.o.o. za trgovinu i građenje, OIB 13611775261, Pod Kosom 35/B, 21000 Split</derivirana_varijabla>
  </DomainObject.Predmet.ProtustrankaWithAdressOIB>
  <DomainObject.Predmet.ProtustrankaNazivFormated>
    <izvorni_sadrzaj>G.P.M. d.o.o. za trgovinu i građenje</izvorni_sadrzaj>
    <derivirana_varijabla naziv="DomainObject.Predmet.ProtustrankaNazivFormated_1">G.P.M. d.o.o. za trgovinu i građenje</derivirana_varijabla>
  </DomainObject.Predmet.ProtustrankaNazivFormated>
  <DomainObject.Predmet.ProtustrankaNazivFormatedOIB>
    <izvorni_sadrzaj>G.P.M. d.o.o. za trgovinu i građenje, OIB 13611775261</izvorni_sadrzaj>
    <derivirana_varijabla naziv="DomainObject.Predmet.ProtustrankaNazivFormatedOIB_1">G.P.M. d.o.o. za trgovinu i građenje, OIB 13611775261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1626033.90</izvorni_sadrzaj>
    <derivirana_varijabla naziv="DomainObject.Predmet.TrenutnaVrijednost_1">1626033.90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G.P.M. d.o.o. za trgovinu i građenje</item>
    </izvorni_sadrzaj>
    <derivirana_varijabla naziv="DomainObject.Predmet.ProtuStrankaListFormated_1">
      <item>G.P.M. d.o.o. za trgovinu i građenje</item>
    </derivirana_varijabla>
  </DomainObject.Predmet.ProtuStrankaListFormated>
  <DomainObject.Predmet.ProtuStrankaListFormatedOIB>
    <izvorni_sadrzaj>
      <item>G.P.M. d.o.o. za trgovinu i građenje, OIB 13611775261</item>
    </izvorni_sadrzaj>
    <derivirana_varijabla naziv="DomainObject.Predmet.ProtuStrankaListFormatedOIB_1">
      <item>G.P.M. d.o.o. za trgovinu i građenje, OIB 13611775261</item>
    </derivirana_varijabla>
  </DomainObject.Predmet.ProtuStrankaListFormatedOIB>
  <DomainObject.Predmet.ProtuStrankaListFormatedWithAdress>
    <izvorni_sadrzaj>
      <item>G.P.M. d.o.o. za trgovinu i građenje, Pod Kosom 35/B, 21000 Split</item>
    </izvorni_sadrzaj>
    <derivirana_varijabla naziv="DomainObject.Predmet.ProtuStrankaListFormatedWithAdress_1">
      <item>G.P.M. d.o.o. za trgovinu i građenje, Pod Kosom 35/B, 21000 Split</item>
    </derivirana_varijabla>
  </DomainObject.Predmet.ProtuStrankaListFormatedWithAdress>
  <DomainObject.Predmet.ProtuStrankaListFormatedWithAdressOIB>
    <izvorni_sadrzaj>
      <item>G.P.M. d.o.o. za trgovinu i građenje, OIB 13611775261, Pod Kosom 35/B, 21000 Split</item>
    </izvorni_sadrzaj>
    <derivirana_varijabla naziv="DomainObject.Predmet.ProtuStrankaListFormatedWithAdressOIB_1">
      <item>G.P.M. d.o.o. za trgovinu i građenje, OIB 13611775261, Pod Kosom 35/B, 21000 Split</item>
    </derivirana_varijabla>
  </DomainObject.Predmet.ProtuStrankaListFormatedWithAdressOIB>
  <DomainObject.Predmet.ProtuStrankaListNazivFormated>
    <izvorni_sadrzaj>
      <item>G.P.M. d.o.o. za trgovinu i građenje</item>
    </izvorni_sadrzaj>
    <derivirana_varijabla naziv="DomainObject.Predmet.ProtuStrankaListNazivFormated_1">
      <item>G.P.M. d.o.o. za trgovinu i građenje</item>
    </derivirana_varijabla>
  </DomainObject.Predmet.ProtuStrankaListNazivFormated>
  <DomainObject.Predmet.ProtuStrankaListNazivFormatedOIB>
    <izvorni_sadrzaj>
      <item>G.P.M. d.o.o. za trgovinu i građenje, OIB 13611775261</item>
    </izvorni_sadrzaj>
    <derivirana_varijabla naziv="DomainObject.Predmet.ProtuStrankaListNazivFormatedOIB_1">
      <item>G.P.M. d.o.o. za trgovinu i građenje, OIB 13611775261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G.P.M. d.o.o. za trgovinu i građenje</izvorni_sadrzaj>
    <derivirana_varijabla naziv="DomainObject.Predmet.ProtustrankaIDrugi_1">G.P.M. d.o.o. za trgovinu i građenje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G.P.M. d.o.o. za trgovinu i građenje, OIB 13611775261, Pod Kosom 35/B, 21000 Split</izvorni_sadrzaj>
    <derivirana_varijabla naziv="DomainObject.Predmet.ProtustrankaIDrugiAdressOIB_1">G.P.M. d.o.o. za trgovinu i građenje, OIB 13611775261, Pod Kosom 35/B,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G.P.M. d.o.o. za trgovinu i građenje</item>
    </izvorni_sadrzaj>
    <derivirana_varijabla naziv="DomainObject.Predmet.SudioniciListNaziv_1">
      <item>FINA SPLIT</item>
      <item>G.P.M. d.o.o. za trgovinu i građenje</item>
    </derivirana_varijabla>
  </DomainObject.Predmet.SudioniciListNaziv>
  <DomainObject.Predmet.SudioniciListAdressOIB>
    <izvorni_sadrzaj>
      <item>FINA SPLIT, Mažuranićevo šetalište 24 b,21000 Split</item>
      <item>G.P.M. d.o.o. za trgovinu i građenje, OIB 13611775261, Pod Kosom 35/B,21000 Split</item>
    </izvorni_sadrzaj>
    <derivirana_varijabla naziv="DomainObject.Predmet.SudioniciListAdressOIB_1">
      <item>FINA SPLIT, Mažuranićevo šetalište 24 b,21000 Split</item>
      <item>G.P.M. d.o.o. za trgovinu i građenje, OIB 13611775261, Pod Kosom 35/B,21000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13611775261</item>
    </izvorni_sadrzaj>
    <derivirana_varijabla naziv="DomainObject.Predmet.SudioniciListNazivOIB_1">
      <item>, OIB null</item>
      <item>, OIB 13611775261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76389-1345-4279-A7F1-2613DCFCB9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732</properties:Words>
  <properties:Characters>3894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2015-12-21T11:39:00Z</dcterms:created>
  <dc:creator>wsadmin</dc:creator>
  <cp:lastModifiedBy>Katarina Mikulić</cp:lastModifiedBy>
  <cp:lastPrinted>2015-12-22T08:16:00Z</cp:lastPrinted>
  <dcterms:modified xmlns:xsi="http://www.w3.org/2001/XMLSchema-instance" xsi:type="dcterms:W3CDTF">2016-01-04T12:41:00Z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