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21f1" w14:paraId="5df21f1" w:rsidRDefault="00A27295" w:rsidP="00BA7DA1" w:rsidR="00A27295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1B0F94" w:rsidR="00D028CC" w:rsidRPr="004E340E">
      <w:pPr>
        <w:jc w:val="center"/>
      </w:pPr>
      <w:r w:rsidRPr="004E340E">
        <w:t>R E P U B L I K A  H R V A T S K A</w:t>
      </w:r>
    </w:p>
    <w:p w:rsidRDefault="005E5D90" w:rsidP="005371C4" w:rsidR="00451DD6">
      <w:pPr>
        <w:jc w:val="center"/>
      </w:pPr>
      <w:r w:rsidRPr="004E340E">
        <w:t>Z A K L J U Č A K</w:t>
      </w:r>
    </w:p>
    <w:p w:rsidRDefault="00691270" w:rsidP="005371C4" w:rsidR="00691270" w:rsidRPr="004E340E">
      <w:pPr>
        <w:jc w:val="center"/>
      </w:pP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1337D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337DD">
        <w:rPr>
          <w:rFonts w:hAnsi="Times New Roman" w:ascii="Times New Roman"/>
          <w:sz w:val="24"/>
          <w:szCs w:val="24"/>
        </w:rPr>
        <w:tab/>
      </w:r>
      <w:r w:rsidR="00451DD6" w:rsidRPr="001337DD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1337DD">
        <w:rPr>
          <w:rFonts w:hAnsi="Times New Roman" w:ascii="Times New Roman"/>
          <w:sz w:val="24"/>
          <w:szCs w:val="24"/>
        </w:rPr>
        <w:t>j sutkinji</w:t>
      </w:r>
      <w:r w:rsidR="00451DD6" w:rsidRPr="001337DD">
        <w:rPr>
          <w:rFonts w:hAnsi="Times New Roman" w:ascii="Times New Roman"/>
          <w:sz w:val="24"/>
          <w:szCs w:val="24"/>
        </w:rPr>
        <w:t xml:space="preserve"> Nadi Roso, </w:t>
      </w:r>
      <w:r w:rsidR="003F4073" w:rsidRPr="001337DD">
        <w:rPr>
          <w:rFonts w:hAnsi="Times New Roman" w:ascii="Times New Roman"/>
          <w:sz w:val="24"/>
          <w:szCs w:val="24"/>
        </w:rPr>
        <w:t xml:space="preserve">u stečajnom postupku nad </w:t>
      </w:r>
      <w:r w:rsidR="003F4073" w:rsidRPr="001E4324">
        <w:rPr>
          <w:rFonts w:hAnsi="Times New Roman" w:ascii="Times New Roman"/>
          <w:sz w:val="24"/>
          <w:szCs w:val="24"/>
        </w:rPr>
        <w:t>dužnikom</w:t>
      </w:r>
      <w:r w:rsidR="004E340E" w:rsidRPr="001E4324">
        <w:rPr>
          <w:rFonts w:hAnsi="Times New Roman" w:ascii="Times New Roman"/>
          <w:sz w:val="24"/>
          <w:szCs w:val="24"/>
        </w:rPr>
        <w:t xml:space="preserve">: </w:t>
      </w:r>
      <w:r w:rsidR="002735E2" w:rsidRPr="002735E2">
        <w:rPr>
          <w:rFonts w:hAnsi="Times New Roman" w:ascii="Times New Roman"/>
          <w:b/>
          <w:sz w:val="24"/>
          <w:szCs w:val="24"/>
        </w:rPr>
        <w:t>PARAISO BELJEVINA j.d.o.o.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2735E2" w:rsidRPr="002735E2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1E4324" w:rsidRPr="001E4324">
        <w:rPr>
          <w:rFonts w:hAnsi="Times New Roman" w:ascii="Times New Roman"/>
          <w:b/>
          <w:sz w:val="24"/>
          <w:szCs w:val="24"/>
        </w:rPr>
        <w:t xml:space="preserve">, </w:t>
      </w:r>
      <w:r w:rsidR="002735E2" w:rsidRPr="002735E2">
        <w:rPr>
          <w:rFonts w:hAnsi="Times New Roman" w:ascii="Times New Roman"/>
          <w:b/>
          <w:sz w:val="24"/>
          <w:szCs w:val="24"/>
        </w:rPr>
        <w:t>Zelena 21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OIB: </w:t>
      </w:r>
      <w:r w:rsidR="002735E2" w:rsidRPr="002735E2">
        <w:rPr>
          <w:rFonts w:hAnsi="Times New Roman" w:ascii="Times New Roman"/>
          <w:b/>
          <w:sz w:val="24"/>
          <w:szCs w:val="24"/>
        </w:rPr>
        <w:t>18974156673</w:t>
      </w:r>
      <w:r w:rsidR="001E4324" w:rsidRPr="001E4324">
        <w:rPr>
          <w:rFonts w:hAnsi="Times New Roman" w:ascii="Times New Roman"/>
          <w:b/>
          <w:sz w:val="24"/>
          <w:szCs w:val="24"/>
        </w:rPr>
        <w:t xml:space="preserve">, MBS: </w:t>
      </w:r>
      <w:r w:rsidR="002735E2" w:rsidRPr="002735E2">
        <w:rPr>
          <w:rFonts w:hAnsi="Times New Roman" w:ascii="Times New Roman"/>
          <w:b/>
          <w:sz w:val="24"/>
          <w:szCs w:val="24"/>
        </w:rPr>
        <w:t>030134404</w:t>
      </w:r>
      <w:r w:rsidR="001337DD" w:rsidRPr="001E4324">
        <w:rPr>
          <w:rFonts w:hAnsi="Times New Roman" w:ascii="Times New Roman"/>
          <w:b/>
          <w:sz w:val="24"/>
          <w:szCs w:val="24"/>
        </w:rPr>
        <w:t>,</w:t>
      </w:r>
      <w:r w:rsidR="003F4073" w:rsidRPr="001337DD">
        <w:rPr>
          <w:rFonts w:hAnsi="Times New Roman" w:ascii="Times New Roman"/>
          <w:sz w:val="24"/>
          <w:szCs w:val="24"/>
        </w:rPr>
        <w:t xml:space="preserve"> dana </w:t>
      </w:r>
      <w:r w:rsidR="004E340E" w:rsidRPr="001337DD">
        <w:rPr>
          <w:rFonts w:hAnsi="Times New Roman" w:ascii="Times New Roman"/>
          <w:sz w:val="24"/>
          <w:szCs w:val="24"/>
        </w:rPr>
        <w:t>20. rujna</w:t>
      </w:r>
      <w:r w:rsidR="003F4073" w:rsidRPr="001337DD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2735E2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2735E2" w:rsidRPr="002735E2">
        <w:t>Valentina Pribanić, OIB: 01305736726</w:t>
      </w:r>
      <w:r w:rsidR="003F4073" w:rsidRPr="003F4073">
        <w:t xml:space="preserve">, </w:t>
      </w:r>
      <w:r w:rsidR="002735E2" w:rsidRPr="002735E2">
        <w:t>Đurđenovac, Radnička 20</w:t>
      </w:r>
      <w:r w:rsidR="001337DD">
        <w:t>,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2735E2">
        <w:rPr>
          <w:b/>
        </w:rPr>
        <w:t xml:space="preserve">PARAISO BELJEVINA j.d.o.o., </w:t>
      </w:r>
      <w:proofErr w:type="spellStart"/>
      <w:r w:rsidR="002735E2">
        <w:rPr>
          <w:b/>
        </w:rPr>
        <w:t>Beljevina</w:t>
      </w:r>
      <w:proofErr w:type="spellEnd"/>
      <w:r w:rsidR="002735E2">
        <w:rPr>
          <w:b/>
        </w:rPr>
        <w:t>, Zelena 21, OIB: 18974156673, MBS: 030134404</w:t>
      </w:r>
      <w:r w:rsidR="001337DD">
        <w:rPr>
          <w:b/>
        </w:rPr>
        <w:t>,</w:t>
      </w:r>
      <w:r w:rsidR="004E340E" w:rsidRPr="00F52FE3">
        <w:rPr>
          <w:b/>
        </w:rPr>
        <w:t xml:space="preserve"> </w:t>
      </w:r>
      <w:r w:rsidR="00A80863">
        <w:t xml:space="preserve">te dodatni iznos predujma u iznosu od </w:t>
      </w:r>
      <w:r w:rsidR="002735E2">
        <w:rPr>
          <w:b/>
        </w:rPr>
        <w:t>3.5</w:t>
      </w:r>
      <w:r w:rsidR="00A80863" w:rsidRPr="00F52FE3">
        <w:rPr>
          <w:b/>
        </w:rPr>
        <w:t>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B57214">
        <w:rPr>
          <w:b/>
        </w:rPr>
        <w:t>16</w:t>
      </w:r>
      <w:r w:rsidR="002735E2">
        <w:rPr>
          <w:b/>
        </w:rPr>
        <w:t>76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2735E2">
        <w:t>Valentina Pribanić, Đurđenovac, Radnička 20</w:t>
      </w:r>
      <w:r w:rsidR="0090133C">
        <w:t>,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2735E2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2735E2">
        <w:t>Valentina Pribanić, Đurđenovac, Radnička 20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proofErr w:type="spellStart"/>
      <w:r>
        <w:t>roč</w:t>
      </w:r>
      <w:proofErr w:type="spellEnd"/>
      <w:r>
        <w:t xml:space="preserve">. </w:t>
      </w:r>
      <w:r w:rsidR="005F675D">
        <w:t>8</w:t>
      </w:r>
      <w:r w:rsidR="00631558">
        <w:t>.11.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F63" w:rsidR="00436F63">
      <w:r>
        <w:separator/>
      </w:r>
    </w:p>
  </w:endnote>
  <w:endnote w:id="0" w:type="continuationSeparator">
    <w:p w:rsidRDefault="00436F63" w:rsidR="00436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F63" w:rsidR="00436F63">
      <w:r>
        <w:separator/>
      </w:r>
    </w:p>
  </w:footnote>
  <w:footnote w:id="0" w:type="continuationSeparator">
    <w:p w:rsidRDefault="00436F63" w:rsidR="00436F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2735E2">
      <w:t>1676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2142C7"/>
    <w:rsid w:val="0021564C"/>
    <w:rsid w:val="00215870"/>
    <w:rsid w:val="00216402"/>
    <w:rsid w:val="00223C8E"/>
    <w:rsid w:val="002453EB"/>
    <w:rsid w:val="00252C63"/>
    <w:rsid w:val="00255E1A"/>
    <w:rsid w:val="002735E2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36F63"/>
    <w:rsid w:val="00451DD6"/>
    <w:rsid w:val="0045268F"/>
    <w:rsid w:val="00470B34"/>
    <w:rsid w:val="004806AD"/>
    <w:rsid w:val="00482C25"/>
    <w:rsid w:val="00497410"/>
    <w:rsid w:val="004B741D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5F675D"/>
    <w:rsid w:val="00607E75"/>
    <w:rsid w:val="006139EC"/>
    <w:rsid w:val="006235FB"/>
    <w:rsid w:val="00630D1B"/>
    <w:rsid w:val="00631558"/>
    <w:rsid w:val="00647557"/>
    <w:rsid w:val="00667C76"/>
    <w:rsid w:val="0067225A"/>
    <w:rsid w:val="00673843"/>
    <w:rsid w:val="006826C2"/>
    <w:rsid w:val="006837ED"/>
    <w:rsid w:val="00686ACA"/>
    <w:rsid w:val="00691270"/>
    <w:rsid w:val="006A2408"/>
    <w:rsid w:val="006A56C2"/>
    <w:rsid w:val="006E46F1"/>
    <w:rsid w:val="00705E9A"/>
    <w:rsid w:val="0071683B"/>
    <w:rsid w:val="007242CD"/>
    <w:rsid w:val="00725641"/>
    <w:rsid w:val="0072710A"/>
    <w:rsid w:val="00730C15"/>
    <w:rsid w:val="00733213"/>
    <w:rsid w:val="0074711B"/>
    <w:rsid w:val="00753FCC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31B15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08E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1007"/>
    <w:rsid w:val="00AF2B0E"/>
    <w:rsid w:val="00B02D9E"/>
    <w:rsid w:val="00B04985"/>
    <w:rsid w:val="00B11D59"/>
    <w:rsid w:val="00B41F79"/>
    <w:rsid w:val="00B57214"/>
    <w:rsid w:val="00B633A3"/>
    <w:rsid w:val="00B77039"/>
    <w:rsid w:val="00BA7DA1"/>
    <w:rsid w:val="00BC33DE"/>
    <w:rsid w:val="00BF7940"/>
    <w:rsid w:val="00C15361"/>
    <w:rsid w:val="00C26291"/>
    <w:rsid w:val="00C3548B"/>
    <w:rsid w:val="00C524BA"/>
    <w:rsid w:val="00C64210"/>
    <w:rsid w:val="00C9197B"/>
    <w:rsid w:val="00CA5EA9"/>
    <w:rsid w:val="00CA7139"/>
    <w:rsid w:val="00CB0F92"/>
    <w:rsid w:val="00CC159B"/>
    <w:rsid w:val="00CC5360"/>
    <w:rsid w:val="00CD5C2C"/>
    <w:rsid w:val="00CE19FA"/>
    <w:rsid w:val="00CE4C97"/>
    <w:rsid w:val="00CE70FC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66EFC"/>
    <w:rsid w:val="00E73CF8"/>
    <w:rsid w:val="00E91BC9"/>
    <w:rsid w:val="00E9345D"/>
    <w:rsid w:val="00E9392A"/>
    <w:rsid w:val="00EA74BD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6E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66E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6E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EF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EF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6E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66E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6E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EF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EF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St-1676/2016</izvorni_sadrzaj>
    <derivirana_varijabla naziv="DomainObject.Predmet.OznakaBroj_1">St-1676/2016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PARAISO BELJEVINA jednostavno društvo s ograničenom odgovornošću za usluge</izvorni_sadrzaj>
    <derivirana_varijabla naziv="DomainObject.Predmet.ProtustrankaFormated_1">  PARAISO BELJEVINA jednostavno društvo s ograničenom odgovornošću za usluge</derivirana_varijabla>
  </DomainObject.Predmet.ProtustrankaFormated>
  <DomainObject.Predmet.ProtustrankaFormatedOIB>
    <izvorni_sadrzaj>  PARAISO BELJEVINA jednostavno društvo s ograničenom odgovornošću za usluge, OIB 18974156673</izvorni_sadrzaj>
    <derivirana_varijabla naziv="DomainObject.Predmet.ProtustrankaFormatedOIB_1">  PARAISO BELJEVINA jednostavno društvo s ograničenom odgovornošću za usluge, OIB 18974156673</derivirana_varijabla>
  </DomainObject.Predmet.ProtustrankaFormatedOIB>
  <DomainObject.Predmet.ProtustrankaFormatedWithAdress>
    <izvorni_sadrzaj> PARAISO BELJEVINA jednostavno društvo s ograničenom odgovornošću za usluge, Zelena 21, 31511 Beljevina</izvorni_sadrzaj>
    <derivirana_varijabla naziv="DomainObject.Predmet.ProtustrankaFormatedWithAdress_1"> PARAISO BELJEVINA jednostavno društvo s ograničenom odgovornošću za usluge, Zelena 21, 31511 Beljevina</derivirana_varijabla>
  </DomainObject.Predmet.ProtustrankaFormatedWithAdress>
  <DomainObject.Predmet.ProtustrankaFormatedWithAdressOIB>
    <izvorni_sadrzaj> PARAISO BELJEVINA jednostavno društvo s ograničenom odgovornošću za usluge, OIB 18974156673, Zelena 21, 31511 Beljevina</izvorni_sadrzaj>
    <derivirana_varijabla naziv="DomainObject.Predmet.ProtustrankaFormatedWithAdressOIB_1"> PARAISO BELJEVINA jednostavno društvo s ograničenom odgovornošću za usluge, OIB 18974156673, Zelena 21, 31511 Beljevina</derivirana_varijabla>
  </DomainObject.Predmet.ProtustrankaFormatedWithAdressOIB>
  <DomainObject.Predmet.ProtustrankaWithAdress>
    <izvorni_sadrzaj>PARAISO BELJEVINA jednostavno društvo s ograničenom odgovornošću za usluge Zelena 21, 31511 Beljevina</izvorni_sadrzaj>
    <derivirana_varijabla naziv="DomainObject.Predmet.ProtustrankaWithAdress_1">PARAISO BELJEVINA jednostavno društvo s ograničenom odgovornošću za usluge Zelena 21, 31511 Beljevina</derivirana_varijabla>
  </DomainObject.Predmet.ProtustrankaWithAdress>
  <DomainObject.Predmet.ProtustrankaWithAdressOIB>
    <izvorni_sadrzaj>PARAISO BELJEVINA jednostavno društvo s ograničenom odgovornošću za usluge, OIB 18974156673, Zelena 21, 31511 Beljevina</izvorni_sadrzaj>
    <derivirana_varijabla naziv="DomainObject.Predmet.ProtustrankaWithAdressOIB_1">PARAISO BELJEVINA jednostavno društvo s ograničenom odgovornošću za usluge, OIB 18974156673, Zelena 21, 31511 Beljevina</derivirana_varijabla>
  </DomainObject.Predmet.ProtustrankaWithAdressOIB>
  <DomainObject.Predmet.ProtustrankaNazivFormated>
    <izvorni_sadrzaj>PARAISO BELJEVINA jednostavno društvo s ograničenom odgovornošću za usluge</izvorni_sadrzaj>
    <derivirana_varijabla naziv="DomainObject.Predmet.ProtustrankaNazivFormated_1">PARAISO BELJEVINA jednostavno društvo s ograničenom odgovornošću za usluge</derivirana_varijabla>
  </DomainObject.Predmet.ProtustrankaNazivFormated>
  <DomainObject.Predmet.ProtustrankaNazivFormatedOIB>
    <izvorni_sadrzaj>PARAISO BELJEVINA jednostavno društvo s ograničenom odgovornošću za usluge, OIB 18974156673</izvorni_sadrzaj>
    <derivirana_varijabla naziv="DomainObject.Predmet.ProtustrankaNazivFormatedOIB_1">PARAISO BELJEVINA jednostavno društvo s ograničenom odgovornošću za usluge, OIB 18974156673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PARAISO BELJEVINA jednostavno društvo s ograničenom odgovornošću za usluge</item>
    </izvorni_sadrzaj>
    <derivirana_varijabla naziv="DomainObject.Predmet.ProtuStrankaListFormated_1">
      <item>PARAISO BELJEVINA jednostavno društvo s ograničenom odgovornošću za usluge</item>
    </derivirana_varijabla>
  </DomainObject.Predmet.ProtuStrankaListFormated>
  <DomainObject.Predmet.ProtuStrankaListFormatedOIB>
    <izvorni_sadrzaj>
      <item>PARAISO BELJEVINA jednostavno društvo s ograničenom odgovornošću za usluge, OIB 18974156673</item>
    </izvorni_sadrzaj>
    <derivirana_varijabla naziv="DomainObject.Predmet.ProtuStrankaListFormatedOIB_1">
      <item>PARAISO BELJEVINA jednostavno društvo s ograničenom odgovornošću za usluge, OIB 18974156673</item>
    </derivirana_varijabla>
  </DomainObject.Predmet.ProtuStrankaListFormatedOIB>
  <DomainObject.Predmet.ProtuStrankaListFormatedWithAdress>
    <izvorni_sadrzaj>
      <item>PARAISO BELJEVINA jednostavno društvo s ograničenom odgovornošću za usluge, Zelena 21, 31511 Beljevina</item>
    </izvorni_sadrzaj>
    <derivirana_varijabla naziv="DomainObject.Predmet.ProtuStrankaListFormatedWithAdress_1">
      <item>PARAISO BELJEVINA jednostavno društvo s ograničenom odgovornošću za usluge, Zelena 21, 31511 Beljevina</item>
    </derivirana_varijabla>
  </DomainObject.Predmet.ProtuStrankaListFormatedWithAdress>
  <DomainObject.Predmet.ProtuStrankaListFormatedWithAdressOIB>
    <izvorni_sadrzaj>
      <item>PARAISO BELJEVINA jednostavno društvo s ograničenom odgovornošću za usluge, OIB 18974156673, Zelena 21, 31511 Beljevina</item>
    </izvorni_sadrzaj>
    <derivirana_varijabla naziv="DomainObject.Predmet.ProtuStrankaListFormatedWithAdressOIB_1">
      <item>PARAISO BELJEVINA jednostavno društvo s ograničenom odgovornošću za usluge, OIB 18974156673, Zelena 21, 31511 Beljevina</item>
    </derivirana_varijabla>
  </DomainObject.Predmet.ProtuStrankaListFormatedWithAdressOIB>
  <DomainObject.Predmet.ProtuStrankaListNazivFormated>
    <izvorni_sadrzaj>
      <item>PARAISO BELJEVINA jednostavno društvo s ograničenom odgovornošću za usluge</item>
    </izvorni_sadrzaj>
    <derivirana_varijabla naziv="DomainObject.Predmet.ProtuStrankaListNazivFormated_1">
      <item>PARAISO BELJEVINA jednostavno društvo s ograničenom odgovornošću za usluge</item>
    </derivirana_varijabla>
  </DomainObject.Predmet.ProtuStrankaListNazivFormated>
  <DomainObject.Predmet.ProtuStrankaListNazivFormatedOIB>
    <izvorni_sadrzaj>
      <item>PARAISO BELJEVINA jednostavno društvo s ograničenom odgovornošću za usluge, OIB 18974156673</item>
    </izvorni_sadrzaj>
    <derivirana_varijabla naziv="DomainObject.Predmet.ProtuStrankaListNazivFormatedOIB_1">
      <item>PARAISO BELJEVINA jednostavno društvo s ograničenom odgovornošću za usluge, OIB 18974156673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PARAISO BELJEVINA jednostavno društvo s ograničenom odgovornošću za usluge</izvorni_sadrzaj>
    <derivirana_varijabla naziv="DomainObject.Predmet.ProtustrankaIDrugi_1">PARAISO BELJEVINA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PARAISO BELJEVINA jednostavno društvo s ograničenom odgovornošću za usluge, OIB 18974156673, Zelena 21, 31511 Beljevina</izvorni_sadrzaj>
    <derivirana_varijabla naziv="DomainObject.Predmet.ProtustrankaIDrugiAdressOIB_1">PARAISO BELJEVINA jednostavno društvo s ograničenom odgovornošću za usluge, OIB 18974156673, Zelena 21,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PARAISO BELJEVINA jednostavno društvo s ograničenom odgovornošću za usluge</item>
    </izvorni_sadrzaj>
    <derivirana_varijabla naziv="DomainObject.Predmet.SudioniciListNaziv_1">
      <item>FINA RC OSIJEK</item>
      <item>PARAISO BELJEVINA jednostavno društvo s ograničenom odgovornošću za usluge</item>
    </derivirana_varijabla>
  </DomainObject.Predmet.SudioniciListNaziv>
  <DomainObject.Predmet.SudioniciListAdressOIB>
    <izvorni_sadrzaj>
      <item>FINA RC OSIJEK, OIB 85821130368</item>
      <item>PARAISO BELJEVINA jednostavno društvo s ograničenom odgovornošću za usluge, OIB 18974156673, Zelena 21,31511 Beljevina</item>
    </izvorni_sadrzaj>
    <derivirana_varijabla naziv="DomainObject.Predmet.SudioniciListAdressOIB_1">
      <item>FINA RC OSIJEK, OIB 85821130368</item>
      <item>PARAISO BELJEVINA jednostavno društvo s ograničenom odgovornošću za usluge, OIB 18974156673, Zelena 21,31511 Beljevina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18974156673</item>
    </izvorni_sadrzaj>
    <derivirana_varijabla naziv="DomainObject.Predmet.SudioniciListNazivOIB_1">
      <item>, OIB 85821130368</item>
      <item>, OIB 18974156673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C86C4-E09B-4B6B-940C-166AEC17C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308</properties:Words>
  <properties:Characters>1500</properties:Characters>
  <properties:Lines>133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2016-09-20T11:31:00Z</dcterms:modified>
  <cp:revision>48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