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9993" w14:paraId="e48999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8538E">
        <w:rPr>
          <w:b/>
          <w:lang w:val="hr-HR"/>
        </w:rPr>
        <w:t>1035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8538E">
        <w:rPr>
          <w:lang w:val="hr-HR"/>
        </w:rPr>
        <w:t>ALEXANDER d.o.o. Split, Alojzija Stepinca 10, OIB: 77878868919, MBS: 060201279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8538E">
        <w:rPr>
          <w:lang w:val="hr-HR"/>
        </w:rPr>
        <w:t>ALEXANDER d.o.o. Split, Alojzija Stepinca 10, OIB: 77878868919, MBS: 060201279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9D10EE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54F2A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8538E">
        <w:rPr>
          <w:lang w:val="hr-HR"/>
        </w:rPr>
        <w:t>ALEXANDER d.o.o. Split, Alojzija Stepinca 10, OIB: 77878868919, MBS: 060201279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08538E">
        <w:rPr>
          <w:lang w:val="hr-HR"/>
        </w:rPr>
        <w:t>ALEXANDER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8538E">
        <w:rPr>
          <w:lang w:val="hr-HR"/>
        </w:rPr>
        <w:t>1798</w:t>
      </w:r>
      <w:r>
        <w:rPr>
          <w:lang w:val="hr-HR"/>
        </w:rPr>
        <w:t xml:space="preserve"> dan, u ukupnom iznosu od </w:t>
      </w:r>
      <w:r w:rsidR="0008538E">
        <w:rPr>
          <w:lang w:val="hr-HR"/>
        </w:rPr>
        <w:t>15.305,10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08538E" w:rsidP="00403F01" w:rsidR="0008538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C112D" w:rsidRPr="002C112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8538E">
      <w:t>1035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538E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C112D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54F2A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10EE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11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11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11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112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11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11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ALEXANDER za trgovinu i putnička agencija, društvo s ograničenom odgovornošću</izvorni_sadrzaj>
    <derivirana_varijabla naziv="DomainObject.Predmet.ProtustrankaFormated_1">  ALEXANDER za trgovinu i putnička agencija, društvo s ograničenom odgovornošću</derivirana_varijabla>
  </DomainObject.Predmet.ProtustrankaFormated>
  <DomainObject.Predmet.ProtustrankaFormatedOIB>
    <izvorni_sadrzaj>  ALEXANDER za trgovinu i putnička agencija, društvo s ograničenom odgovornošću, OIB 77878868919</izvorni_sadrzaj>
    <derivirana_varijabla naziv="DomainObject.Predmet.ProtustrankaFormatedOIB_1">  ALEXANDER za trgovinu i putnička agencija, društvo s ograničenom odgovornošću, OIB 77878868919</derivirana_varijabla>
  </DomainObject.Predmet.ProtustrankaFormatedOIB>
  <DomainObject.Predmet.ProtustrankaFormatedWithAdress>
    <izvorni_sadrzaj> ALEXANDER za trgovinu i putnička agencija, društvo s ograničenom odgovornošću, Alojzija Stepinca 10, 21000 Split</izvorni_sadrzaj>
    <derivirana_varijabla naziv="DomainObject.Predmet.ProtustrankaFormatedWithAdress_1"> ALEXANDER za trgovinu i putnička agencija, društvo s ograničenom odgovornošću, Alojzija Stepinca 10, 21000 Split</derivirana_varijabla>
  </DomainObject.Predmet.ProtustrankaFormatedWithAdress>
  <DomainObject.Predmet.ProtustrankaFormatedWithAdressOIB>
    <izvorni_sadrzaj> ALEXANDER za trgovinu i putnička agencija, društvo s ograničenom odgovornošću, OIB 77878868919, Alojzija Stepinca 10, 21000 Split</izvorni_sadrzaj>
    <derivirana_varijabla naziv="DomainObject.Predmet.ProtustrankaFormatedWithAdressOIB_1"> ALEXANDER za trgovinu i putnička agencija, društvo s ograničenom odgovornošću, OIB 77878868919, Alojzija Stepinca 10, 21000 Split</derivirana_varijabla>
  </DomainObject.Predmet.ProtustrankaFormatedWithAdressOIB>
  <DomainObject.Predmet.ProtustrankaWithAdress>
    <izvorni_sadrzaj>ALEXANDER za trgovinu i putnička agencija, društvo s ograničenom odgovornošću Alojzija Stepinca 10, 21000 Split</izvorni_sadrzaj>
    <derivirana_varijabla naziv="DomainObject.Predmet.ProtustrankaWithAdress_1">ALEXANDER za trgovinu i putnička agencija, društvo s ograničenom odgovornošću Alojzija Stepinca 10, 21000 Split</derivirana_varijabla>
  </DomainObject.Predmet.ProtustrankaWithAdress>
  <DomainObject.Predmet.ProtustrankaWithAdressOIB>
    <izvorni_sadrzaj>ALEXANDER za trgovinu i putnička agencija, društvo s ograničenom odgovornošću, OIB 77878868919, Alojzija Stepinca 10, 21000 Split</izvorni_sadrzaj>
    <derivirana_varijabla naziv="DomainObject.Predmet.ProtustrankaWithAdressOIB_1">ALEXANDER za trgovinu i putnička agencija, društvo s ograničenom odgovornošću, OIB 77878868919, Alojzija Stepinca 10, 21000 Split</derivirana_varijabla>
  </DomainObject.Predmet.ProtustrankaWithAdressOIB>
  <DomainObject.Predmet.ProtustrankaNazivFormated>
    <izvorni_sadrzaj>ALEXANDER za trgovinu i putnička agencija, društvo s ograničenom odgovornošću</izvorni_sadrzaj>
    <derivirana_varijabla naziv="DomainObject.Predmet.ProtustrankaNazivFormated_1">ALEXANDER za trgovinu i putnička agencija, društvo s ograničenom odgovornošću</derivirana_varijabla>
  </DomainObject.Predmet.ProtustrankaNazivFormated>
  <DomainObject.Predmet.ProtustrankaNazivFormatedOIB>
    <izvorni_sadrzaj>ALEXANDER za trgovinu i putnička agencija, društvo s ograničenom odgovornošću, OIB 77878868919</izvorni_sadrzaj>
    <derivirana_varijabla naziv="DomainObject.Predmet.ProtustrankaNazivFormatedOIB_1">ALEXANDER za trgovinu i putnička agencija, društvo s ograničenom odgovornošću, OIB 77878868919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15305.10</izvorni_sadrzaj>
    <derivirana_varijabla naziv="DomainObject.Predmet.TrenutnaVrijednost_1">15305.10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ALEXANDER za trgovinu i putnička agencija, društvo s ograničenom odgovornošću</item>
    </izvorni_sadrzaj>
    <derivirana_varijabla naziv="DomainObject.Predmet.ProtuStrankaListFormated_1">
      <item>ALEXANDER za trgovinu i putnička agencija, društvo s ograničenom odgovornošću</item>
    </derivirana_varijabla>
  </DomainObject.Predmet.ProtuStrankaListFormated>
  <DomainObject.Predmet.ProtuStrankaListFormatedOIB>
    <izvorni_sadrzaj>
      <item>ALEXANDER za trgovinu i putnička agencija, društvo s ograničenom odgovornošću, OIB 77878868919</item>
    </izvorni_sadrzaj>
    <derivirana_varijabla naziv="DomainObject.Predmet.ProtuStrankaListFormatedOIB_1">
      <item>ALEXANDER za trgovinu i putnička agencija, društvo s ograničenom odgovornošću, OIB 77878868919</item>
    </derivirana_varijabla>
  </DomainObject.Predmet.ProtuStrankaListFormatedOIB>
  <DomainObject.Predmet.ProtuStrankaListFormatedWithAdress>
    <izvorni_sadrzaj>
      <item>ALEXANDER za trgovinu i putnička agencija, društvo s ograničenom odgovornošću, Alojzija Stepinca 10, 21000 Split</item>
    </izvorni_sadrzaj>
    <derivirana_varijabla naziv="DomainObject.Predmet.ProtuStrankaListFormatedWithAdress_1">
      <item>ALEXANDER za trgovinu i putnička agencija, društvo s ograničenom odgovornošću, Alojzija Stepinca 10, 21000 Split</item>
    </derivirana_varijabla>
  </DomainObject.Predmet.ProtuStrankaListFormatedWithAdress>
  <DomainObject.Predmet.ProtuStrankaListFormatedWithAdressOIB>
    <izvorni_sadrzaj>
      <item>ALEXANDER za trgovinu i putnička agencija, društvo s ograničenom odgovornošću, OIB 77878868919, Alojzija Stepinca 10, 21000 Split</item>
    </izvorni_sadrzaj>
    <derivirana_varijabla naziv="DomainObject.Predmet.ProtuStrankaListFormatedWithAdressOIB_1">
      <item>ALEXANDER za trgovinu i putnička agencija, društvo s ograničenom odgovornošću, OIB 77878868919, Alojzija Stepinca 10, 21000 Split</item>
    </derivirana_varijabla>
  </DomainObject.Predmet.ProtuStrankaListFormatedWithAdressOIB>
  <DomainObject.Predmet.ProtuStrankaListNazivFormated>
    <izvorni_sadrzaj>
      <item>ALEXANDER za trgovinu i putnička agencija, društvo s ograničenom odgovornošću</item>
    </izvorni_sadrzaj>
    <derivirana_varijabla naziv="DomainObject.Predmet.ProtuStrankaListNazivFormated_1">
      <item>ALEXANDER za trgovinu i putnička agencija, društvo s ograničenom odgovornošću</item>
    </derivirana_varijabla>
  </DomainObject.Predmet.ProtuStrankaListNazivFormated>
  <DomainObject.Predmet.ProtuStrankaListNazivFormatedOIB>
    <izvorni_sadrzaj>
      <item>ALEXANDER za trgovinu i putnička agencija, društvo s ograničenom odgovornošću, OIB 77878868919</item>
    </izvorni_sadrzaj>
    <derivirana_varijabla naziv="DomainObject.Predmet.ProtuStrankaListNazivFormatedOIB_1">
      <item>ALEXANDER za trgovinu i putnička agencija, društvo s ograničenom odgovornošću, OIB 77878868919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ALEXANDER za trgovinu i putnička agencija, društvo s ograničenom odgovornošću</izvorni_sadrzaj>
    <derivirana_varijabla naziv="DomainObject.Predmet.ProtustrankaIDrugi_1">ALEXANDER za trgovinu i putnička agencija,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ALEXANDER za trgovinu i putnička agencija, društvo s ograničenom odgovornošću, OIB 77878868919, Alojzija Stepinca 10, 21000 Split</izvorni_sadrzaj>
    <derivirana_varijabla naziv="DomainObject.Predmet.ProtustrankaIDrugiAdressOIB_1">ALEXANDER za trgovinu i putnička agencija, društvo s ograničenom odgovornošću, OIB 77878868919, Alojzija Stepinca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ALEXANDER za trgovinu i putnička agencija, društvo s ograničenom odgovornošću</item>
    </izvorni_sadrzaj>
    <derivirana_varijabla naziv="DomainObject.Predmet.SudioniciListNaziv_1">
      <item>FINANCIJSKA AGENCIJA RC SPLIT</item>
      <item>ALEXANDER za trgovinu i putnička agencija, društvo s ograničenom odgovornošću</item>
    </derivirana_varijabla>
  </DomainObject.Predmet.SudioniciListNaziv>
  <DomainObject.Predmet.SudioniciListAdressOIB>
    <izvorni_sadrzaj>
      <item>FINANCIJSKA AGENCIJA RC SPLIT, OIB 85821130368, Mažuranićevo šetalište 24b,21000 Split</item>
      <item>ALEXANDER za trgovinu i putnička agencija, društvo s ograničenom odgovornošću, OIB 77878868919, Alojzija Stepinca 10,21000 Split</item>
    </izvorni_sadrzaj>
    <derivirana_varijabla naziv="DomainObject.Predmet.SudioniciListAdressOIB_1">
      <item>FINANCIJSKA AGENCIJA RC SPLIT, OIB 85821130368, Mažuranićevo šetalište 24b,21000 Split</item>
      <item>ALEXANDER za trgovinu i putnička agencija, društvo s ograničenom odgovornošću, OIB 77878868919, Alojzija Stepinca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77878868919</item>
    </izvorni_sadrzaj>
    <derivirana_varijabla naziv="DomainObject.Predmet.SudioniciListNazivOIB_1">
      <item>, OIB 85821130368</item>
      <item>, OIB 77878868919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94460-3844-42BA-8888-EC9BA5CB6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4029</properties:Characters>
  <properties:Lines>110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