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40f4" w14:paraId="dc140f4" w:rsidRDefault="00990627" w:rsidP="00AD2BC1" w:rsidR="00AD2BC1" w:rsidRPr="00990627">
      <w:pPr>
        <w15:collapsed w:val="false"/>
      </w:pPr>
      <w:bookmarkStart w:name="_GoBack" w:id="0"/>
      <w:bookmarkEnd w:id="0"/>
      <w:r>
        <w:t xml:space="preserve">                  </w:t>
      </w:r>
      <w:r w:rsidR="00AD2BC1" w:rsidRPr="00990627">
        <w:t xml:space="preserve">   </w:t>
      </w:r>
      <w:r w:rsidR="00AD2BC1" w:rsidRPr="00990627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990627">
        <w:t xml:space="preserve">                                                            </w:t>
      </w:r>
    </w:p>
    <w:p w:rsidRDefault="00AD2BC1" w:rsidP="00AD2BC1" w:rsidR="00AD2BC1" w:rsidRPr="00990627">
      <w:r w:rsidRPr="00990627">
        <w:t xml:space="preserve">     REPUBLIKA HRVATSKA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</w:p>
    <w:p w:rsidRDefault="00AD2BC1" w:rsidP="00AD2BC1" w:rsidR="00AD2BC1" w:rsidRPr="00990627">
      <w:r w:rsidRPr="00990627">
        <w:t xml:space="preserve"> TRGOVAČKI SUD U PAZINU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</w:t>
      </w:r>
    </w:p>
    <w:p w:rsidRDefault="00AD2BC1" w:rsidP="00AD2BC1" w:rsidR="00AD2BC1" w:rsidRPr="00990627">
      <w:r w:rsidRPr="00990627">
        <w:t xml:space="preserve">     52000 PAZIN, Dršćevka 1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</w:t>
      </w:r>
      <w:r w:rsidR="00963189" w:rsidRPr="00990627">
        <w:tab/>
        <w:t xml:space="preserve">        </w:t>
      </w:r>
    </w:p>
    <w:p w:rsidRDefault="00AD2BC1" w:rsidP="00AD2BC1" w:rsidR="00AD2BC1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      </w:t>
      </w:r>
    </w:p>
    <w:p w:rsidRDefault="00C54BCE" w:rsidP="00AD2BC1" w:rsidR="00AD2BC1" w:rsidRPr="00990627">
      <w:pPr>
        <w:jc w:val="center"/>
      </w:pPr>
      <w:r w:rsidRPr="00990627">
        <w:t>Z A K LJ U Č A K</w:t>
      </w:r>
    </w:p>
    <w:p w:rsidRDefault="00AD2BC1" w:rsidP="00AD2BC1" w:rsidR="00AD2BC1" w:rsidRPr="00990627">
      <w:pPr>
        <w:ind w:firstLine="708"/>
        <w:jc w:val="both"/>
      </w:pPr>
    </w:p>
    <w:p w:rsidRDefault="00AD2BC1" w:rsidP="00E534B4" w:rsidR="00E534B4" w:rsidRPr="00990627">
      <w:pPr>
        <w:ind w:firstLine="708"/>
        <w:jc w:val="both"/>
      </w:pPr>
      <w:r w:rsidRPr="00990627">
        <w:t>Trgovački sud u Pazinu, po stečajno</w:t>
      </w:r>
      <w:r w:rsidR="00E534B4" w:rsidRPr="00990627">
        <w:t>j sutkinji Tijani Licul, u stečajnom postupku nad dužnikom ULJANIK TESU SZZ d.o.o. „u stečaju“ Pula, Flaciusova</w:t>
      </w:r>
      <w:r w:rsidR="00585242" w:rsidRPr="00990627">
        <w:t xml:space="preserve"> 1, OIB: 88998196947, zastupanom</w:t>
      </w:r>
      <w:r w:rsidR="00E534B4" w:rsidRPr="00990627">
        <w:t xml:space="preserve"> po stečajnom upravitelju Kristijanu Mijandrušiću iz Pazina, Stari trg 7, OIB: 96007816779, </w:t>
      </w:r>
    </w:p>
    <w:p w:rsidRDefault="00AD2BC1" w:rsidP="00E534B4" w:rsidR="00AD2BC1" w:rsidRPr="00990627">
      <w:pPr>
        <w:ind w:firstLine="708"/>
        <w:jc w:val="both"/>
      </w:pPr>
    </w:p>
    <w:p w:rsidRDefault="00C54BCE" w:rsidP="00AD2BC1" w:rsidR="00AD2BC1" w:rsidRPr="00990627">
      <w:pPr>
        <w:jc w:val="center"/>
      </w:pPr>
      <w:r w:rsidRPr="00990627">
        <w:t xml:space="preserve">z a k lj u č i o  </w:t>
      </w:r>
      <w:r w:rsidR="00AD2BC1" w:rsidRPr="00990627">
        <w:t xml:space="preserve">  j e</w:t>
      </w:r>
    </w:p>
    <w:p w:rsidRDefault="00AD2BC1" w:rsidP="00AD2BC1" w:rsidR="00AD2BC1" w:rsidRPr="00990627"/>
    <w:p w:rsidRDefault="00191B13" w:rsidP="00191B13" w:rsidR="00191B13">
      <w:pPr>
        <w:jc w:val="both"/>
        <w:rPr>
          <w:color w:val="000000"/>
          <w:shd w:fill="FAFAFA" w:color="auto" w:val="clear"/>
        </w:rPr>
      </w:pPr>
      <w:r w:rsidRPr="00990627">
        <w:tab/>
        <w:t xml:space="preserve">I. Kupcu </w:t>
      </w:r>
      <w:r w:rsidR="005E304C">
        <w:t xml:space="preserve">LINEA ARGENTUM j.d.o.o. Vodnjan, Fažanska cesta 47/A, OIB: 08121269245, </w:t>
      </w:r>
      <w:r w:rsidRPr="00990627">
        <w:rPr>
          <w:color w:val="000000"/>
          <w:shd w:fill="FAFAFA" w:color="auto" w:val="clear"/>
        </w:rPr>
        <w:t>dosuđuju se slijedeće pokretnine:</w:t>
      </w:r>
    </w:p>
    <w:p w:rsidRDefault="005E304C" w:rsidP="005E304C" w:rsidR="005E304C">
      <w:pPr>
        <w:ind w:firstLine="360"/>
        <w:jc w:val="both"/>
      </w:pPr>
      <w:r>
        <w:t>- stol za crtanje, 1 komad (ČETVRTA GRUPA – ADMINISTRACIJA, redni broj 50) za iznos od 134,00 kn (stotridesetičetirikune)</w:t>
      </w:r>
    </w:p>
    <w:p w:rsidRDefault="005E304C" w:rsidP="005E304C" w:rsidR="005E304C">
      <w:pPr>
        <w:ind w:firstLine="360"/>
        <w:jc w:val="both"/>
      </w:pPr>
      <w:r>
        <w:t>- stol za crtanje, 2 komada (ČETVRTA GRUPA – ADMINISTRACIJA, redni broj 51) za iznos od 107,00 kn (stosedamkuna)</w:t>
      </w:r>
    </w:p>
    <w:p w:rsidRDefault="005E304C" w:rsidP="005E304C" w:rsidR="005E304C">
      <w:pPr>
        <w:ind w:firstLine="360"/>
        <w:jc w:val="both"/>
      </w:pPr>
      <w:r>
        <w:t>- sef veliki, 1 komad (ČETVRTA GRUPA – ADMINISTRACIJA, redni broj 171) za iznos od 534,00 kn (petstotridesetičetirikune)</w:t>
      </w:r>
    </w:p>
    <w:p w:rsidRDefault="005E304C" w:rsidP="005E304C" w:rsidR="005E304C">
      <w:pPr>
        <w:ind w:firstLine="360"/>
        <w:jc w:val="both"/>
      </w:pPr>
      <w:r>
        <w:t>- sef mali, 1 komad (ČETVRTA GRUPA – ADMINISTRACIJA, redni broj 172) za iznos od 267,00 kn (dvjestošezdesetisedamkuna)</w:t>
      </w:r>
    </w:p>
    <w:p w:rsidRDefault="005E304C" w:rsidP="005E304C" w:rsidR="005E304C">
      <w:pPr>
        <w:ind w:firstLine="360"/>
        <w:jc w:val="both"/>
      </w:pPr>
      <w:r>
        <w:t>- metalni ormar arhive, 1 komad (ČETVRTA GRUPA – ADMINISTRACIJA, redni broj 192) za iznos od 267,00 kn (dvjestošezdesetisedamkuna)</w:t>
      </w:r>
    </w:p>
    <w:p w:rsidRDefault="005E304C" w:rsidP="005E304C" w:rsidR="005E304C">
      <w:pPr>
        <w:ind w:firstLine="360"/>
        <w:jc w:val="both"/>
      </w:pPr>
      <w:r>
        <w:t>- uredski stol, 1 komad (ČETVRTA GRUPA – ADMINISTRACIJA, redni broj 228) za iznos od 267,00 kn (dvjestošezdesetisedamkuna)</w:t>
      </w:r>
    </w:p>
    <w:p w:rsidRDefault="005E304C" w:rsidP="005E304C" w:rsidR="005E304C">
      <w:pPr>
        <w:ind w:firstLine="360"/>
        <w:jc w:val="both"/>
      </w:pPr>
      <w:r>
        <w:t>- uredska stolica, 30 komada (ČETVRTA GRUPA – ADMINISTRACIJA, redni broj 229) za iznos od 1.200,00 kn (tisućudvjestokuna)</w:t>
      </w:r>
    </w:p>
    <w:p w:rsidRDefault="005E304C" w:rsidP="005E304C" w:rsidR="005E304C">
      <w:pPr>
        <w:ind w:firstLine="360"/>
        <w:jc w:val="both"/>
      </w:pPr>
      <w:r>
        <w:t>- ručna štanca za rupe, 1 komad (ČETVRTA GRUPA – ADMINISTRACIJA, redni broj 257) za iznos od 134,00 kn (stotridesetičetirikune)</w:t>
      </w:r>
    </w:p>
    <w:p w:rsidRDefault="005E304C" w:rsidP="005E304C" w:rsidR="005E304C">
      <w:pPr>
        <w:ind w:firstLine="360"/>
        <w:jc w:val="both"/>
      </w:pPr>
      <w:r>
        <w:t>- škrip, 2 komada (ČETVRTA GRUPA – ADMINISTRACIJA, redni broj 259) za iznos od 134,00 kn (stotridesetičetirikune)</w:t>
      </w:r>
    </w:p>
    <w:p w:rsidRDefault="005E304C" w:rsidP="005E304C" w:rsidR="005E304C">
      <w:pPr>
        <w:ind w:firstLine="360"/>
        <w:jc w:val="both"/>
      </w:pPr>
      <w:r>
        <w:t>- preša za stopice, 1 komad (ČETVRTA GRUPA – ADMINISTRACIJA, redni broj 263) za iznos od 200,00 kn (dvjestotinekuna)</w:t>
      </w:r>
    </w:p>
    <w:p w:rsidRDefault="005E304C" w:rsidP="005E304C" w:rsidR="005E304C">
      <w:pPr>
        <w:ind w:firstLine="360"/>
        <w:jc w:val="both"/>
      </w:pPr>
    </w:p>
    <w:p w:rsidRDefault="00191B13" w:rsidP="00191B13" w:rsidR="00191B13">
      <w:pPr>
        <w:jc w:val="both"/>
      </w:pPr>
      <w:r w:rsidRPr="00990627">
        <w:tab/>
        <w:t xml:space="preserve">- </w:t>
      </w:r>
      <w:r w:rsidR="006F1982">
        <w:t>ormar metalni</w:t>
      </w:r>
      <w:r w:rsidR="00C6784F">
        <w:t xml:space="preserve">, </w:t>
      </w:r>
      <w:r w:rsidRPr="00990627">
        <w:t xml:space="preserve">1 komad (PETA GRUPA – PROIZVODNJA, redni broj </w:t>
      </w:r>
      <w:r w:rsidR="006F1982">
        <w:t>311</w:t>
      </w:r>
      <w:r w:rsidRPr="00990627">
        <w:t xml:space="preserve">) za iznos od </w:t>
      </w:r>
      <w:r w:rsidR="006F1982">
        <w:t>100,00 kn (stokuna</w:t>
      </w:r>
      <w:r w:rsidRPr="00990627">
        <w:t>),</w:t>
      </w:r>
    </w:p>
    <w:p w:rsidRDefault="006F1982" w:rsidP="006F1982" w:rsidR="006F1982">
      <w:pPr>
        <w:ind w:firstLine="708"/>
        <w:jc w:val="both"/>
      </w:pPr>
      <w:r w:rsidRPr="00990627">
        <w:t xml:space="preserve">- </w:t>
      </w:r>
      <w:r>
        <w:t xml:space="preserve">ormar mali, </w:t>
      </w:r>
      <w:r w:rsidRPr="00990627">
        <w:t xml:space="preserve">1 komad (PETA GRUPA – PROIZVODNJA, redni broj </w:t>
      </w:r>
      <w:r>
        <w:t>316</w:t>
      </w:r>
      <w:r w:rsidRPr="00990627">
        <w:t xml:space="preserve">) za iznos od </w:t>
      </w:r>
      <w:r>
        <w:t>54,00 kn (pedesetičetirikune</w:t>
      </w:r>
      <w:r w:rsidRPr="00990627">
        <w:t>),</w:t>
      </w:r>
    </w:p>
    <w:p w:rsidRDefault="006F1982" w:rsidP="006F1982" w:rsidR="006F1982">
      <w:pPr>
        <w:ind w:firstLine="708"/>
        <w:jc w:val="both"/>
      </w:pPr>
      <w:r w:rsidRPr="00990627">
        <w:t xml:space="preserve">- </w:t>
      </w:r>
      <w:r>
        <w:t>radni stol, 3</w:t>
      </w:r>
      <w:r w:rsidRPr="00990627">
        <w:t xml:space="preserve"> komad</w:t>
      </w:r>
      <w:r>
        <w:t>a</w:t>
      </w:r>
      <w:r w:rsidRPr="00990627">
        <w:t xml:space="preserve"> (PETA GRUPA – PROIZVODNJA, redni broj </w:t>
      </w:r>
      <w:r w:rsidR="005F0533">
        <w:t>352</w:t>
      </w:r>
      <w:r w:rsidRPr="00990627">
        <w:t xml:space="preserve">) za iznos od </w:t>
      </w:r>
      <w:r w:rsidR="005F0533">
        <w:t>600,00 kn (šestotinakuna</w:t>
      </w:r>
      <w:r w:rsidRPr="00990627">
        <w:t>),</w:t>
      </w:r>
    </w:p>
    <w:p w:rsidRDefault="005F0533" w:rsidP="005F0533" w:rsidR="005F0533">
      <w:pPr>
        <w:ind w:firstLine="708"/>
        <w:jc w:val="both"/>
      </w:pPr>
      <w:r w:rsidRPr="00990627">
        <w:t xml:space="preserve">- </w:t>
      </w:r>
      <w:r>
        <w:t>ormar metalni veći, 2</w:t>
      </w:r>
      <w:r w:rsidRPr="00990627">
        <w:t xml:space="preserve"> komad</w:t>
      </w:r>
      <w:r>
        <w:t>a</w:t>
      </w:r>
      <w:r w:rsidRPr="00990627">
        <w:t xml:space="preserve"> (PETA GRUPA – PROIZVODNJA, redni broj </w:t>
      </w:r>
      <w:r>
        <w:t>356</w:t>
      </w:r>
      <w:r w:rsidRPr="00990627">
        <w:t xml:space="preserve">) za iznos od </w:t>
      </w:r>
      <w:r>
        <w:t>144,00 kn (stočetrdesetičetirikune</w:t>
      </w:r>
      <w:r w:rsidRPr="00990627">
        <w:t>),</w:t>
      </w:r>
    </w:p>
    <w:p w:rsidRDefault="005F0533" w:rsidP="005F0533" w:rsidR="005F0533">
      <w:pPr>
        <w:ind w:firstLine="708"/>
        <w:jc w:val="both"/>
      </w:pPr>
      <w:r w:rsidRPr="00990627">
        <w:t xml:space="preserve">- </w:t>
      </w:r>
      <w:r>
        <w:t>ormar metalni manji, 4</w:t>
      </w:r>
      <w:r w:rsidRPr="00990627">
        <w:t xml:space="preserve"> komad</w:t>
      </w:r>
      <w:r>
        <w:t>a</w:t>
      </w:r>
      <w:r w:rsidRPr="00990627">
        <w:t xml:space="preserve"> (PETA GRUPA – PROIZVODNJA, redni broj </w:t>
      </w:r>
      <w:r>
        <w:t>357</w:t>
      </w:r>
      <w:r w:rsidRPr="00990627">
        <w:t xml:space="preserve">) za iznos od </w:t>
      </w:r>
      <w:r>
        <w:t>144,00 kn (stočetrdesetičetirikune</w:t>
      </w:r>
      <w:r w:rsidRPr="00990627">
        <w:t>),</w:t>
      </w:r>
    </w:p>
    <w:p w:rsidRDefault="005F0533" w:rsidP="005F0533" w:rsidR="005F0533">
      <w:pPr>
        <w:ind w:firstLine="708"/>
        <w:jc w:val="both"/>
      </w:pPr>
      <w:r w:rsidRPr="00990627">
        <w:t xml:space="preserve">- </w:t>
      </w:r>
      <w:r>
        <w:t>ormar metalni, 1</w:t>
      </w:r>
      <w:r w:rsidRPr="00990627">
        <w:t xml:space="preserve"> komad (PETA GRUPA – PROIZVODNJA, redni broj </w:t>
      </w:r>
      <w:r>
        <w:t>358</w:t>
      </w:r>
      <w:r w:rsidRPr="00990627">
        <w:t xml:space="preserve">) za iznos od </w:t>
      </w:r>
      <w:r>
        <w:t>167,00 kn (stošezdesetisedamkuna</w:t>
      </w:r>
      <w:r w:rsidRPr="00990627">
        <w:t>),</w:t>
      </w:r>
    </w:p>
    <w:p w:rsidRDefault="005F0533" w:rsidP="005F0533" w:rsidR="005F0533">
      <w:pPr>
        <w:ind w:firstLine="708"/>
        <w:jc w:val="both"/>
      </w:pPr>
      <w:r w:rsidRPr="00990627">
        <w:t xml:space="preserve">- </w:t>
      </w:r>
      <w:r>
        <w:t>ventilacija, 1</w:t>
      </w:r>
      <w:r w:rsidRPr="00990627">
        <w:t xml:space="preserve"> komad (PETA GRUPA – PROIZVODNJA, redni broj </w:t>
      </w:r>
      <w:r>
        <w:t>371</w:t>
      </w:r>
      <w:r w:rsidRPr="00990627">
        <w:t xml:space="preserve">) za iznos od </w:t>
      </w:r>
      <w:r>
        <w:t>334,00 kn (tristotridesetičetirikune</w:t>
      </w:r>
      <w:r w:rsidRPr="00990627">
        <w:t>),</w:t>
      </w:r>
    </w:p>
    <w:p w:rsidRDefault="009C27E4" w:rsidP="009C27E4" w:rsidR="009C27E4">
      <w:pPr>
        <w:ind w:firstLine="708"/>
        <w:jc w:val="center"/>
      </w:pPr>
      <w:r>
        <w:lastRenderedPageBreak/>
        <w:t>2</w:t>
      </w:r>
    </w:p>
    <w:p w:rsidRDefault="009C27E4" w:rsidP="005F0533" w:rsidR="009C27E4">
      <w:pPr>
        <w:ind w:firstLine="708"/>
        <w:jc w:val="both"/>
      </w:pPr>
    </w:p>
    <w:p w:rsidRDefault="005F0533" w:rsidP="005F0533" w:rsidR="005F0533">
      <w:pPr>
        <w:ind w:firstLine="708"/>
        <w:jc w:val="both"/>
      </w:pPr>
      <w:r w:rsidRPr="00990627">
        <w:t xml:space="preserve">- </w:t>
      </w:r>
      <w:r>
        <w:t>stol metalni, 1</w:t>
      </w:r>
      <w:r w:rsidRPr="00990627">
        <w:t xml:space="preserve"> komad (PETA GRUPA – PROIZVODNJA, redni broj </w:t>
      </w:r>
      <w:r>
        <w:t>407</w:t>
      </w:r>
      <w:r w:rsidRPr="00990627">
        <w:t xml:space="preserve">) za iznos od </w:t>
      </w:r>
      <w:r>
        <w:t>167,00 kn (stošezdesetisedamkuna</w:t>
      </w:r>
      <w:r w:rsidRPr="00990627">
        <w:t>)</w:t>
      </w:r>
      <w:r>
        <w:t>,</w:t>
      </w:r>
    </w:p>
    <w:p w:rsidRDefault="005F0533" w:rsidP="005F0533" w:rsidR="005F0533">
      <w:pPr>
        <w:ind w:firstLine="708"/>
        <w:jc w:val="both"/>
      </w:pPr>
      <w:r w:rsidRPr="00990627">
        <w:t xml:space="preserve">- </w:t>
      </w:r>
      <w:r>
        <w:t>stol metalni, 1</w:t>
      </w:r>
      <w:r w:rsidRPr="00990627">
        <w:t xml:space="preserve"> komad (PETA GRUPA – PROIZVODNJA, redni broj </w:t>
      </w:r>
      <w:r>
        <w:t>408</w:t>
      </w:r>
      <w:r w:rsidRPr="00990627">
        <w:t xml:space="preserve">) za iznos od </w:t>
      </w:r>
      <w:r>
        <w:t>134,00 kn (stotridesetičetirikune)</w:t>
      </w:r>
    </w:p>
    <w:p w:rsidRDefault="005F0533" w:rsidP="005F0533" w:rsidR="005F0533">
      <w:pPr>
        <w:ind w:firstLine="708"/>
        <w:jc w:val="both"/>
      </w:pPr>
      <w:r w:rsidRPr="00990627">
        <w:t xml:space="preserve">- </w:t>
      </w:r>
      <w:r>
        <w:t>radni stol + škrip, 1</w:t>
      </w:r>
      <w:r w:rsidRPr="00990627">
        <w:t xml:space="preserve"> komad (PETA GRUPA – PROIZVODNJA, redni broj </w:t>
      </w:r>
      <w:r>
        <w:t>417</w:t>
      </w:r>
      <w:r w:rsidRPr="00990627">
        <w:t xml:space="preserve">) za iznos od </w:t>
      </w:r>
      <w:r>
        <w:t>300,00 kn (tristotinekuna)</w:t>
      </w:r>
    </w:p>
    <w:p w:rsidRDefault="005F0533" w:rsidP="005F0533" w:rsidR="005F0533">
      <w:pPr>
        <w:ind w:firstLine="708"/>
        <w:jc w:val="both"/>
      </w:pPr>
      <w:r w:rsidRPr="00990627">
        <w:t xml:space="preserve">- </w:t>
      </w:r>
      <w:r>
        <w:t>radni stol pokretni, 1</w:t>
      </w:r>
      <w:r w:rsidRPr="00990627">
        <w:t xml:space="preserve"> komad (PETA GRUPA – PROIZVODNJA, redni broj </w:t>
      </w:r>
      <w:r>
        <w:t>418</w:t>
      </w:r>
      <w:r w:rsidRPr="00990627">
        <w:t xml:space="preserve">) za iznos od </w:t>
      </w:r>
      <w:r>
        <w:t>167,00 kn (stošezdesetisedamkuna</w:t>
      </w:r>
      <w:r w:rsidRPr="00990627">
        <w:t>)</w:t>
      </w:r>
    </w:p>
    <w:p w:rsidRDefault="005F0533" w:rsidP="005F0533" w:rsidR="005F0533">
      <w:pPr>
        <w:ind w:firstLine="708"/>
        <w:jc w:val="both"/>
      </w:pPr>
      <w:r w:rsidRPr="00990627">
        <w:t xml:space="preserve">- </w:t>
      </w:r>
      <w:r>
        <w:t>ormar metalni, 3</w:t>
      </w:r>
      <w:r w:rsidRPr="00990627">
        <w:t xml:space="preserve"> komad</w:t>
      </w:r>
      <w:r w:rsidR="000B0D73">
        <w:t>a</w:t>
      </w:r>
      <w:r w:rsidRPr="00990627">
        <w:t xml:space="preserve"> (PETA GRUPA – PROIZVODNJA, redni broj </w:t>
      </w:r>
      <w:r>
        <w:t>600</w:t>
      </w:r>
      <w:r w:rsidRPr="00990627">
        <w:t xml:space="preserve">) za iznos od </w:t>
      </w:r>
      <w:r w:rsidR="000B0D73">
        <w:t>200</w:t>
      </w:r>
      <w:r>
        <w:t>,00 kn (</w:t>
      </w:r>
      <w:r w:rsidR="000B0D73">
        <w:t>dvijestotinekuna</w:t>
      </w:r>
      <w:r w:rsidRPr="00990627">
        <w:t>)</w:t>
      </w:r>
    </w:p>
    <w:p w:rsidRDefault="000B0D73" w:rsidP="000B0D73" w:rsidR="000B0D73">
      <w:pPr>
        <w:ind w:firstLine="708"/>
        <w:jc w:val="both"/>
      </w:pPr>
      <w:r w:rsidRPr="00990627">
        <w:t xml:space="preserve">- </w:t>
      </w:r>
      <w:r>
        <w:t>stalaža 33 m x 4 mv, 1</w:t>
      </w:r>
      <w:r w:rsidRPr="00990627">
        <w:t xml:space="preserve"> komad (PETA GRUPA – PROIZVODNJA, redni broj </w:t>
      </w:r>
      <w:r>
        <w:t>609</w:t>
      </w:r>
      <w:r w:rsidRPr="00990627">
        <w:t xml:space="preserve">) za iznos od </w:t>
      </w:r>
      <w:r>
        <w:t>2.350,00 kn (dvijetisućetristopedesetkuna</w:t>
      </w:r>
      <w:r w:rsidRPr="00990627">
        <w:t>)</w:t>
      </w:r>
    </w:p>
    <w:p w:rsidRDefault="000B0D73" w:rsidP="000B0D73" w:rsidR="000B0D73">
      <w:pPr>
        <w:ind w:firstLine="708"/>
        <w:jc w:val="both"/>
      </w:pPr>
      <w:r w:rsidRPr="00990627">
        <w:t xml:space="preserve">- </w:t>
      </w:r>
      <w:r>
        <w:t>kontejner, 1</w:t>
      </w:r>
      <w:r w:rsidRPr="00990627">
        <w:t xml:space="preserve"> komad (PETA GRUPA – PROIZVODNJA, redni broj </w:t>
      </w:r>
      <w:r>
        <w:t>615</w:t>
      </w:r>
      <w:r w:rsidRPr="00990627">
        <w:t xml:space="preserve">) za iznos od </w:t>
      </w:r>
      <w:r>
        <w:t>3.360,00 (tritisućetristošezdesetkuna</w:t>
      </w:r>
      <w:r w:rsidRPr="00990627">
        <w:t>)</w:t>
      </w:r>
    </w:p>
    <w:p w:rsidRDefault="000B0D73" w:rsidP="000B0D73" w:rsidR="000B0D73" w:rsidRPr="000B0D73">
      <w:pPr>
        <w:ind w:firstLine="708"/>
        <w:jc w:val="both"/>
      </w:pPr>
    </w:p>
    <w:p w:rsidRDefault="000B0D73" w:rsidP="000B0D73" w:rsidR="000B0D73" w:rsidRPr="000B0D73">
      <w:pPr>
        <w:ind w:firstLine="708"/>
        <w:jc w:val="both"/>
      </w:pPr>
      <w:r w:rsidRPr="000B0D73">
        <w:t xml:space="preserve">- </w:t>
      </w:r>
      <w:r w:rsidRPr="000B0D73">
        <w:rPr>
          <w:bCs w:val="false"/>
          <w:color w:val="000000"/>
        </w:rPr>
        <w:t>KOTAČ+FIKSN.VILICE  045 023 0301 0450230301/FI 125X36,GUMA,NOSI. 750N, 20 komada, (</w:t>
      </w:r>
      <w:r w:rsidRPr="000B0D73">
        <w:t>DRUGA GRUPA – MATERIJAL, redni broj 899) za iznos od 365,62 (tristošezdesetipetkunaišezdesetidvijelipe)</w:t>
      </w:r>
    </w:p>
    <w:p w:rsidRDefault="000B0D73" w:rsidP="000B0D73" w:rsidR="000B0D73" w:rsidRPr="000B0D73">
      <w:pPr>
        <w:ind w:firstLine="708"/>
        <w:jc w:val="both"/>
      </w:pPr>
      <w:r w:rsidRPr="000B0D73">
        <w:t xml:space="preserve">- </w:t>
      </w:r>
      <w:r w:rsidRPr="000B0D73">
        <w:rPr>
          <w:bCs w:val="false"/>
          <w:color w:val="000000"/>
        </w:rPr>
        <w:t>SUŠAČ ELEKTRODA  ESAB 0000515064/220V 50HZ, 1 komad, (</w:t>
      </w:r>
      <w:r w:rsidRPr="000B0D73">
        <w:t>DRUGA GRUPA – MATERIJAL, redni broj 1211) za iznos od 680,00 kn (šestoosamdesetkuna)</w:t>
      </w:r>
    </w:p>
    <w:p w:rsidRDefault="00525B55" w:rsidP="00C6784F" w:rsidR="00525B55" w:rsidRPr="00990627">
      <w:pPr>
        <w:ind w:firstLine="708"/>
        <w:jc w:val="both"/>
      </w:pPr>
      <w:r w:rsidRPr="00990627">
        <w:t>U sve navedene iznose obračunat je PDV po stopi od 25%.</w:t>
      </w:r>
    </w:p>
    <w:p w:rsidRDefault="00525B55" w:rsidP="00191B13" w:rsidR="00525B55" w:rsidRPr="00990627">
      <w:pPr>
        <w:jc w:val="both"/>
      </w:pPr>
    </w:p>
    <w:p w:rsidRDefault="00525B55" w:rsidP="00191B13" w:rsidR="00191B13" w:rsidRPr="00990627">
      <w:pPr>
        <w:jc w:val="both"/>
      </w:pPr>
      <w:r w:rsidRPr="00990627">
        <w:tab/>
        <w:t xml:space="preserve">II. Utvrđuje se da je kupac </w:t>
      </w:r>
      <w:r w:rsidR="00EE29EF">
        <w:t>LINEA ARGENTUM j.d.o.o. Vodnjan, Fažanska cesta 47/A, OIB: 08121269245,</w:t>
      </w:r>
      <w:r w:rsidR="00C6784F">
        <w:t xml:space="preserve"> </w:t>
      </w:r>
      <w:r w:rsidRPr="00990627">
        <w:rPr>
          <w:color w:val="000000"/>
          <w:shd w:fill="FAFAFA" w:color="auto" w:val="clear"/>
        </w:rPr>
        <w:t xml:space="preserve">na ime kupovnine uplatio cjelokupni iznos od </w:t>
      </w:r>
      <w:r w:rsidR="00EE29EF">
        <w:rPr>
          <w:color w:val="000000"/>
          <w:shd w:fill="FAFAFA" w:color="auto" w:val="clear"/>
        </w:rPr>
        <w:t>12.510,62</w:t>
      </w:r>
      <w:r w:rsidRPr="00990627">
        <w:rPr>
          <w:color w:val="000000"/>
          <w:shd w:fill="FAFAFA" w:color="auto" w:val="clear"/>
        </w:rPr>
        <w:t xml:space="preserve"> kn (</w:t>
      </w:r>
      <w:r w:rsidR="00EE29EF">
        <w:rPr>
          <w:color w:val="000000"/>
          <w:shd w:fill="FAFAFA" w:color="auto" w:val="clear"/>
        </w:rPr>
        <w:t>dvanaesttisućapetstodesetkunaišezdesetidvijelipe</w:t>
      </w:r>
      <w:r w:rsidRPr="00990627">
        <w:rPr>
          <w:color w:val="000000"/>
          <w:shd w:fill="FAFAFA" w:color="auto" w:val="clear"/>
        </w:rPr>
        <w:t>).</w:t>
      </w:r>
    </w:p>
    <w:p w:rsidRDefault="00E534B4" w:rsidP="00525B55" w:rsidR="00867F73" w:rsidRPr="00990627">
      <w:pPr>
        <w:jc w:val="both"/>
      </w:pPr>
      <w:r w:rsidRPr="00990627">
        <w:tab/>
      </w:r>
      <w:r w:rsidR="00867F73" w:rsidRPr="00990627">
        <w:t xml:space="preserve"> </w:t>
      </w:r>
    </w:p>
    <w:p w:rsidRDefault="00C33C73" w:rsidP="00AD2BC1" w:rsidR="00C33C73" w:rsidRPr="00990627">
      <w:pPr>
        <w:jc w:val="both"/>
      </w:pPr>
      <w:r w:rsidRPr="00990627">
        <w:tab/>
      </w:r>
      <w:r w:rsidR="006864C4" w:rsidRPr="00990627">
        <w:t>III</w:t>
      </w:r>
      <w:r w:rsidRPr="00990627">
        <w:t>. Kupac postaje vlasnikom kupljenih pokretnina njihovim preuzimanjem.</w:t>
      </w:r>
    </w:p>
    <w:p w:rsidRDefault="00C33C73" w:rsidP="00AD2BC1" w:rsidR="00C33C73" w:rsidRPr="00990627">
      <w:pPr>
        <w:jc w:val="both"/>
      </w:pPr>
    </w:p>
    <w:p w:rsidRDefault="00C33C73" w:rsidP="00AD2BC1" w:rsidR="00C33C73" w:rsidRPr="00990627">
      <w:pPr>
        <w:jc w:val="both"/>
      </w:pPr>
      <w:r w:rsidRPr="00990627">
        <w:tab/>
      </w:r>
      <w:r w:rsidR="006864C4" w:rsidRPr="00990627">
        <w:t>I</w:t>
      </w:r>
      <w:r w:rsidR="00525B55" w:rsidRPr="00990627">
        <w:t>V</w:t>
      </w:r>
      <w:r w:rsidRPr="00990627">
        <w:t>. Kupcu ne pripadaju prava po osnovi odgovornosti zbog nedostatka stvari.</w:t>
      </w:r>
    </w:p>
    <w:p w:rsidRDefault="00525B55" w:rsidP="00AD2BC1" w:rsidR="00525B55" w:rsidRPr="00990627">
      <w:pPr>
        <w:jc w:val="both"/>
      </w:pPr>
    </w:p>
    <w:p w:rsidRDefault="00525B55" w:rsidP="00525B55" w:rsidR="00867F73">
      <w:pPr>
        <w:jc w:val="both"/>
      </w:pPr>
      <w:r w:rsidRPr="00990627">
        <w:tab/>
        <w:t xml:space="preserve">V. Temeljem ovog zaključka kupac je ovlašten preuzeti pokretnine iz točke I. ovog zaključka. </w:t>
      </w:r>
    </w:p>
    <w:p w:rsidRDefault="00C6784F" w:rsidP="00525B55" w:rsidR="00C6784F">
      <w:pPr>
        <w:jc w:val="both"/>
      </w:pPr>
    </w:p>
    <w:p w:rsidRDefault="00AD2BC1" w:rsidP="00AD2BC1" w:rsidR="00AD2BC1" w:rsidRPr="00990627">
      <w:pPr>
        <w:jc w:val="center"/>
      </w:pPr>
      <w:r w:rsidRPr="00990627">
        <w:t xml:space="preserve">U Pazinu, dana </w:t>
      </w:r>
      <w:r w:rsidR="00525B55" w:rsidRPr="00990627">
        <w:t>1</w:t>
      </w:r>
      <w:r w:rsidR="009C27E4">
        <w:t>6</w:t>
      </w:r>
      <w:r w:rsidR="00525B55" w:rsidRPr="00990627">
        <w:t>. prosinca</w:t>
      </w:r>
      <w:r w:rsidR="00E534B4" w:rsidRPr="00990627">
        <w:t xml:space="preserve"> 2016</w:t>
      </w:r>
      <w:r w:rsidRPr="00990627">
        <w:t xml:space="preserve">. </w:t>
      </w:r>
    </w:p>
    <w:p w:rsidRDefault="00AD2BC1" w:rsidP="00AD2BC1" w:rsidR="00AD2BC1" w:rsidRPr="00990627"/>
    <w:p w:rsidRDefault="00AD2BC1" w:rsidP="00E534B4" w:rsidR="00AD2BC1" w:rsidRPr="00990627">
      <w:r w:rsidRPr="00990627">
        <w:t xml:space="preserve">                                                                                         </w:t>
      </w:r>
      <w:r w:rsidRPr="00990627">
        <w:tab/>
      </w:r>
      <w:r w:rsidRPr="00990627">
        <w:tab/>
      </w:r>
      <w:r w:rsidR="00E534B4" w:rsidRPr="00990627">
        <w:t>Stečajna sutkinja:</w:t>
      </w:r>
    </w:p>
    <w:p w:rsidRDefault="00E534B4" w:rsidP="00E534B4" w:rsidR="00E534B4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>Tijana Licul</w:t>
      </w:r>
      <w:r w:rsidR="00A36499">
        <w:t>, v. r.</w:t>
      </w:r>
    </w:p>
    <w:p w:rsidRDefault="009A2B3E" w:rsidP="00AD2BC1" w:rsidR="009A2B3E"/>
    <w:p w:rsidRDefault="009A2B3E" w:rsidP="00AD2BC1" w:rsidR="009A2B3E"/>
    <w:p w:rsidRDefault="00AD2BC1" w:rsidP="00AD2BC1" w:rsidR="00AD2BC1" w:rsidRPr="00990627">
      <w:r w:rsidRPr="00990627">
        <w:t>UPUTA O PRAVNOM LIJEKU:</w:t>
      </w:r>
    </w:p>
    <w:p w:rsidRDefault="00664F56" w:rsidP="00E534B4" w:rsidR="00AD2BC1" w:rsidRPr="00990627">
      <w:pPr>
        <w:ind w:firstLine="708"/>
        <w:jc w:val="both"/>
      </w:pPr>
      <w:r w:rsidRPr="00990627">
        <w:t>Protiv zaključka nije dopušten pravni lijek.</w:t>
      </w:r>
    </w:p>
    <w:p w:rsidRDefault="006F4663" w:rsidP="006F4663" w:rsidR="006F4663" w:rsidRPr="00990627"/>
    <w:p w:rsidRDefault="00AD2BC1" w:rsidP="006F4663" w:rsidR="00AD2BC1" w:rsidRPr="00990627">
      <w:r w:rsidRPr="00990627">
        <w:t>DNA:</w:t>
      </w:r>
    </w:p>
    <w:p w:rsidRDefault="00E534B4" w:rsidP="00E534B4" w:rsidR="00E534B4" w:rsidRPr="00990627">
      <w:pPr>
        <w:ind w:firstLine="708"/>
      </w:pPr>
      <w:r w:rsidRPr="00990627">
        <w:t>- e-oglasna ploča</w:t>
      </w:r>
    </w:p>
    <w:p w:rsidRDefault="00C33C73" w:rsidP="00990627" w:rsidR="006F4663" w:rsidRPr="00990627">
      <w:pPr>
        <w:ind w:firstLine="708"/>
        <w:jc w:val="both"/>
      </w:pPr>
      <w:r w:rsidRPr="00990627">
        <w:t xml:space="preserve">- </w:t>
      </w:r>
      <w:r w:rsidR="00990627" w:rsidRPr="00990627">
        <w:t xml:space="preserve">kupcu </w:t>
      </w:r>
      <w:r w:rsidR="00EE29EF">
        <w:t>LINEA ARGENTUM j.d.o.o. Vodnjan, Fažanska cesta 47/A, OIB: 08121269245</w:t>
      </w:r>
    </w:p>
    <w:p w:rsidRDefault="006F4663" w:rsidP="006F4663" w:rsidR="006F4663" w:rsidRPr="00990627"/>
    <w:sectPr w:rsidSect="009C27E4" w:rsidR="006F4663" w:rsidRPr="00990627">
      <w:headerReference w:type="default" r:id="rId10"/>
      <w:pgSz w:h="16838" w:w="11906"/>
      <w:pgMar w:gutter="0" w:footer="709" w:header="426" w:left="1440" w:bottom="1135" w:right="1440" w:top="6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4B4" w:rsidP="00E534B4" w:rsidR="00E534B4">
    <w:pPr>
      <w:pStyle w:val="Zaglavlje"/>
      <w:jc w:val="right"/>
    </w:pPr>
    <w:r w:rsidRPr="00963189">
      <w:rPr>
        <w:sz w:val="23"/>
        <w:szCs w:val="23"/>
      </w:rPr>
      <w:t>Posl.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 w:rsidR="009C27E4">
      <w:rPr>
        <w:sz w:val="23"/>
        <w:szCs w:val="23"/>
      </w:rPr>
      <w:t>1233/15-84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206D3"/>
    <w:multiLevelType w:val="hybridMultilevel"/>
    <w:tmpl w:val="01465C80"/>
    <w:lvl w:tplc="1D9652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0B22F72"/>
    <w:multiLevelType w:val="hybridMultilevel"/>
    <w:tmpl w:val="AC1C3DBE"/>
    <w:lvl w:tplc="F9329EC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563B569A"/>
    <w:multiLevelType w:val="hybridMultilevel"/>
    <w:tmpl w:val="686A4704"/>
    <w:lvl w:tplc="AB14B9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2581689"/>
    <w:multiLevelType w:val="hybridMultilevel"/>
    <w:tmpl w:val="0B9800D8"/>
    <w:lvl w:tplc="F708987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51212A7"/>
    <w:multiLevelType w:val="hybridMultilevel"/>
    <w:tmpl w:val="1EA632C0"/>
    <w:lvl w:tplc="51D84E3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4662A"/>
    <w:rsid w:val="00092B61"/>
    <w:rsid w:val="000B0D73"/>
    <w:rsid w:val="00191B13"/>
    <w:rsid w:val="001C4C06"/>
    <w:rsid w:val="00234EFC"/>
    <w:rsid w:val="00525B55"/>
    <w:rsid w:val="00554328"/>
    <w:rsid w:val="00565609"/>
    <w:rsid w:val="00585242"/>
    <w:rsid w:val="005E304C"/>
    <w:rsid w:val="005F0533"/>
    <w:rsid w:val="00664F56"/>
    <w:rsid w:val="006864C4"/>
    <w:rsid w:val="006F1982"/>
    <w:rsid w:val="006F4663"/>
    <w:rsid w:val="00867F73"/>
    <w:rsid w:val="008C4349"/>
    <w:rsid w:val="00963189"/>
    <w:rsid w:val="0098076F"/>
    <w:rsid w:val="00985388"/>
    <w:rsid w:val="00990627"/>
    <w:rsid w:val="00991554"/>
    <w:rsid w:val="009A2B3E"/>
    <w:rsid w:val="009C27E4"/>
    <w:rsid w:val="00A36499"/>
    <w:rsid w:val="00AD2BC1"/>
    <w:rsid w:val="00B7481D"/>
    <w:rsid w:val="00C26A64"/>
    <w:rsid w:val="00C33C73"/>
    <w:rsid w:val="00C54BCE"/>
    <w:rsid w:val="00C6784F"/>
    <w:rsid w:val="00C912CF"/>
    <w:rsid w:val="00D07C7D"/>
    <w:rsid w:val="00DB4931"/>
    <w:rsid w:val="00E534B4"/>
    <w:rsid w:val="00EE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25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32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9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57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60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3714</properties:Characters>
  <properties:Lines>99</properties:Lines>
  <properties:Paragraphs>47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2016-12-15T09:59:00Z</dcterms:created>
  <dc:creator>Jasmina Matika</dc:creator>
  <cp:lastModifiedBy>Sanja Prodan</cp:lastModifiedBy>
  <cp:lastPrinted>2016-12-16T12:05:00Z</cp:lastPrinted>
  <dcterms:modified xmlns:xsi="http://www.w3.org/2001/XMLSchema-instance" xsi:type="dcterms:W3CDTF">2016-12-16T13:05:00Z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