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a880" w14:paraId="56aa88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A2A1A">
        <w:t>2114</w:t>
      </w:r>
      <w:r w:rsidR="000D7EBE">
        <w:t>/</w:t>
      </w:r>
      <w:r w:rsidR="00BA1C62">
        <w:t>16</w:t>
      </w:r>
      <w:r w:rsidR="00C24393">
        <w:t>-</w:t>
      </w:r>
      <w:r w:rsidR="00F10F5D">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8202ED" w:rsidRPr="008202ED">
        <w:t>Labirint-Projekt d.o.o.</w:t>
      </w:r>
      <w:r w:rsidR="00BA679F" w:rsidRPr="008202ED">
        <w:t xml:space="preserve">, </w:t>
      </w:r>
      <w:r w:rsidR="00346FDD" w:rsidRPr="008202ED">
        <w:t xml:space="preserve">Zagreb, </w:t>
      </w:r>
      <w:r w:rsidR="008202ED" w:rsidRPr="008202ED">
        <w:t>Martićeva 14/E</w:t>
      </w:r>
      <w:r w:rsidR="00E85F12" w:rsidRPr="008202ED">
        <w:t>,</w:t>
      </w:r>
      <w:r w:rsidRPr="008202ED">
        <w:t xml:space="preserve"> OIB</w:t>
      </w:r>
      <w:r w:rsidR="00346FDD" w:rsidRPr="008202ED">
        <w:t xml:space="preserve"> </w:t>
      </w:r>
      <w:r w:rsidR="008202ED" w:rsidRPr="008202ED">
        <w:t>06742770056</w:t>
      </w:r>
      <w:r w:rsidR="000A2CA0" w:rsidRPr="00C254D4">
        <w:t xml:space="preserve">, dana </w:t>
      </w:r>
      <w:r w:rsidR="008202ED">
        <w:t>22. svibnja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8202ED" w:rsidRPr="008202ED">
        <w:t>Labirint-Projekt d.o.o., Zagreb, Martićeva 14/E, OIB 06742770056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8202ED" w:rsidRPr="008202ED">
        <w:t>Labirint-Projekt d.o.o., Zagreb, Martićeva 14/E, OIB 06742770056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202ED" w:rsidP="000A2CA0" w:rsidR="000A2CA0" w:rsidRPr="00C254D4">
      <w:pPr>
        <w:jc w:val="both"/>
        <w:rPr>
          <w:b/>
        </w:rPr>
      </w:pPr>
      <w:r>
        <w:rPr>
          <w:b/>
        </w:rPr>
        <w:t>31. kolovoz</w:t>
      </w:r>
      <w:r w:rsidR="00CE3CCE">
        <w:rPr>
          <w:b/>
        </w:rPr>
        <w:t xml:space="preserve"> 201</w:t>
      </w:r>
      <w:r w:rsidR="00F64081">
        <w:rPr>
          <w:b/>
        </w:rPr>
        <w:t>7</w:t>
      </w:r>
      <w:r w:rsidR="000A2CA0" w:rsidRPr="00C254D4">
        <w:rPr>
          <w:b/>
        </w:rPr>
        <w:t xml:space="preserve">. godine u </w:t>
      </w:r>
      <w:r>
        <w:rPr>
          <w:b/>
        </w:rPr>
        <w:t>9</w:t>
      </w:r>
      <w:r w:rsidR="00B43303">
        <w:rPr>
          <w:b/>
        </w:rPr>
        <w:t>,</w:t>
      </w:r>
      <w:r>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4B5729" w:rsidRPr="008202ED">
        <w:t>Labirint-Projekt d.o.o., Zagreb</w:t>
      </w:r>
    </w:p>
    <w:p w:rsidRDefault="000A2CA0" w:rsidP="000A2CA0" w:rsidR="006E5415">
      <w:pPr>
        <w:rPr>
          <w:rFonts w:cs="Arial" w:hAnsi="Arial" w:ascii="Arial"/>
          <w:color w:val="003366"/>
          <w:sz w:val="18"/>
          <w:szCs w:val="18"/>
        </w:rPr>
      </w:pPr>
      <w:r w:rsidRPr="00C254D4">
        <w:t>-</w:t>
      </w:r>
      <w:r w:rsidR="005C6BCD" w:rsidRPr="00C254D4">
        <w:t xml:space="preserve"> zakonski zastupnik dužnika</w:t>
      </w:r>
      <w:r w:rsidRPr="00C254D4">
        <w:t xml:space="preserve"> </w:t>
      </w:r>
      <w:r w:rsidR="004B5729" w:rsidRPr="00E2268A">
        <w:t>Jasenko Miljenko Brajan</w:t>
      </w:r>
    </w:p>
    <w:p w:rsidRDefault="000A2CA0" w:rsidP="000A2CA0" w:rsidR="000A2CA0">
      <w:r w:rsidRPr="00C254D4">
        <w:t>- FINA</w:t>
      </w:r>
    </w:p>
    <w:p w:rsidRDefault="00B127D7" w:rsidP="000A2CA0" w:rsidR="00B127D7">
      <w:r>
        <w:t>-</w:t>
      </w:r>
      <w:r w:rsidR="009607E1">
        <w:t xml:space="preserve"> </w:t>
      </w:r>
      <w:r w:rsidR="00346FDD">
        <w:t xml:space="preserve">Erste &amp; Steiermarkische bank </w:t>
      </w:r>
      <w:r w:rsidR="006E5415">
        <w:t>d.d.</w:t>
      </w:r>
    </w:p>
    <w:p w:rsidRDefault="00346FDD" w:rsidP="000A2CA0" w:rsidR="00346FDD"/>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433F9">
        <w:t>4. ožujka</w:t>
      </w:r>
      <w:r w:rsidR="00700A85">
        <w:t xml:space="preserve"> 2016</w:t>
      </w:r>
      <w:r w:rsidRPr="00C254D4">
        <w:t>. prijedlog za otvaranje stečajnog postupka nad dužnikom</w:t>
      </w:r>
      <w:r w:rsidR="00346FDD" w:rsidRPr="00346FDD">
        <w:t xml:space="preserve"> </w:t>
      </w:r>
      <w:r w:rsidR="00E433F9" w:rsidRPr="008202ED">
        <w:t>Labirint-Projekt d.o.o., Zagreb, Martićeva 14/E, OIB 06742770056</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433F9">
        <w:t>1043</w:t>
      </w:r>
      <w:r w:rsidR="00321D3A">
        <w:t xml:space="preserve"> dana </w:t>
      </w:r>
      <w:r w:rsidR="000518E3">
        <w:t xml:space="preserve">evidentirane neizvršene osnove za plaćanje u ukupnom iznosu od </w:t>
      </w:r>
      <w:r w:rsidR="00E433F9">
        <w:t>45.260,17</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346FDD">
        <w:t>Erste &amp; Steiermarkische bank</w:t>
      </w:r>
      <w:r w:rsidR="006F5040">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433F9">
        <w:t>22. svibnja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66D" w:rsidR="0045366D">
      <w:r>
        <w:separator/>
      </w:r>
    </w:p>
  </w:endnote>
  <w:endnote w:id="0" w:type="continuationSeparator">
    <w:p w:rsidRDefault="0045366D" w:rsidR="004536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66D" w:rsidR="0045366D">
      <w:r>
        <w:separator/>
      </w:r>
    </w:p>
  </w:footnote>
  <w:footnote w:id="0" w:type="continuationSeparator">
    <w:p w:rsidRDefault="0045366D" w:rsidR="004536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599">
      <w:rPr>
        <w:rStyle w:val="Brojstranice"/>
        <w:noProof/>
      </w:rPr>
      <w:t>3</w:t>
    </w:r>
    <w:r>
      <w:rPr>
        <w:rStyle w:val="Brojstranice"/>
      </w:rPr>
      <w:fldChar w:fldCharType="end"/>
    </w:r>
  </w:p>
  <w:p w:rsidRDefault="00874E6C" w:rsidP="004D27C4" w:rsidR="00874E6C">
    <w:pPr>
      <w:pStyle w:val="Zaglavlje"/>
      <w:jc w:val="right"/>
    </w:pPr>
    <w:r>
      <w:t>4 St-</w:t>
    </w:r>
    <w:r w:rsidR="008202ED">
      <w:t>2114</w:t>
    </w:r>
    <w:r w:rsidR="00700A85">
      <w:t>/16</w:t>
    </w:r>
    <w:r w:rsidR="00F10F5D">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60CE1"/>
    <w:rsid w:val="001B2742"/>
    <w:rsid w:val="001B716A"/>
    <w:rsid w:val="001E2CB6"/>
    <w:rsid w:val="00217606"/>
    <w:rsid w:val="00217CDB"/>
    <w:rsid w:val="0025788E"/>
    <w:rsid w:val="0027227B"/>
    <w:rsid w:val="00277F8E"/>
    <w:rsid w:val="0028644D"/>
    <w:rsid w:val="00295F32"/>
    <w:rsid w:val="002C5A68"/>
    <w:rsid w:val="002D16B2"/>
    <w:rsid w:val="002D49A0"/>
    <w:rsid w:val="003126C7"/>
    <w:rsid w:val="003137A4"/>
    <w:rsid w:val="00321D3A"/>
    <w:rsid w:val="00334EB6"/>
    <w:rsid w:val="00336599"/>
    <w:rsid w:val="00343119"/>
    <w:rsid w:val="00346FDD"/>
    <w:rsid w:val="003659C4"/>
    <w:rsid w:val="003746BE"/>
    <w:rsid w:val="0039056D"/>
    <w:rsid w:val="003A46FC"/>
    <w:rsid w:val="0042098E"/>
    <w:rsid w:val="00427F10"/>
    <w:rsid w:val="0045366D"/>
    <w:rsid w:val="004A7FD2"/>
    <w:rsid w:val="004B4514"/>
    <w:rsid w:val="004B5729"/>
    <w:rsid w:val="004D27C4"/>
    <w:rsid w:val="004F24D8"/>
    <w:rsid w:val="005058C0"/>
    <w:rsid w:val="0053264E"/>
    <w:rsid w:val="00544C75"/>
    <w:rsid w:val="005739C3"/>
    <w:rsid w:val="005A562D"/>
    <w:rsid w:val="005B6395"/>
    <w:rsid w:val="005C6BCD"/>
    <w:rsid w:val="00683588"/>
    <w:rsid w:val="00692A6B"/>
    <w:rsid w:val="006E5415"/>
    <w:rsid w:val="006E6641"/>
    <w:rsid w:val="006F5040"/>
    <w:rsid w:val="00700A85"/>
    <w:rsid w:val="00725DA9"/>
    <w:rsid w:val="007455D1"/>
    <w:rsid w:val="007472EF"/>
    <w:rsid w:val="0075040F"/>
    <w:rsid w:val="00757A14"/>
    <w:rsid w:val="007B4990"/>
    <w:rsid w:val="007E1D2C"/>
    <w:rsid w:val="00801A6D"/>
    <w:rsid w:val="00812859"/>
    <w:rsid w:val="008202ED"/>
    <w:rsid w:val="00874E6C"/>
    <w:rsid w:val="00875593"/>
    <w:rsid w:val="00906436"/>
    <w:rsid w:val="00945F2A"/>
    <w:rsid w:val="009607E1"/>
    <w:rsid w:val="00980319"/>
    <w:rsid w:val="00984E6C"/>
    <w:rsid w:val="009A0E71"/>
    <w:rsid w:val="009A14E9"/>
    <w:rsid w:val="00A031C0"/>
    <w:rsid w:val="00A24D3C"/>
    <w:rsid w:val="00A649AF"/>
    <w:rsid w:val="00A8529D"/>
    <w:rsid w:val="00B127D7"/>
    <w:rsid w:val="00B1314F"/>
    <w:rsid w:val="00B20753"/>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D599B"/>
    <w:rsid w:val="00DE04B4"/>
    <w:rsid w:val="00E03C0B"/>
    <w:rsid w:val="00E15553"/>
    <w:rsid w:val="00E21746"/>
    <w:rsid w:val="00E2268A"/>
    <w:rsid w:val="00E3741E"/>
    <w:rsid w:val="00E433F9"/>
    <w:rsid w:val="00E5450D"/>
    <w:rsid w:val="00E64F26"/>
    <w:rsid w:val="00E70C2F"/>
    <w:rsid w:val="00E72671"/>
    <w:rsid w:val="00E85F12"/>
    <w:rsid w:val="00EC7F36"/>
    <w:rsid w:val="00EF557D"/>
    <w:rsid w:val="00F10F5D"/>
    <w:rsid w:val="00F11929"/>
    <w:rsid w:val="00F26E20"/>
    <w:rsid w:val="00F40FD6"/>
    <w:rsid w:val="00F45C94"/>
    <w:rsid w:val="00F5026F"/>
    <w:rsid w:val="00F64081"/>
    <w:rsid w:val="00FA2A1A"/>
    <w:rsid w:val="00FB5822"/>
    <w:rsid w:val="00FC60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20753"/>
    <w:rPr>
      <w:color w:val="808080"/>
      <w:bdr w:space="0" w:sz="0" w:color="auto" w:val="none"/>
      <w:shd w:fill="auto" w:color="auto" w:val="clear"/>
    </w:rPr>
  </w:style>
  <w:style w:customStyle="true" w:styleId="eSPISCCParagraphDefaultFont" w:type="character">
    <w:name w:val="eSPIS_CC_Paragraph Default Font"/>
    <w:basedOn w:val="Zadanifontodlomka"/>
    <w:rsid w:val="00B20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0753"/>
    <w:rPr>
      <w:bdr w:space="0" w:sz="0" w:color="auto" w:val="none"/>
      <w:shd w:fill="FFFFCC" w:color="auto" w:val="clear"/>
      <w:lang w:val="hr-HR"/>
    </w:rPr>
  </w:style>
  <w:style w:customStyle="true" w:styleId="PozadinaSvijetloCrvena" w:type="character">
    <w:name w:val="Pozadina_SvijetloCrvena"/>
    <w:basedOn w:val="eSPISCCParagraphDefaultFont"/>
    <w:rsid w:val="00B20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0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20753"/>
    <w:rPr>
      <w:color w:val="808080"/>
      <w:bdr w:color="auto" w:space="0" w:sz="0" w:val="none"/>
      <w:shd w:color="auto" w:fill="auto" w:val="clear"/>
    </w:rPr>
  </w:style>
  <w:style w:customStyle="1" w:styleId="eSPISCCParagraphDefaultFont" w:type="character">
    <w:name w:val="eSPIS_CC_Paragraph Default Font"/>
    <w:basedOn w:val="Zadanifontodlomka"/>
    <w:rsid w:val="00B20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0753"/>
    <w:rPr>
      <w:bdr w:color="auto" w:space="0" w:sz="0" w:val="none"/>
      <w:shd w:color="auto" w:fill="FFFFCC" w:val="clear"/>
      <w:lang w:val="hr-HR"/>
    </w:rPr>
  </w:style>
  <w:style w:customStyle="1" w:styleId="PozadinaSvijetloCrvena" w:type="character">
    <w:name w:val="Pozadina_SvijetloCrvena"/>
    <w:basedOn w:val="eSPISCCParagraphDefaultFont"/>
    <w:rsid w:val="00B20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0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St-2114/2016-7</izvorni_sadrzaj>
    <derivirana_varijabla naziv="DomainObject.Oznaka_1">St-2114/2016-7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2114</izvorni_sadrzaj>
    <derivirana_varijabla naziv="DomainObject.Predmet.Broj_1">2114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St-2114/2016</izvorni_sadrzaj>
    <derivirana_varijabla naziv="DomainObject.Predmet.OznakaBroj_1">St-2114/2016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Labirint-Projekt d.o.o. zastupanog po punomoćniku Jasenko-miljenko Brajan</izvorni_sadrzaj>
    <derivirana_varijabla naziv="DomainObject.Predmet.ProtustrankaFormated_1">  Labirint-Projekt d.o.o. zastupanog po punomoćniku Jasenko-miljenko Brajan</derivirana_varijabla>
  </DomainObject.Predmet.ProtustrankaFormated>
  <DomainObject.Predmet.ProtustrankaFormatedOIB>
    <izvorni_sadrzaj>  Labirint-Projekt d.o.o., OIB 06742770056 zastupanog po punomoćniku Jasenko-miljenko Brajan</izvorni_sadrzaj>
    <derivirana_varijabla naziv="DomainObject.Predmet.ProtustrankaFormatedOIB_1">  Labirint-Projekt d.o.o., OIB 06742770056 zastupanog po punomoćniku Jasenko-miljenko Brajan</derivirana_varijabla>
  </DomainObject.Predmet.ProtustrankaFormatedOIB>
  <DomainObject.Predmet.ProtustrankaFormatedWithAdress>
    <izvorni_sadrzaj> Labirint-Projekt d.o.o., Martićeva 14/E, 10000 Zagreb zastupanog po punomoćniku Jasenko-miljenko Brajan</izvorni_sadrzaj>
    <derivirana_varijabla naziv="DomainObject.Predmet.ProtustrankaFormatedWithAdress_1"> Labirint-Projekt d.o.o., Martićeva 14/E, 10000 Zagreb zastupanog po punomoćniku Jasenko-miljenko Brajan</derivirana_varijabla>
  </DomainObject.Predmet.ProtustrankaFormatedWithAdress>
  <DomainObject.Predmet.ProtustrankaFormatedWithAdressOIB>
    <izvorni_sadrzaj> Labirint-Projekt d.o.o., OIB 06742770056, Martićeva 14/E, 10000 Zagreb zastupanog po punomoćniku Jasenko-miljenko Brajan</izvorni_sadrzaj>
    <derivirana_varijabla naziv="DomainObject.Predmet.ProtustrankaFormatedWithAdressOIB_1"> Labirint-Projekt d.o.o., OIB 06742770056, Martićeva 14/E, 10000 Zagreb zastupanog po punomoćniku Jasenko-miljenko Brajan</derivirana_varijabla>
  </DomainObject.Predmet.ProtustrankaFormatedWithAdressOIB>
  <DomainObject.Predmet.ProtustrankaWithAdress>
    <izvorni_sadrzaj>Labirint-Projekt d.o.o. Martićeva 14/E, 10000 Zagreb</izvorni_sadrzaj>
    <derivirana_varijabla naziv="DomainObject.Predmet.ProtustrankaWithAdress_1">Labirint-Projekt d.o.o. Martićeva 14/E, 10000 Zagreb</derivirana_varijabla>
  </DomainObject.Predmet.ProtustrankaWithAdress>
  <DomainObject.Predmet.ProtustrankaWithAdressOIB>
    <izvorni_sadrzaj>Labirint-Projekt d.o.o., OIB 06742770056, Martićeva 14/E, 10000 Zagreb</izvorni_sadrzaj>
    <derivirana_varijabla naziv="DomainObject.Predmet.ProtustrankaWithAdressOIB_1">Labirint-Projekt d.o.o., OIB 06742770056, Martićeva 14/E, 10000 Zagreb</derivirana_varijabla>
  </DomainObject.Predmet.ProtustrankaWithAdressOIB>
  <DomainObject.Predmet.ProtustrankaNazivFormated>
    <izvorni_sadrzaj>Labirint-Projekt d.o.o.</izvorni_sadrzaj>
    <derivirana_varijabla naziv="DomainObject.Predmet.ProtustrankaNazivFormated_1">Labirint-Projekt d.o.o.</derivirana_varijabla>
  </DomainObject.Predmet.ProtustrankaNazivFormated>
  <DomainObject.Predmet.ProtustrankaNazivFormatedOIB>
    <izvorni_sadrzaj>Labirint-Projekt d.o.o., OIB 06742770056</izvorni_sadrzaj>
    <derivirana_varijabla naziv="DomainObject.Predmet.ProtustrankaNazivFormatedOIB_1">Labirint-Projekt d.o.o., OIB 06742770056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Labirint-Projekt d.o.o. zastupanog po punomoćniku Jasenko-miljenko Brajan</item>
    </izvorni_sadrzaj>
    <derivirana_varijabla naziv="DomainObject.Predmet.ProtuStrankaListFormated_1">
      <item>Labirint-Projekt d.o.o. zastupanog po punomoćniku Jasenko-miljenko Brajan</item>
    </derivirana_varijabla>
  </DomainObject.Predmet.ProtuStrankaListFormated>
  <DomainObject.Predmet.ProtuStrankaListFormatedOIB>
    <izvorni_sadrzaj>
      <item>Labirint-Projekt d.o.o., OIB 06742770056 zastupanog po punomoćniku Jasenko-miljenko Brajan</item>
    </izvorni_sadrzaj>
    <derivirana_varijabla naziv="DomainObject.Predmet.ProtuStrankaListFormatedOIB_1">
      <item>Labirint-Projekt d.o.o., OIB 06742770056 zastupanog po punomoćniku Jasenko-miljenko Brajan</item>
    </derivirana_varijabla>
  </DomainObject.Predmet.ProtuStrankaListFormatedOIB>
  <DomainObject.Predmet.ProtuStrankaListFormatedWithAdress>
    <izvorni_sadrzaj>
      <item>Labirint-Projekt d.o.o., Martićeva 14/E, 10000 Zagreb zastupanog po punomoćniku Jasenko-miljenko Brajan</item>
    </izvorni_sadrzaj>
    <derivirana_varijabla naziv="DomainObject.Predmet.ProtuStrankaListFormatedWithAdress_1">
      <item>Labirint-Projekt d.o.o., Martićeva 14/E, 10000 Zagreb zastupanog po punomoćniku Jasenko-miljenko Brajan</item>
    </derivirana_varijabla>
  </DomainObject.Predmet.ProtuStrankaListFormatedWithAdress>
  <DomainObject.Predmet.ProtuStrankaListFormatedWithAdressOIB>
    <izvorni_sadrzaj>
      <item>Labirint-Projekt d.o.o., OIB 06742770056, Martićeva 14/E, 10000 Zagreb zastupanog po punomoćniku Jasenko-miljenko Brajan</item>
    </izvorni_sadrzaj>
    <derivirana_varijabla naziv="DomainObject.Predmet.ProtuStrankaListFormatedWithAdressOIB_1">
      <item>Labirint-Projekt d.o.o., OIB 06742770056, Martićeva 14/E, 10000 Zagreb zastupanog po punomoćniku Jasenko-miljenko Brajan</item>
    </derivirana_varijabla>
  </DomainObject.Predmet.ProtuStrankaListFormatedWithAdressOIB>
  <DomainObject.Predmet.ProtuStrankaListNazivFormated>
    <izvorni_sadrzaj>
      <item>Labirint-Projekt d.o.o.</item>
    </izvorni_sadrzaj>
    <derivirana_varijabla naziv="DomainObject.Predmet.ProtuStrankaListNazivFormated_1">
      <item>Labirint-Projekt d.o.o.</item>
    </derivirana_varijabla>
  </DomainObject.Predmet.ProtuStrankaListNazivFormated>
  <DomainObject.Predmet.ProtuStrankaListNazivFormatedOIB>
    <izvorni_sadrzaj>
      <item>Labirint-Projekt d.o.o., OIB 06742770056</item>
    </izvorni_sadrzaj>
    <derivirana_varijabla naziv="DomainObject.Predmet.ProtuStrankaListNazivFormatedOIB_1">
      <item>Labirint-Projekt d.o.o., OIB 06742770056</item>
    </derivirana_varijabla>
  </DomainObject.Predmet.ProtuStrankaListNazivFormatedOIB>
  <DomainObject.Predmet.OstaliListFormated>
    <izvorni_sadrzaj>
      <item>Jasenko-miljenko Brajan punomoćnik sudionika u postupku Labirint-Projekt d.o.o.</item>
    </izvorni_sadrzaj>
    <derivirana_varijabla naziv="DomainObject.Predmet.OstaliListFormated_1">
      <item>Jasenko-miljenko Brajan punomoćnik sudionika u postupku Labirint-Projekt d.o.o.</item>
    </derivirana_varijabla>
  </DomainObject.Predmet.OstaliListFormated>
  <DomainObject.Predmet.OstaliListFormatedOIB>
    <izvorni_sadrzaj>
      <item>Jasenko-miljenko Brajan, OIB 64282017437 punomoćnik sudionika u postupku Labirint-Projekt d.o.o.</item>
    </izvorni_sadrzaj>
    <derivirana_varijabla naziv="DomainObject.Predmet.OstaliListFormatedOIB_1">
      <item>Jasenko-miljenko Brajan, OIB 64282017437 punomoćnik sudionika u postupku Labirint-Projekt d.o.o.</item>
    </derivirana_varijabla>
  </DomainObject.Predmet.OstaliListFormatedOIB>
  <DomainObject.Predmet.OstaliListFormatedWithAdress>
    <izvorni_sadrzaj>
      <item>Jasenko-miljenko Brajan, Martićeva 14e, 10000 Zagreb punomoćnik sudionika u postupku Labirint-Projekt d.o.o.</item>
    </izvorni_sadrzaj>
    <derivirana_varijabla naziv="DomainObject.Predmet.OstaliListFormatedWithAdress_1">
      <item>Jasenko-miljenko Brajan, Martićeva 14e, 10000 Zagreb punomoćnik sudionika u postupku Labirint-Projekt d.o.o.</item>
    </derivirana_varijabla>
  </DomainObject.Predmet.OstaliListFormatedWithAdress>
  <DomainObject.Predmet.OstaliListFormatedWithAdressOIB>
    <izvorni_sadrzaj>
      <item>Jasenko-miljenko Brajan, OIB 64282017437, Martićeva 14e, 10000 Zagreb punomoćnik sudionika u postupku Labirint-Projekt d.o.o.</item>
    </izvorni_sadrzaj>
    <derivirana_varijabla naziv="DomainObject.Predmet.OstaliListFormatedWithAdressOIB_1">
      <item>Jasenko-miljenko Brajan, OIB 64282017437, Martićeva 14e, 10000 Zagreb punomoćnik sudionika u postupku Labirint-Projekt d.o.o.</item>
    </derivirana_varijabla>
  </DomainObject.Predmet.OstaliListFormatedWithAdressOIB>
  <DomainObject.Predmet.OstaliListNazivFormated>
    <izvorni_sadrzaj>
      <item>Jasenko-miljenko Brajan</item>
    </izvorni_sadrzaj>
    <derivirana_varijabla naziv="DomainObject.Predmet.OstaliListNazivFormated_1">
      <item>Jasenko-miljenko Brajan</item>
    </derivirana_varijabla>
  </DomainObject.Predmet.OstaliListNazivFormated>
  <DomainObject.Predmet.OstaliListNazivFormatedOIB>
    <izvorni_sadrzaj>
      <item>Jasenko-miljenko Brajan, OIB 64282017437</item>
    </izvorni_sadrzaj>
    <derivirana_varijabla naziv="DomainObject.Predmet.OstaliListNazivFormatedOIB_1">
      <item>Jasenko-miljenko Brajan, OIB 64282017437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St-2114/2016-7</izvorni_sadrzaj>
    <derivirana_varijabla naziv="DomainObject.PoslovniBrojDokumenta_1">St-2114/2016-7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Labirint-Projekt d.o.o.</izvorni_sadrzaj>
    <derivirana_varijabla naziv="DomainObject.Predmet.ProtustrankaIDrugi_1">Labirint-Projekt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Labirint-Projekt d.o.o., OIB 06742770056, Martićeva 14/E, 10000 Zagreb</izvorni_sadrzaj>
    <derivirana_varijabla naziv="DomainObject.Predmet.ProtustrankaIDrugiAdressOIB_1">Labirint-Projekt d.o.o., OIB 06742770056, Martićeva 14/E,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Labirint-Projekt d.o.o.</item>
      <item>Jasenko-miljenko Brajan</item>
    </izvorni_sadrzaj>
    <derivirana_varijabla naziv="DomainObject.Predmet.SudioniciListNaziv_1">
      <item>FINA Regionalni centar Zagreb</item>
      <item>Labirint-Projekt d.o.o.</item>
      <item>Jasenko-miljenko Brajan</item>
    </derivirana_varijabla>
  </DomainObject.Predmet.SudioniciListNaziv>
  <DomainObject.Predmet.SudioniciListAdressOIB>
    <izvorni_sadrzaj>
      <item>FINA Regionalni centar Zagreb, OIB 85821130368, Trg svibanjskih žrtava 1995. 1,10000 Zagreb</item>
      <item>Labirint-Projekt d.o.o., OIB 06742770056, Martićeva 14/E,10000 Zagreb</item>
      <item>Jasenko-miljenko Brajan, OIB 64282017437, Martićeva 14e,10000 Zagreb</item>
    </izvorni_sadrzaj>
    <derivirana_varijabla naziv="DomainObject.Predmet.SudioniciListAdressOIB_1">
      <item>FINA Regionalni centar Zagreb, OIB 85821130368, Trg svibanjskih žrtava 1995. 1,10000 Zagreb</item>
      <item>Labirint-Projekt d.o.o., OIB 06742770056, Martićeva 14/E,10000 Zagreb</item>
      <item>Jasenko-miljenko Brajan, OIB 64282017437, Martićeva 14e,10000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06742770056</item>
      <item>, OIB 64282017437</item>
    </izvorni_sadrzaj>
    <derivirana_varijabla naziv="DomainObject.Predmet.SudioniciListNazivOIB_1">
      <item>, OIB 85821130368</item>
      <item>, OIB 06742770056</item>
      <item>, OIB 64282017437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7AE58-5FAA-41B9-AE5F-7A0DE4612721}">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5087</properties:Characters>
  <properties:Lines>127</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2017-05-22T09:56:00Z</dcterms:created>
  <dc:creator>gboljkovac</dc:creator>
  <cp:lastModifiedBy>Marina Markić</cp:lastModifiedBy>
  <cp:lastPrinted>2017-05-22T10:04:00Z</cp:lastPrinted>
  <dcterms:modified xmlns:xsi="http://www.w3.org/2001/XMLSchema-instance" xsi:type="dcterms:W3CDTF">2017-05-22T10:05:00Z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St-2114/2016-7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