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20a6" w14:paraId="5ad20a6" w:rsidRDefault="000A73D3" w:rsidP="000A73D3" w:rsidR="000A73D3">
      <w:pPr>
        <w:jc w:val="right"/>
        <w:outlineLvl w:val="0"/>
        <w15:collapsed w:val="false"/>
      </w:pPr>
      <w:bookmarkStart w:name="_GoBack" w:id="0"/>
      <w:bookmarkEnd w:id="0"/>
      <w:r>
        <w:t>Poslovni broj: 2 St-996/16-3</w:t>
      </w:r>
    </w:p>
    <w:p w:rsidRDefault="000A73D3" w:rsidP="000A73D3" w:rsidR="000A73D3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73D3" w:rsidP="000A73D3" w:rsidR="000A73D3">
      <w:pPr>
        <w:pStyle w:val="Bezproreda"/>
      </w:pPr>
      <w:r>
        <w:t xml:space="preserve">         REPUBLIKA HRVATSKA</w:t>
      </w:r>
    </w:p>
    <w:p w:rsidRDefault="000A73D3" w:rsidP="000A73D3" w:rsidR="000A73D3">
      <w:pPr>
        <w:pStyle w:val="Bezproreda"/>
      </w:pPr>
      <w:r>
        <w:t xml:space="preserve"> TRGOVAČKI SUD U VARAŽDINU</w:t>
      </w:r>
    </w:p>
    <w:p w:rsidRDefault="000A73D3" w:rsidP="000A73D3" w:rsidR="000A73D3">
      <w:pPr>
        <w:pStyle w:val="Bezproreda"/>
      </w:pPr>
      <w:r>
        <w:t xml:space="preserve">         </w:t>
      </w:r>
      <w:r>
        <w:t xml:space="preserve">          </w:t>
      </w:r>
      <w:r>
        <w:t>B. Radić 2</w:t>
      </w:r>
    </w:p>
    <w:p w:rsidRDefault="000A73D3" w:rsidP="000A73D3" w:rsidR="000A73D3"/>
    <w:p w:rsidRDefault="000A73D3" w:rsidP="000A73D3" w:rsidR="000A73D3" w:rsidRPr="000A73D3">
      <w:pPr>
        <w:jc w:val="both"/>
        <w:rPr>
          <w:lang w:val="en-US"/>
        </w:rPr>
      </w:pPr>
      <w:r>
        <w:tab/>
        <w:t>Trgovački sud u Varaždinu, po sutkinji toga suda, Meliti Poljanec Bubaš, u predmetu u povodu zahtjeva Financijske agencije, Regionalni centar Zagreb, Podružnica Varaždin, Augusta Cesarca 2, Varaždin, za pokretanje skraćenog stečajnog postupka protiv dužnika ADAPTACIJE ŠIMUNIĆ j.d.o.o., OIB: 84647674357 sa sjedištem Trg Republike 6, Čakovec, dana 30. rujna 2016.</w:t>
      </w:r>
      <w:r>
        <w:rPr>
          <w:color w:val="FF0000"/>
        </w:rPr>
        <w:t xml:space="preserve"> </w:t>
      </w:r>
      <w:r>
        <w:t>godine, temeljem čl. 430. Stečajnog zakona ("Narodne novine" 71/15, u daljnjem tekstu SZ) objavljuje slijedeći</w:t>
      </w:r>
    </w:p>
    <w:p w:rsidRDefault="000A73D3" w:rsidP="000A73D3" w:rsidR="000A73D3" w:rsidRPr="000A73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A73D3" w:rsidP="000A73D3" w:rsidR="000A73D3" w:rsidRPr="000A73D3">
      <w:pPr>
        <w:jc w:val="both"/>
        <w:rPr>
          <w:lang w:val="en-US"/>
        </w:rPr>
      </w:pPr>
      <w:r>
        <w:tab/>
        <w:t>I/ Utvrđuje se da ukupni iznos evidentiranog duga dužnika ADAPTACIJE ŠIMUNIĆ j.d.o.o., OIB: 84647674357 sa sjedištem Trg Republike 6, Čakovec, iznosi 8.177,18</w:t>
      </w:r>
      <w:r>
        <w:rPr>
          <w:color w:val="FF0000"/>
        </w:rPr>
        <w:t xml:space="preserve"> </w:t>
      </w:r>
      <w:r>
        <w:t>kn.</w:t>
      </w:r>
    </w:p>
    <w:p w:rsidRDefault="000A73D3" w:rsidP="000A73D3" w:rsidR="000A73D3">
      <w:pPr>
        <w:jc w:val="both"/>
      </w:pPr>
      <w:r>
        <w:tab/>
        <w:t xml:space="preserve">II/ Poziva se direktor dužnika Nikola Šimunić, OIB: 47598536991, Palinovec, Palinovec 27, da u roku od petnaest dana od dana objave ovog oglasa na e-oglasnoj ploči suda, podnese ovome sudu, pozivom na gornji broj spisa, javnobilježnički ovjerovljeni prokazni popis imovine i obveza dužnika na propisanom obrascu. </w:t>
      </w:r>
    </w:p>
    <w:p w:rsidRDefault="000A73D3" w:rsidP="000A73D3" w:rsidR="000A73D3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A73D3" w:rsidP="000A73D3" w:rsidR="000A73D3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A73D3" w:rsidP="000A73D3" w:rsidR="000A73D3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0A73D3" w:rsidP="000A73D3" w:rsidR="000A73D3">
      <w:pPr>
        <w:jc w:val="both"/>
      </w:pPr>
    </w:p>
    <w:p w:rsidRDefault="000A73D3" w:rsidP="000A73D3" w:rsidR="000A73D3">
      <w:pPr>
        <w:jc w:val="both"/>
      </w:pPr>
    </w:p>
    <w:p w:rsidRDefault="000A73D3" w:rsidP="000A73D3" w:rsidR="000A73D3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0A73D3" w:rsidP="000A73D3" w:rsidR="000A73D3">
      <w:pPr>
        <w:outlineLvl w:val="0"/>
      </w:pPr>
    </w:p>
    <w:p w:rsidRDefault="000A73D3" w:rsidP="000A73D3" w:rsidR="000A73D3">
      <w:pPr>
        <w:jc w:val="center"/>
        <w:outlineLvl w:val="0"/>
      </w:pPr>
      <w:r>
        <w:t>U Varaždinu, 30.  rujna 2016.</w:t>
      </w:r>
      <w:r>
        <w:rPr>
          <w:color w:val="FF0000"/>
        </w:rPr>
        <w:t xml:space="preserve"> </w:t>
      </w:r>
      <w:r>
        <w:t>godine</w:t>
      </w:r>
    </w:p>
    <w:p w:rsidRDefault="000A73D3" w:rsidP="000A73D3" w:rsidR="000A73D3">
      <w:pPr>
        <w:jc w:val="center"/>
        <w:outlineLvl w:val="0"/>
      </w:pPr>
    </w:p>
    <w:p w:rsidRDefault="000A73D3" w:rsidP="000A73D3" w:rsidR="000A73D3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A73D3" w:rsidP="000A73D3" w:rsidR="000A73D3">
      <w:pPr>
        <w:jc w:val="center"/>
        <w:outlineLvl w:val="0"/>
      </w:pPr>
    </w:p>
    <w:p w:rsidRDefault="000A73D3" w:rsidP="000A73D3" w:rsidR="000A73D3">
      <w:pPr>
        <w:ind w:firstLine="720" w:left="3600"/>
        <w:jc w:val="center"/>
        <w:outlineLvl w:val="0"/>
      </w:pPr>
      <w:r>
        <w:t>Sutkinja:</w:t>
      </w:r>
    </w:p>
    <w:p w:rsidRDefault="000A73D3" w:rsidP="000A73D3" w:rsidR="000A73D3">
      <w:pPr>
        <w:ind w:firstLine="720" w:left="3600"/>
        <w:jc w:val="center"/>
        <w:outlineLvl w:val="0"/>
      </w:pPr>
    </w:p>
    <w:p w:rsidRDefault="000A73D3" w:rsidP="000A73D3" w:rsidR="000A73D3">
      <w:pPr>
        <w:ind w:firstLine="720" w:left="3600"/>
        <w:jc w:val="center"/>
        <w:outlineLvl w:val="0"/>
        <w:rPr>
          <w:lang w:val="en-US"/>
        </w:rPr>
      </w:pPr>
      <w:r>
        <w:t xml:space="preserve">  Melita Poljanec Bubaš</w:t>
      </w:r>
    </w:p>
    <w:p w:rsidRDefault="000A73D3" w:rsidP="000A73D3" w:rsidR="000A73D3">
      <w:pPr>
        <w:ind w:firstLine="720" w:left="3600"/>
        <w:jc w:val="center"/>
        <w:outlineLvl w:val="0"/>
      </w:pPr>
    </w:p>
    <w:p w:rsidRDefault="000A73D3" w:rsidP="000A73D3" w:rsidR="000A73D3">
      <w:pPr>
        <w:ind w:firstLine="720" w:left="3600"/>
        <w:jc w:val="center"/>
        <w:outlineLvl w:val="0"/>
      </w:pPr>
    </w:p>
    <w:p w:rsidRDefault="000A73D3" w:rsidP="000A73D3" w:rsidR="000A73D3">
      <w:pPr>
        <w:outlineLvl w:val="0"/>
      </w:pPr>
    </w:p>
    <w:p w:rsidRDefault="000A73D3" w:rsidP="000A73D3" w:rsidR="000A73D3">
      <w:pPr>
        <w:outlineLvl w:val="0"/>
      </w:pPr>
      <w:r>
        <w:t>DNA:</w:t>
      </w:r>
    </w:p>
    <w:p w:rsidRDefault="000A73D3" w:rsidP="000A73D3" w:rsidR="000A73D3">
      <w:pPr>
        <w:outlineLvl w:val="0"/>
      </w:pPr>
      <w:r>
        <w:t>- e-Oglasna ploča suda</w:t>
      </w:r>
    </w:p>
    <w:p w:rsidRDefault="000A73D3" w:rsidP="000A73D3" w:rsidR="000A73D3">
      <w:pPr>
        <w:rPr>
          <w:lang w:val="en-US"/>
        </w:rPr>
      </w:pPr>
    </w:p>
    <w:p w:rsidRDefault="00AE649C" w:rsidP="00FA5B5E" w:rsidR="00AE649C" w:rsidRPr="00B76F3C">
      <w:pPr>
        <w:pStyle w:val="Naslov3"/>
      </w:pPr>
    </w:p>
    <w:p w:rsidRDefault="000A73D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p w:rsidRDefault="008333A9" w:rsidP="00E67D40" w:rsidR="008333A9" w:rsidRPr="00236598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A73D3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8559930"/>
      <w:docPartObj>
        <w:docPartGallery w:val="Page Numbers (Top of Page)"/>
        <w:docPartUnique/>
      </w:docPartObj>
    </w:sdtPr>
    <w:sdtContent>
      <w:p w:rsidRDefault="000A73D3" w:rsidR="000A73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333A9" w:rsidP="000A73D3" w:rsidR="008333A9">
    <w:pPr>
      <w:pStyle w:val="Zaglavlje"/>
      <w:tabs>
        <w:tab w:pos="9072" w:val="clear"/>
        <w:tab w:pos="1056" w:val="left"/>
        <w:tab w:pos="9073" w:val="right"/>
      </w:tabs>
      <w:jc w:val="lef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3D3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348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St-996/2016-3</izvorni_sadrzaj>
    <derivirana_varijabla naziv="DomainObject.Oznaka_1">St-996/2016-3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ADAPTACIJE ŠIMUNIĆ  jednostavno društvo s ograničenom odgovornošću za trgovinu i usluge</izvorni_sadrzaj>
    <derivirana_varijabla naziv="DomainObject.Predmet.ProtustrankaFormated_1">  ADAPTACIJE ŠIMUNIĆ  jednostavno društvo s ograničenom odgovornošću za trgovinu i usluge</derivirana_varijabla>
  </DomainObject.Predmet.ProtustrankaFormated>
  <DomainObject.Predmet.ProtustrankaFormatedOIB>
    <izvorni_sadrzaj>  ADAPTACIJE ŠIMUNIĆ  jednostavno društvo s ograničenom odgovornošću za trgovinu i usluge, OIB 84647674357</izvorni_sadrzaj>
    <derivirana_varijabla naziv="DomainObject.Predmet.ProtustrankaFormatedOIB_1">  ADAPTACIJE ŠIMUNIĆ  jednostavno društvo s ograničenom odgovornošću za trgovinu i usluge, OIB 84647674357</derivirana_varijabla>
  </DomainObject.Predmet.ProtustrankaFormatedOIB>
  <DomainObject.Predmet.ProtustrankaFormatedWithAdress>
    <izvorni_sadrzaj> ADAPTACIJE ŠIMUNIĆ  jednostavno društvo s ograničenom odgovornošću za trgovinu i usluge, Trg Republike 6, 40000 Čakovec</izvorni_sadrzaj>
    <derivirana_varijabla naziv="DomainObject.Predmet.ProtustrankaFormatedWithAdress_1"> ADAPTACIJE ŠIMUNIĆ  jednostavno društvo s ograničenom odgovornošću za trgovinu i usluge, Trg Republike 6, 40000 Čakovec</derivirana_varijabla>
  </DomainObject.Predmet.ProtustrankaFormatedWithAdress>
  <DomainObject.Predmet.ProtustrankaFormatedWithAdressOIB>
    <izvorni_sadrzaj> ADAPTACIJE ŠIMUNIĆ  jednostavno društvo s ograničenom odgovornošću za trgovinu i usluge, OIB 84647674357, Trg Republike 6, 40000 Čakovec</izvorni_sadrzaj>
    <derivirana_varijabla naziv="DomainObject.Predmet.ProtustrankaFormatedWithAdressOIB_1"> ADAPTACIJE ŠIMUNIĆ  jednostavno društvo s ograničenom odgovornošću za trgovinu i usluge, OIB 84647674357, Trg Republike 6, 40000 Čakovec</derivirana_varijabla>
  </DomainObject.Predmet.ProtustrankaFormatedWithAdressOIB>
  <DomainObject.Predmet.ProtustrankaWithAdress>
    <izvorni_sadrzaj>ADAPTACIJE ŠIMUNIĆ  jednostavno društvo s ograničenom odgovornošću za trgovinu i usluge Trg Republike 6, 40000 Čakovec</izvorni_sadrzaj>
    <derivirana_varijabla naziv="DomainObject.Predmet.ProtustrankaWithAdress_1">ADAPTACIJE ŠIMUNIĆ  jednostavno društvo s ograničenom odgovornošću za trgovinu i usluge Trg Republike 6, 40000 Čakovec</derivirana_varijabla>
  </DomainObject.Predmet.ProtustrankaWithAdress>
  <DomainObject.Predmet.ProtustrankaWithAdressOIB>
    <izvorni_sadrzaj>ADAPTACIJE ŠIMUNIĆ  jednostavno društvo s ograničenom odgovornošću za trgovinu i usluge, OIB 84647674357, Trg Republike 6, 40000 Čakovec</izvorni_sadrzaj>
    <derivirana_varijabla naziv="DomainObject.Predmet.ProtustrankaWithAdressOIB_1">ADAPTACIJE ŠIMUNIĆ  jednostavno društvo s ograničenom odgovornošću za trgovinu i usluge, OIB 84647674357, Trg Republike 6, 40000 Čakovec</derivirana_varijabla>
  </DomainObject.Predmet.ProtustrankaWithAdressOIB>
  <DomainObject.Predmet.ProtustrankaNazivFormated>
    <izvorni_sadrzaj>ADAPTACIJE ŠIMUNIĆ  jednostavno društvo s ograničenom odgovornošću za trgovinu i usluge</izvorni_sadrzaj>
    <derivirana_varijabla naziv="DomainObject.Predmet.ProtustrankaNazivFormated_1">ADAPTACIJE ŠIMUNIĆ  jednostavno društvo s ograničenom odgovornošću za trgovinu i usluge</derivirana_varijabla>
  </DomainObject.Predmet.ProtustrankaNazivFormated>
  <DomainObject.Predmet.ProtustrankaNazivFormatedOIB>
    <izvorni_sadrzaj>ADAPTACIJE ŠIMUNIĆ  jednostavno društvo s ograničenom odgovornošću za trgovinu i usluge, OIB 84647674357</izvorni_sadrzaj>
    <derivirana_varijabla naziv="DomainObject.Predmet.ProtustrankaNazivFormatedOIB_1">ADAPTACIJE ŠIMUNIĆ  jednostavno društvo s ograničenom odgovornošću za trgovinu i usluge, OIB 84647674357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8177.18</izvorni_sadrzaj>
    <derivirana_varijabla naziv="DomainObject.Predmet.TrenutnaVrijednost_1">8177.18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ADAPTACIJE ŠIMUNIĆ  jednostavno društvo s ograničenom odgovornošću za trgovinu i usluge</item>
    </izvorni_sadrzaj>
    <derivirana_varijabla naziv="DomainObject.Predmet.ProtuStrankaListFormated_1">
      <item>ADAPTACIJE ŠIMUNIĆ  jednostavno društvo s ograničenom odgovornošću za trgovinu i usluge</item>
    </derivirana_varijabla>
  </DomainObject.Predmet.ProtuStrankaListFormated>
  <DomainObject.Predmet.ProtuStrankaListFormatedOIB>
    <izvorni_sadrzaj>
      <item>ADAPTACIJE ŠIMUNIĆ  jednostavno društvo s ograničenom odgovornošću za trgovinu i usluge, OIB 84647674357</item>
    </izvorni_sadrzaj>
    <derivirana_varijabla naziv="DomainObject.Predmet.ProtuStrankaListFormatedOIB_1">
      <item>ADAPTACIJE ŠIMUNIĆ  jednostavno društvo s ograničenom odgovornošću za trgovinu i usluge, OIB 84647674357</item>
    </derivirana_varijabla>
  </DomainObject.Predmet.ProtuStrankaListFormatedOIB>
  <DomainObject.Predmet.ProtuStrankaListFormatedWithAdress>
    <izvorni_sadrzaj>
      <item>ADAPTACIJE ŠIMUNIĆ  jednostavno društvo s ograničenom odgovornošću za trgovinu i usluge, Trg Republike 6, 40000 Čakovec</item>
    </izvorni_sadrzaj>
    <derivirana_varijabla naziv="DomainObject.Predmet.ProtuStrankaListFormatedWithAdress_1">
      <item>ADAPTACIJE ŠIMUNIĆ  jednostavno društvo s ograničenom odgovornošću za trgovinu i usluge, Trg Republike 6, 40000 Čakovec</item>
    </derivirana_varijabla>
  </DomainObject.Predmet.ProtuStrankaListFormatedWithAdress>
  <DomainObject.Predmet.ProtuStrankaListFormatedWithAdressOIB>
    <izvorni_sadrzaj>
      <item>ADAPTACIJE ŠIMUNIĆ  jednostavno društvo s ograničenom odgovornošću za trgovinu i usluge, OIB 84647674357, Trg Republike 6, 40000 Čakovec</item>
    </izvorni_sadrzaj>
    <derivirana_varijabla naziv="DomainObject.Predmet.ProtuStrankaListFormatedWithAdressOIB_1">
      <item>ADAPTACIJE ŠIMUNIĆ  jednostavno društvo s ograničenom odgovornošću za trgovinu i usluge, OIB 84647674357, Trg Republike 6, 40000 Čakovec</item>
    </derivirana_varijabla>
  </DomainObject.Predmet.ProtuStrankaListFormatedWithAdressOIB>
  <DomainObject.Predmet.ProtuStrankaListNazivFormated>
    <izvorni_sadrzaj>
      <item>ADAPTACIJE ŠIMUNIĆ  jednostavno društvo s ograničenom odgovornošću za trgovinu i usluge</item>
    </izvorni_sadrzaj>
    <derivirana_varijabla naziv="DomainObject.Predmet.ProtuStrankaListNazivFormated_1">
      <item>ADAPTACIJE ŠIMUNIĆ  jednostavno društvo s ograničenom odgovornošću za trgovinu i usluge</item>
    </derivirana_varijabla>
  </DomainObject.Predmet.ProtuStrankaListNazivFormated>
  <DomainObject.Predmet.ProtuStrankaListNazivFormatedOIB>
    <izvorni_sadrzaj>
      <item>ADAPTACIJE ŠIMUNIĆ  jednostavno društvo s ograničenom odgovornošću za trgovinu i usluge, OIB 84647674357</item>
    </izvorni_sadrzaj>
    <derivirana_varijabla naziv="DomainObject.Predmet.ProtuStrankaListNazivFormatedOIB_1">
      <item>ADAPTACIJE ŠIMUNIĆ  jednostavno društvo s ograničenom odgovornošću za trgovinu i usluge, OIB 84647674357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St-996/2016-3</izvorni_sadrzaj>
    <derivirana_varijabla naziv="DomainObject.PoslovniBrojDokumenta_1">St-996/2016-3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ADAPTACIJE ŠIMUNIĆ  jednostavno društvo s ograničenom odgovornošću za trgovinu i usluge</izvorni_sadrzaj>
    <derivirana_varijabla naziv="DomainObject.Predmet.ProtustrankaIDrugi_1">ADAPTACIJE ŠIMUNIĆ 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ADAPTACIJE ŠIMUNIĆ  jednostavno društvo s ograničenom odgovornošću za trgovinu i usluge, OIB 84647674357, Trg Republike 6, 40000 Čakovec</izvorni_sadrzaj>
    <derivirana_varijabla naziv="DomainObject.Predmet.ProtustrankaIDrugiAdressOIB_1">ADAPTACIJE ŠIMUNIĆ  jednostavno društvo s ograničenom odgovornošću za trgovinu i usluge, OIB 84647674357,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ADAPTACIJE ŠIMUNIĆ 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ADAPTACIJE ŠIMUNIĆ 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ADAPTACIJE ŠIMUNIĆ  jednostavno društvo s ograničenom odgovornošću za trgovinu i usluge, OIB 84647674357, Trg Republike 6,40000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ADAPTACIJE ŠIMUNIĆ  jednostavno društvo s ograničenom odgovornošću za trgovinu i usluge, OIB 84647674357, Trg Republike 6,40000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17DD3-4DF3-4C31-A6CA-55D047B7F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2057</properties:Characters>
  <properties:Lines>57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2016-09-30T10:50:00Z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