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5f79" w14:paraId="92e5f79" w:rsidRDefault="00B857B8" w:rsidP="00910611" w:rsidR="00B857B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57B8" w:rsidP="00910611" w:rsidR="00B857B8">
      <w:r>
        <w:rPr>
          <w:rFonts w:eastAsia="MS Mincho"/>
        </w:rPr>
        <w:t xml:space="preserve">   REPUBLIKA HRVATSKA</w:t>
      </w:r>
    </w:p>
    <w:p w:rsidRDefault="00B857B8" w:rsidP="00910611" w:rsidR="00B857B8">
      <w:r>
        <w:rPr>
          <w:rFonts w:eastAsia="MS Mincho"/>
        </w:rPr>
        <w:t>TRGOVAČKI SUD U RIJECI</w:t>
      </w:r>
    </w:p>
    <w:p w:rsidRDefault="00B857B8" w:rsidR="00B857B8" w:rsidRPr="00910611">
      <w:pPr>
        <w:rPr>
          <w:rFonts w:eastAsia="MS Mincho"/>
        </w:rPr>
      </w:pPr>
      <w:r>
        <w:rPr>
          <w:rFonts w:eastAsia="MS Mincho"/>
        </w:rPr>
        <w:t xml:space="preserve">       Rijeka, Zadarska 1 i 3</w:t>
      </w:r>
    </w:p>
    <w:p w:rsidRDefault="00B857B8" w:rsidP="00910611" w:rsidR="00B857B8" w:rsidRPr="00910611"/>
    <w:p w:rsidRDefault="00A076D9" w:rsidP="00B857B8" w:rsidR="00E3789D" w:rsidRPr="00B857B8">
      <w:pPr>
        <w:rPr>
          <w:rFonts w:hAnsi="Times New Roman" w:ascii="Times New Roman"/>
          <w:b w:val="false"/>
        </w:rPr>
      </w:pPr>
      <w:r>
        <w:rPr>
          <w:rFonts w:hAnsi="Times New Roman" w:ascii="Times New Roman"/>
          <w:b w:val="false"/>
        </w:rPr>
        <w:t xml:space="preserve">     </w:t>
      </w:r>
    </w:p>
    <w:p w:rsidRDefault="00BD3E30" w:rsidP="00E854D2" w:rsidR="00BD3E30"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CC37CC">
        <w:rPr>
          <w:rFonts w:hAnsi="Times New Roman" w:ascii="Times New Roman"/>
          <w:b w:val="false"/>
        </w:rPr>
        <w:tab/>
      </w:r>
      <w:r w:rsidR="00CC37CC" w:rsidRPr="00CC37CC">
        <w:rPr>
          <w:rFonts w:hAnsi="Times New Roman" w:ascii="Times New Roman"/>
          <w:b w:val="false"/>
        </w:rPr>
        <w:t xml:space="preserve">Trgovački sud u Rijeci, OIB 88785964957, po sucu pojedincu Danieli Korlević, </w:t>
      </w:r>
      <w:r w:rsidR="00DE7F3E">
        <w:rPr>
          <w:rFonts w:hAnsi="Times New Roman" w:ascii="Times New Roman"/>
          <w:b w:val="false"/>
        </w:rPr>
        <w:t xml:space="preserve">u prethodnom postupku radi utvrđivanja pretpostavki za otvaranje </w:t>
      </w:r>
      <w:r w:rsidR="00CC37CC" w:rsidRPr="00CC37CC">
        <w:rPr>
          <w:rFonts w:hAnsi="Times New Roman" w:ascii="Times New Roman"/>
          <w:b w:val="false"/>
        </w:rPr>
        <w:t xml:space="preserve">za otvaranje stečajnog postupka nad dužnikom </w:t>
      </w:r>
      <w:r w:rsidR="00A503D4">
        <w:rPr>
          <w:rFonts w:hAnsi="Times New Roman" w:ascii="Times New Roman"/>
        </w:rPr>
        <w:t xml:space="preserve">DUBRAVKA j.d.o.o. za trgovinu, Opatija, Nova cesta 81, OIB </w:t>
      </w:r>
      <w:r w:rsidR="00A503D4" w:rsidRPr="00361CF3">
        <w:rPr>
          <w:rFonts w:hAnsi="Times New Roman" w:ascii="Times New Roman"/>
        </w:rPr>
        <w:t>03558306581</w:t>
      </w:r>
      <w:r w:rsidR="00CC37CC" w:rsidRPr="00CC37CC">
        <w:rPr>
          <w:rFonts w:hAnsi="Times New Roman" w:ascii="Times New Roman"/>
          <w:b w:val="false"/>
        </w:rPr>
        <w:t xml:space="preserve">, dana </w:t>
      </w:r>
      <w:r w:rsidR="00DE7F3E">
        <w:rPr>
          <w:rFonts w:hAnsi="Times New Roman" w:ascii="Times New Roman"/>
          <w:b w:val="false"/>
        </w:rPr>
        <w:t>1</w:t>
      </w:r>
      <w:r w:rsidR="009614D1">
        <w:rPr>
          <w:rFonts w:hAnsi="Times New Roman" w:ascii="Times New Roman"/>
          <w:b w:val="false"/>
        </w:rPr>
        <w:t>5</w:t>
      </w:r>
      <w:r w:rsidR="00CC37CC" w:rsidRPr="00CC37CC">
        <w:rPr>
          <w:rFonts w:hAnsi="Times New Roman" w:ascii="Times New Roman"/>
          <w:b w:val="false"/>
        </w:rPr>
        <w:t>. veljače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7E262C">
        <w:rPr>
          <w:rFonts w:hAnsi="Times New Roman" w:ascii="Times New Roman"/>
          <w:b w:val="false"/>
          <w:bCs/>
          <w:noProof/>
          <w:lang w:eastAsia="hr-HR"/>
        </w:rPr>
        <w:t>Boris Za</w:t>
      </w:r>
      <w:r w:rsidR="009176A4">
        <w:rPr>
          <w:rFonts w:hAnsi="Times New Roman" w:ascii="Times New Roman"/>
          <w:b w:val="false"/>
          <w:bCs/>
          <w:noProof/>
          <w:lang w:eastAsia="hr-HR"/>
        </w:rPr>
        <w:t>d</w:t>
      </w:r>
      <w:r w:rsidR="007E262C">
        <w:rPr>
          <w:rFonts w:hAnsi="Times New Roman" w:ascii="Times New Roman"/>
          <w:b w:val="false"/>
          <w:bCs/>
          <w:noProof/>
          <w:lang w:eastAsia="hr-HR"/>
        </w:rPr>
        <w:t>ković, Buzet, Sportska 2, OIB 90786626685</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857B8" w:rsidP="000E7287" w:rsidR="00B857B8">
      <w:pPr>
        <w:pStyle w:val="Odlomakpopisa"/>
        <w:ind w:left="1080"/>
        <w:jc w:val="center"/>
        <w:rPr>
          <w:rFonts w:hAnsi="Times New Roman" w:ascii="Times New Roman"/>
          <w:bCs/>
        </w:rPr>
      </w:pPr>
    </w:p>
    <w:p w:rsidRDefault="00B857B8" w:rsidP="000E7287" w:rsidR="00B857B8">
      <w:pPr>
        <w:pStyle w:val="Odlomakpopisa"/>
        <w:ind w:left="1080"/>
        <w:jc w:val="center"/>
        <w:rPr>
          <w:rFonts w:hAnsi="Times New Roman" w:ascii="Times New Roman"/>
          <w:bCs/>
        </w:rPr>
      </w:pPr>
    </w:p>
    <w:p w:rsidRDefault="009614D1" w:rsidP="000E7287" w:rsidR="000E7287" w:rsidRPr="000E7287">
      <w:pPr>
        <w:pStyle w:val="Odlomakpopisa"/>
        <w:ind w:left="1080"/>
        <w:jc w:val="center"/>
        <w:rPr>
          <w:rFonts w:hAnsi="Times New Roman" w:ascii="Times New Roman"/>
          <w:bCs/>
        </w:rPr>
      </w:pPr>
      <w:r>
        <w:rPr>
          <w:rFonts w:hAnsi="Times New Roman" w:ascii="Times New Roman"/>
          <w:bCs/>
        </w:rPr>
        <w:lastRenderedPageBreak/>
        <w:t>2</w:t>
      </w:r>
      <w:r w:rsidR="00E3789D">
        <w:rPr>
          <w:rFonts w:hAnsi="Times New Roman" w:ascii="Times New Roman"/>
          <w:bCs/>
        </w:rPr>
        <w:t xml:space="preserve">. </w:t>
      </w:r>
      <w:r>
        <w:rPr>
          <w:rFonts w:hAnsi="Times New Roman" w:ascii="Times New Roman"/>
          <w:bCs/>
        </w:rPr>
        <w:t>svibnja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sidR="00E3789D">
        <w:rPr>
          <w:rFonts w:hAnsi="Times New Roman" w:ascii="Times New Roman"/>
          <w:bCs/>
        </w:rPr>
        <w:t>11</w:t>
      </w:r>
      <w:r w:rsidR="00837C3C">
        <w:rPr>
          <w:rFonts w:hAnsi="Times New Roman" w:ascii="Times New Roman"/>
          <w:bCs/>
        </w:rPr>
        <w:t>:</w:t>
      </w:r>
      <w:r w:rsidR="007E262C">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7E262C" w:rsidR="00B44967" w:rsidRPr="009614D1">
      <w:pPr>
        <w:jc w:val="both"/>
        <w:rPr>
          <w:rFonts w:hAnsi="Times New Roman" w:ascii="Times New Roman"/>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7E262C">
        <w:rPr>
          <w:rFonts w:hAnsi="Times New Roman" w:ascii="Times New Roman"/>
          <w:b w:val="false"/>
          <w:lang w:eastAsia="hr-HR"/>
        </w:rPr>
        <w:t>458</w:t>
      </w:r>
      <w:r w:rsidR="00D95E7D">
        <w:rPr>
          <w:rFonts w:hAnsi="Times New Roman" w:ascii="Times New Roman"/>
          <w:b w:val="false"/>
          <w:lang w:eastAsia="hr-HR"/>
        </w:rPr>
        <w:t>/17-</w:t>
      </w:r>
      <w:r w:rsidR="007E262C">
        <w:rPr>
          <w:rFonts w:hAnsi="Times New Roman" w:ascii="Times New Roman"/>
          <w:b w:val="false"/>
          <w:lang w:eastAsia="hr-HR"/>
        </w:rPr>
        <w:t>2</w:t>
      </w:r>
      <w:r w:rsidR="000E7287">
        <w:rPr>
          <w:rFonts w:hAnsi="Times New Roman" w:ascii="Times New Roman"/>
          <w:b w:val="false"/>
          <w:lang w:eastAsia="hr-HR"/>
        </w:rPr>
        <w:t xml:space="preserve"> 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7E262C">
        <w:rPr>
          <w:rFonts w:hAnsi="Times New Roman" w:ascii="Times New Roman"/>
        </w:rPr>
        <w:t xml:space="preserve">DUBRAVKA j.d.o.o. za trgovinu, Opatija, Nova cesta 81, OIB </w:t>
      </w:r>
      <w:r w:rsidR="007E262C" w:rsidRPr="00361CF3">
        <w:rPr>
          <w:rFonts w:hAnsi="Times New Roman" w:ascii="Times New Roman"/>
        </w:rPr>
        <w:t>03558306581</w:t>
      </w:r>
      <w:r w:rsidR="007E262C">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E7F3E">
        <w:rPr>
          <w:rFonts w:hAnsi="Times New Roman" w:ascii="Times New Roman"/>
          <w:b w:val="false"/>
          <w:lang w:eastAsia="hr-HR"/>
        </w:rPr>
        <w:t xml:space="preserve">po zakonu </w:t>
      </w:r>
      <w:r w:rsidR="007E262C">
        <w:rPr>
          <w:rFonts w:hAnsi="Times New Roman" w:ascii="Times New Roman"/>
          <w:b w:val="false"/>
        </w:rPr>
        <w:t>Dubravki Mandić</w:t>
      </w:r>
      <w:r w:rsidR="00DE7F3E">
        <w:rPr>
          <w:rFonts w:hAnsi="Times New Roman" w:ascii="Times New Roman"/>
          <w:b w:val="false"/>
          <w:lang w:eastAsia="hr-HR"/>
        </w:rPr>
        <w:t xml:space="preserve">, </w:t>
      </w:r>
      <w:r w:rsidR="007E262C">
        <w:rPr>
          <w:rFonts w:hAnsi="Times New Roman" w:ascii="Times New Roman"/>
          <w:b w:val="false"/>
          <w:lang w:eastAsia="hr-HR"/>
        </w:rPr>
        <w:t>Opatija</w:t>
      </w:r>
      <w:r w:rsidR="00DE7F3E">
        <w:rPr>
          <w:rFonts w:hAnsi="Times New Roman" w:ascii="Times New Roman"/>
          <w:b w:val="false"/>
          <w:lang w:eastAsia="hr-HR"/>
        </w:rPr>
        <w:t xml:space="preserve">, </w:t>
      </w:r>
      <w:r w:rsidR="007E262C">
        <w:rPr>
          <w:rFonts w:hAnsi="Times New Roman" w:ascii="Times New Roman"/>
          <w:b w:val="false"/>
          <w:lang w:eastAsia="hr-HR"/>
        </w:rPr>
        <w:t>Nova cesta 81</w:t>
      </w:r>
      <w:r w:rsidR="00CC37CC" w:rsidRPr="00CC37CC">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E7F3E">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E7F3E">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CC37CC">
        <w:rPr>
          <w:rFonts w:hAnsi="Times New Roman" w:ascii="Times New Roman"/>
          <w:b w:val="false"/>
          <w:lang w:eastAsia="hr-HR"/>
        </w:rPr>
        <w:t>2017.</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DE7F3E">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CC37CC">
        <w:rPr>
          <w:rFonts w:hAnsi="Times New Roman" w:ascii="Times New Roman"/>
          <w:b w:val="false"/>
          <w:lang w:eastAsia="hr-HR"/>
        </w:rPr>
        <w:t>1</w:t>
      </w:r>
      <w:r w:rsidR="009614D1">
        <w:rPr>
          <w:rFonts w:hAnsi="Times New Roman" w:ascii="Times New Roman"/>
          <w:b w:val="false"/>
          <w:lang w:eastAsia="hr-HR"/>
        </w:rPr>
        <w:t>5</w:t>
      </w:r>
      <w:r w:rsidR="00CC37CC">
        <w:rPr>
          <w:rFonts w:hAnsi="Times New Roman" w:ascii="Times New Roman"/>
          <w:b w:val="false"/>
          <w:lang w:eastAsia="hr-HR"/>
        </w:rPr>
        <w:t>. veljače</w:t>
      </w:r>
      <w:r w:rsidR="00B9105D">
        <w:rPr>
          <w:rFonts w:hAnsi="Times New Roman" w:ascii="Times New Roman"/>
          <w:b w:val="false"/>
          <w:lang w:eastAsia="hr-HR"/>
        </w:rPr>
        <w:t xml:space="preserve"> 2018.</w:t>
      </w:r>
      <w:r w:rsidR="0079735D">
        <w:rPr>
          <w:rFonts w:hAnsi="Times New Roman" w:ascii="Times New Roman"/>
          <w:b w:val="false"/>
          <w:lang w:eastAsia="hr-HR"/>
        </w:rPr>
        <w:t>,</w:t>
      </w:r>
      <w:r w:rsidR="008F631B">
        <w:rPr>
          <w:rFonts w:hAnsi="Times New Roman" w:ascii="Times New Roman"/>
          <w:b w:val="false"/>
          <w:lang w:eastAsia="hr-HR"/>
        </w:rPr>
        <w:t xml:space="preserve"> a svoj izostanak nije opravda</w:t>
      </w:r>
      <w:r w:rsidR="00DE7F3E">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CC37CC">
        <w:rPr>
          <w:rFonts w:hAnsi="Times New Roman" w:ascii="Times New Roman"/>
          <w:b w:val="false"/>
        </w:rPr>
        <w:t>1</w:t>
      </w:r>
      <w:r w:rsidR="009614D1">
        <w:rPr>
          <w:rFonts w:hAnsi="Times New Roman" w:ascii="Times New Roman"/>
          <w:b w:val="false"/>
        </w:rPr>
        <w:t>5</w:t>
      </w:r>
      <w:r w:rsidR="00CC37CC">
        <w:rPr>
          <w:rFonts w:hAnsi="Times New Roman" w:ascii="Times New Roman"/>
          <w:b w:val="false"/>
        </w:rPr>
        <w:t>. veljače</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9614D1" w:rsidR="00864CB5" w:rsidRPr="00864CB5">
      <w:pPr>
        <w:ind w:firstLine="708" w:left="1416"/>
        <w:jc w:val="right"/>
        <w:rPr>
          <w:rFonts w:hAnsi="Times New Roman" w:ascii="Times New Roman"/>
          <w:b w:val="false"/>
          <w:lang w:eastAsia="hr-HR"/>
        </w:rPr>
      </w:pPr>
      <w:r w:rsidRPr="00085D9F">
        <w:rPr>
          <w:rFonts w:hAnsi="Times New Roman" w:ascii="Times New Roman"/>
          <w:b w:val="false"/>
        </w:rPr>
        <w:t>Daniela Korlević</w:t>
      </w:r>
    </w:p>
    <w:p w:rsidRDefault="00AC27F5" w:rsidP="00467DF8" w:rsidR="00AC27F5" w:rsidRPr="0071027A">
      <w:pPr>
        <w:ind w:firstLine="708" w:left="1416"/>
        <w:jc w:val="right"/>
        <w:rPr>
          <w:rFonts w:hAnsi="Times New Roman" w:ascii="Times New Roman"/>
          <w:b w:val="false"/>
          <w:sz w:val="32"/>
        </w:rPr>
      </w:pPr>
      <w:r>
        <w:rPr>
          <w:rFonts w:hAnsi="Times New Roman" w:ascii="Times New Roman"/>
          <w:b w:val="false"/>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sectPr w:rsidSect="00C967CD" w:rsidR="00EF48DE">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D67" w:rsidR="008C2D67">
      <w:r>
        <w:separator/>
      </w:r>
    </w:p>
  </w:endnote>
  <w:endnote w:id="0" w:type="continuationSeparator">
    <w:p w:rsidRDefault="008C2D67" w:rsidR="008C2D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57B8">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D67" w:rsidR="008C2D67">
      <w:r>
        <w:separator/>
      </w:r>
    </w:p>
  </w:footnote>
  <w:footnote w:id="0" w:type="continuationSeparator">
    <w:p w:rsidRDefault="008C2D67" w:rsidR="008C2D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A503D4">
      <w:rPr>
        <w:rFonts w:hAnsi="Times New Roman" w:ascii="Times New Roman"/>
        <w:b w:val="false"/>
      </w:rPr>
      <w:t>458</w:t>
    </w:r>
    <w:r w:rsidR="002A0207">
      <w:rPr>
        <w:rFonts w:hAnsi="Times New Roman" w:ascii="Times New Roman"/>
        <w:b w:val="false"/>
      </w:rPr>
      <w:t>/17-</w:t>
    </w:r>
    <w:r w:rsidR="00A503D4">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928F0"/>
    <w:rsid w:val="000B2736"/>
    <w:rsid w:val="000C4540"/>
    <w:rsid w:val="000E2B1B"/>
    <w:rsid w:val="000E7287"/>
    <w:rsid w:val="00110393"/>
    <w:rsid w:val="00117816"/>
    <w:rsid w:val="001531B6"/>
    <w:rsid w:val="00177C33"/>
    <w:rsid w:val="001815A4"/>
    <w:rsid w:val="001B6ED5"/>
    <w:rsid w:val="001F51FB"/>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3ED8"/>
    <w:rsid w:val="00444F62"/>
    <w:rsid w:val="00463ABA"/>
    <w:rsid w:val="00467DF8"/>
    <w:rsid w:val="00477004"/>
    <w:rsid w:val="004A37F2"/>
    <w:rsid w:val="004E2169"/>
    <w:rsid w:val="0052031C"/>
    <w:rsid w:val="00564EF3"/>
    <w:rsid w:val="005742A3"/>
    <w:rsid w:val="00581C3C"/>
    <w:rsid w:val="0059456C"/>
    <w:rsid w:val="005A1586"/>
    <w:rsid w:val="005E7B14"/>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62C"/>
    <w:rsid w:val="007E2A93"/>
    <w:rsid w:val="0081488F"/>
    <w:rsid w:val="0083667F"/>
    <w:rsid w:val="00837C3C"/>
    <w:rsid w:val="008634C3"/>
    <w:rsid w:val="00864CB5"/>
    <w:rsid w:val="00865200"/>
    <w:rsid w:val="008940CA"/>
    <w:rsid w:val="008A6A74"/>
    <w:rsid w:val="008C2D67"/>
    <w:rsid w:val="008C32A2"/>
    <w:rsid w:val="008D7824"/>
    <w:rsid w:val="008E3FCD"/>
    <w:rsid w:val="008E4C4D"/>
    <w:rsid w:val="008F631B"/>
    <w:rsid w:val="00900E66"/>
    <w:rsid w:val="00916A76"/>
    <w:rsid w:val="009176A4"/>
    <w:rsid w:val="0094107F"/>
    <w:rsid w:val="00944687"/>
    <w:rsid w:val="009614D1"/>
    <w:rsid w:val="009B5DF6"/>
    <w:rsid w:val="009D42CB"/>
    <w:rsid w:val="009D53C6"/>
    <w:rsid w:val="009F0954"/>
    <w:rsid w:val="009F7072"/>
    <w:rsid w:val="00A076D9"/>
    <w:rsid w:val="00A13EAF"/>
    <w:rsid w:val="00A300FC"/>
    <w:rsid w:val="00A46548"/>
    <w:rsid w:val="00A50178"/>
    <w:rsid w:val="00A503D4"/>
    <w:rsid w:val="00AC27F5"/>
    <w:rsid w:val="00AD5097"/>
    <w:rsid w:val="00AF2544"/>
    <w:rsid w:val="00B05D44"/>
    <w:rsid w:val="00B155D3"/>
    <w:rsid w:val="00B24471"/>
    <w:rsid w:val="00B44967"/>
    <w:rsid w:val="00B52440"/>
    <w:rsid w:val="00B72502"/>
    <w:rsid w:val="00B857B8"/>
    <w:rsid w:val="00B9105D"/>
    <w:rsid w:val="00BD3E30"/>
    <w:rsid w:val="00BE09B6"/>
    <w:rsid w:val="00BE1E27"/>
    <w:rsid w:val="00C342A5"/>
    <w:rsid w:val="00C90A6A"/>
    <w:rsid w:val="00C967CD"/>
    <w:rsid w:val="00CB55FD"/>
    <w:rsid w:val="00CC37CC"/>
    <w:rsid w:val="00CE2DB1"/>
    <w:rsid w:val="00D10827"/>
    <w:rsid w:val="00D13EAF"/>
    <w:rsid w:val="00D168C8"/>
    <w:rsid w:val="00D21D43"/>
    <w:rsid w:val="00D52662"/>
    <w:rsid w:val="00D87DFC"/>
    <w:rsid w:val="00D95E7D"/>
    <w:rsid w:val="00DE13D1"/>
    <w:rsid w:val="00DE7F3E"/>
    <w:rsid w:val="00DF2F79"/>
    <w:rsid w:val="00E010EF"/>
    <w:rsid w:val="00E16234"/>
    <w:rsid w:val="00E3789D"/>
    <w:rsid w:val="00E37A21"/>
    <w:rsid w:val="00E56C70"/>
    <w:rsid w:val="00E854D2"/>
    <w:rsid w:val="00EB1387"/>
    <w:rsid w:val="00EC316B"/>
    <w:rsid w:val="00EF48DE"/>
    <w:rsid w:val="00EF69FF"/>
    <w:rsid w:val="00F34CD1"/>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B857B8"/>
    <w:rPr>
      <w:color w:val="808080"/>
      <w:bdr w:space="0" w:sz="0" w:color="auto" w:val="none"/>
      <w:shd w:fill="auto" w:color="auto" w:val="clear"/>
    </w:rPr>
  </w:style>
  <w:style w:customStyle="true" w:styleId="eSPISCCParagraphDefaultFont" w:type="character">
    <w:name w:val="eSPIS_CC_Paragraph Default Font"/>
    <w:basedOn w:val="Zadanifontodlomka"/>
    <w:rsid w:val="00B857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7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857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7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B857B8"/>
    <w:rPr>
      <w:color w:val="808080"/>
      <w:bdr w:color="auto" w:space="0" w:sz="0" w:val="none"/>
      <w:shd w:color="auto" w:fill="auto" w:val="clear"/>
    </w:rPr>
  </w:style>
  <w:style w:customStyle="1" w:styleId="eSPISCCParagraphDefaultFont" w:type="character">
    <w:name w:val="eSPIS_CC_Paragraph Default Font"/>
    <w:basedOn w:val="Zadanifontodlomka"/>
    <w:rsid w:val="00B857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7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857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7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663678">
      <w:bodyDiv w:val="true"/>
      <w:marLeft w:val="0"/>
      <w:marRight w:val="0"/>
      <w:marTop w:val="0"/>
      <w:marBottom w:val="0"/>
      <w:divBdr>
        <w:top w:space="0" w:sz="0" w:color="auto" w:val="none"/>
        <w:left w:space="0" w:sz="0" w:color="auto" w:val="none"/>
        <w:bottom w:space="0" w:sz="0" w:color="auto" w:val="none"/>
        <w:right w:space="0" w:sz="0" w:color="auto" w:val="none"/>
      </w:divBdr>
    </w:div>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2017.</izvorni_sadrzaj>
    <derivirana_varijabla naziv="DomainObject.Predmet.DatumOsnivanja_1">31.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St-458/2017</izvorni_sadrzaj>
    <derivirana_varijabla naziv="DomainObject.Predmet.OznakaBroj_1">St-458/2017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DUBRAVKA jednostavno društvo s ograničenom odgovornošću za trgovinu</izvorni_sadrzaj>
    <derivirana_varijabla naziv="DomainObject.Predmet.ProtustrankaFormated_1">  DUBRAVKA jednostavno društvo s ograničenom odgovornošću za trgovinu</derivirana_varijabla>
  </DomainObject.Predmet.ProtustrankaFormated>
  <DomainObject.Predmet.ProtustrankaFormatedOIB>
    <izvorni_sadrzaj>  DUBRAVKA jednostavno društvo s ograničenom odgovornošću za trgovinu, OIB 03558306581</izvorni_sadrzaj>
    <derivirana_varijabla naziv="DomainObject.Predmet.ProtustrankaFormatedOIB_1">  DUBRAVKA jednostavno društvo s ograničenom odgovornošću za trgovinu, OIB 03558306581</derivirana_varijabla>
  </DomainObject.Predmet.ProtustrankaFormatedOIB>
  <DomainObject.Predmet.ProtustrankaFormatedWithAdress>
    <izvorni_sadrzaj> DUBRAVKA jednostavno društvo s ograničenom odgovornošću za trgovinu, Nova cesta 81, 51410 Opatija</izvorni_sadrzaj>
    <derivirana_varijabla naziv="DomainObject.Predmet.ProtustrankaFormatedWithAdress_1"> DUBRAVKA jednostavno društvo s ograničenom odgovornošću za trgovinu, Nova cesta 81, 51410 Opatija</derivirana_varijabla>
  </DomainObject.Predmet.ProtustrankaFormatedWithAdress>
  <DomainObject.Predmet.ProtustrankaFormatedWithAdressOIB>
    <izvorni_sadrzaj> DUBRAVKA jednostavno društvo s ograničenom odgovornošću za trgovinu, OIB 03558306581, Nova cesta 81, 51410 Opatija</izvorni_sadrzaj>
    <derivirana_varijabla naziv="DomainObject.Predmet.ProtustrankaFormatedWithAdressOIB_1"> DUBRAVKA jednostavno društvo s ograničenom odgovornošću za trgovinu, OIB 03558306581, Nova cesta 81, 51410 Opatija</derivirana_varijabla>
  </DomainObject.Predmet.ProtustrankaFormatedWithAdressOIB>
  <DomainObject.Predmet.ProtustrankaWithAdress>
    <izvorni_sadrzaj>DUBRAVKA jednostavno društvo s ograničenom odgovornošću za trgovinu Nova cesta 81, 51410 Opatija</izvorni_sadrzaj>
    <derivirana_varijabla naziv="DomainObject.Predmet.ProtustrankaWithAdress_1">DUBRAVKA jednostavno društvo s ograničenom odgovornošću za trgovinu Nova cesta 81, 51410 Opatija</derivirana_varijabla>
  </DomainObject.Predmet.ProtustrankaWithAdress>
  <DomainObject.Predmet.ProtustrankaWithAdressOIB>
    <izvorni_sadrzaj>DUBRAVKA jednostavno društvo s ograničenom odgovornošću za trgovinu, OIB 03558306581, Nova cesta 81, 51410 Opatija</izvorni_sadrzaj>
    <derivirana_varijabla naziv="DomainObject.Predmet.ProtustrankaWithAdressOIB_1">DUBRAVKA jednostavno društvo s ograničenom odgovornošću za trgovinu, OIB 03558306581, Nova cesta 81, 51410 Opatija</derivirana_varijabla>
  </DomainObject.Predmet.ProtustrankaWithAdressOIB>
  <DomainObject.Predmet.ProtustrankaNazivFormated>
    <izvorni_sadrzaj>DUBRAVKA jednostavno društvo s ograničenom odgovornošću za trgovinu</izvorni_sadrzaj>
    <derivirana_varijabla naziv="DomainObject.Predmet.ProtustrankaNazivFormated_1">DUBRAVKA jednostavno društvo s ograničenom odgovornošću za trgovinu</derivirana_varijabla>
  </DomainObject.Predmet.ProtustrankaNazivFormated>
  <DomainObject.Predmet.ProtustrankaNazivFormatedOIB>
    <izvorni_sadrzaj>DUBRAVKA jednostavno društvo s ograničenom odgovornošću za trgovinu, OIB 03558306581</izvorni_sadrzaj>
    <derivirana_varijabla naziv="DomainObject.Predmet.ProtustrankaNazivFormatedOIB_1">DUBRAVKA jednostavno društvo s ograničenom odgovornošću za trgovinu, OIB 03558306581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DUBRAVKA jednostavno društvo s ograničenom odgovornošću za trgovinu</item>
    </izvorni_sadrzaj>
    <derivirana_varijabla naziv="DomainObject.Predmet.ProtuStrankaListFormated_1">
      <item>DUBRAVKA jednostavno društvo s ograničenom odgovornošću za trgovinu</item>
    </derivirana_varijabla>
  </DomainObject.Predmet.ProtuStrankaListFormated>
  <DomainObject.Predmet.ProtuStrankaListFormatedOIB>
    <izvorni_sadrzaj>
      <item>DUBRAVKA jednostavno društvo s ograničenom odgovornošću za trgovinu, OIB 03558306581</item>
    </izvorni_sadrzaj>
    <derivirana_varijabla naziv="DomainObject.Predmet.ProtuStrankaListFormatedOIB_1">
      <item>DUBRAVKA jednostavno društvo s ograničenom odgovornošću za trgovinu, OIB 03558306581</item>
    </derivirana_varijabla>
  </DomainObject.Predmet.ProtuStrankaListFormatedOIB>
  <DomainObject.Predmet.ProtuStrankaListFormatedWithAdress>
    <izvorni_sadrzaj>
      <item>DUBRAVKA jednostavno društvo s ograničenom odgovornošću za trgovinu, Nova cesta 81, 51410 Opatija</item>
    </izvorni_sadrzaj>
    <derivirana_varijabla naziv="DomainObject.Predmet.ProtuStrankaListFormatedWithAdress_1">
      <item>DUBRAVKA jednostavno društvo s ograničenom odgovornošću za trgovinu, Nova cesta 81, 51410 Opatija</item>
    </derivirana_varijabla>
  </DomainObject.Predmet.ProtuStrankaListFormatedWithAdress>
  <DomainObject.Predmet.ProtuStrankaListFormatedWithAdressOIB>
    <izvorni_sadrzaj>
      <item>DUBRAVKA jednostavno društvo s ograničenom odgovornošću za trgovinu, OIB 03558306581, Nova cesta 81, 51410 Opatija</item>
    </izvorni_sadrzaj>
    <derivirana_varijabla naziv="DomainObject.Predmet.ProtuStrankaListFormatedWithAdressOIB_1">
      <item>DUBRAVKA jednostavno društvo s ograničenom odgovornošću za trgovinu, OIB 03558306581, Nova cesta 81, 51410 Opatija</item>
    </derivirana_varijabla>
  </DomainObject.Predmet.ProtuStrankaListFormatedWithAdressOIB>
  <DomainObject.Predmet.ProtuStrankaListNazivFormated>
    <izvorni_sadrzaj>
      <item>DUBRAVKA jednostavno društvo s ograničenom odgovornošću za trgovinu</item>
    </izvorni_sadrzaj>
    <derivirana_varijabla naziv="DomainObject.Predmet.ProtuStrankaListNazivFormated_1">
      <item>DUBRAVKA jednostavno društvo s ograničenom odgovornošću za trgovinu</item>
    </derivirana_varijabla>
  </DomainObject.Predmet.ProtuStrankaListNazivFormated>
  <DomainObject.Predmet.ProtuStrankaListNazivFormatedOIB>
    <izvorni_sadrzaj>
      <item>DUBRAVKA jednostavno društvo s ograničenom odgovornošću za trgovinu, OIB 03558306581</item>
    </izvorni_sadrzaj>
    <derivirana_varijabla naziv="DomainObject.Predmet.ProtuStrankaListNazivFormatedOIB_1">
      <item>DUBRAVKA jednostavno društvo s ograničenom odgovornošću za trgovinu, OIB 03558306581</item>
    </derivirana_varijabla>
  </DomainObject.Predmet.ProtuStrankaListNazivFormatedOIB>
  <DomainObject.Predmet.OstaliListFormated>
    <izvorni_sadrzaj>
      <item>Dubravka Mandić</item>
    </izvorni_sadrzaj>
    <derivirana_varijabla naziv="DomainObject.Predmet.OstaliListFormated_1">
      <item>Dubravka Mandić</item>
    </derivirana_varijabla>
  </DomainObject.Predmet.OstaliListFormated>
  <DomainObject.Predmet.OstaliListFormatedOIB>
    <izvorni_sadrzaj>
      <item>Dubravka Mandić, OIB 03775995004</item>
    </izvorni_sadrzaj>
    <derivirana_varijabla naziv="DomainObject.Predmet.OstaliListFormatedOIB_1">
      <item>Dubravka Mandić, OIB 03775995004</item>
    </derivirana_varijabla>
  </DomainObject.Predmet.OstaliListFormatedOIB>
  <DomainObject.Predmet.OstaliListFormatedWithAdress>
    <izvorni_sadrzaj>
      <item>Dubravka Mandić, Nova Cesta 81, 51410 Opatija</item>
    </izvorni_sadrzaj>
    <derivirana_varijabla naziv="DomainObject.Predmet.OstaliListFormatedWithAdress_1">
      <item>Dubravka Mandić, Nova Cesta 81, 51410 Opatija</item>
    </derivirana_varijabla>
  </DomainObject.Predmet.OstaliListFormatedWithAdress>
  <DomainObject.Predmet.OstaliListFormatedWithAdressOIB>
    <izvorni_sadrzaj>
      <item>Dubravka Mandić, OIB 03775995004, Nova Cesta 81, 51410 Opatija</item>
    </izvorni_sadrzaj>
    <derivirana_varijabla naziv="DomainObject.Predmet.OstaliListFormatedWithAdressOIB_1">
      <item>Dubravka Mandić, OIB 03775995004, Nova Cesta 81, 51410 Opatija</item>
    </derivirana_varijabla>
  </DomainObject.Predmet.OstaliListFormatedWithAdressOIB>
  <DomainObject.Predmet.OstaliListNazivFormated>
    <izvorni_sadrzaj>
      <item>Dubravka Mandić</item>
    </izvorni_sadrzaj>
    <derivirana_varijabla naziv="DomainObject.Predmet.OstaliListNazivFormated_1">
      <item>Dubravka Mandić</item>
    </derivirana_varijabla>
  </DomainObject.Predmet.OstaliListNazivFormated>
  <DomainObject.Predmet.OstaliListNazivFormatedOIB>
    <izvorni_sadrzaj>
      <item>Dubravka Mandić, OIB 03775995004</item>
    </izvorni_sadrzaj>
    <derivirana_varijabla naziv="DomainObject.Predmet.OstaliListNazivFormatedOIB_1">
      <item>Dubravka Mandić, OIB 03775995004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DUBRAVKA jednostavno društvo s ograničenom odgovornošću za trgovinu</izvorni_sadrzaj>
    <derivirana_varijabla naziv="DomainObject.Predmet.ProtustrankaIDrugi_1">DUBRAVKA jednostavno društvo s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DUBRAVKA jednostavno društvo s ograničenom odgovornošću za trgovinu, OIB 03558306581, Nova cesta 81, 51410 Opatija</izvorni_sadrzaj>
    <derivirana_varijabla naziv="DomainObject.Predmet.ProtustrankaIDrugiAdressOIB_1">DUBRAVKA jednostavno društvo s ograničenom odgovornošću za trgovinu, OIB 03558306581, Nova cesta 81,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DUBRAVKA jednostavno društvo s ograničenom odgovornošću za trgovinu</item>
      <item>Dubravka Mandić</item>
    </izvorni_sadrzaj>
    <derivirana_varijabla naziv="DomainObject.Predmet.SudioniciListNaziv_1">
      <item>FINA  Rijeka</item>
      <item>DUBRAVKA jednostavno društvo s ograničenom odgovornošću za trgovinu</item>
      <item>Dubravka Mandić</item>
    </derivirana_varijabla>
  </DomainObject.Predmet.SudioniciListNaziv>
  <DomainObject.Predmet.SudioniciListAdressOIB>
    <izvorni_sadrzaj>
      <item>FINA  Rijeka, OIB 85821130368, Frana Kurelca 8,51000 Rijeka</item>
      <item>DUBRAVKA jednostavno društvo s ograničenom odgovornošću za trgovinu, OIB 03558306581, Nova cesta 81,51410 Opatija</item>
      <item>Dubravka Mandić, OIB 03775995004, Nova Cesta 81,51410 Opatija</item>
    </izvorni_sadrzaj>
    <derivirana_varijabla naziv="DomainObject.Predmet.SudioniciListAdressOIB_1">
      <item>FINA  Rijeka, OIB 85821130368, Frana Kurelca 8,51000 Rijeka</item>
      <item>DUBRAVKA jednostavno društvo s ograničenom odgovornošću za trgovinu, OIB 03558306581, Nova cesta 81,51410 Opatija</item>
      <item>Dubravka Mandić, OIB 03775995004, Nova Cesta 81,51410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03558306581</item>
      <item>, OIB 03775995004</item>
    </izvorni_sadrzaj>
    <derivirana_varijabla naziv="DomainObject.Predmet.SudioniciListNazivOIB_1">
      <item>, OIB 85821130368</item>
      <item>, OIB 03558306581</item>
      <item>, OIB 03775995004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E78ED8-5616-40FC-A6CD-1ACFC3A35E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3016</properties:Characters>
  <properties:Lines>89</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2018-02-15T09:36:00Z</dcterms:created>
  <dc:creator>dcmelik</dc:creator>
  <cp:lastModifiedBy>Jasna Radulović</cp:lastModifiedBy>
  <cp:lastPrinted>2018-02-15T09:39:00Z</cp:lastPrinted>
  <dcterms:modified xmlns:xsi="http://www.w3.org/2001/XMLSchema-instance" xsi:type="dcterms:W3CDTF">2018-02-16T07:07:00Z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