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4662" w14:paraId="0484662" w:rsidRDefault="00FA555B" w:rsidP="00FA555B" w:rsidR="00FA555B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FA555B" w:rsidP="00FA555B" w:rsidR="00FA555B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FA555B" w:rsidP="00FA555B" w:rsidR="00FA555B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FA555B" w:rsidP="00FA555B" w:rsidR="00FA555B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FA555B" w:rsidP="00FA555B" w:rsidR="00FA555B">
      <w:pPr>
        <w:jc w:val="right"/>
      </w:pPr>
    </w:p>
    <w:p w:rsidRDefault="00FA555B" w:rsidP="00FA555B" w:rsidR="00FA555B">
      <w:pPr>
        <w:jc w:val="right"/>
      </w:pPr>
    </w:p>
    <w:p w:rsidRDefault="00FA555B" w:rsidP="00FA555B" w:rsidR="00FA555B" w:rsidRPr="005D1009">
      <w:pPr>
        <w:jc w:val="both"/>
      </w:pPr>
      <w:r>
        <w:tab/>
      </w:r>
      <w:r w:rsidRPr="005D1009"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</w:t>
      </w:r>
      <w:r>
        <w:t xml:space="preserve">dužnika </w:t>
      </w:r>
      <w:r w:rsidRPr="00FA555B">
        <w:t>REGNUM j.d.o.o.</w:t>
      </w:r>
      <w:r>
        <w:t xml:space="preserve">, </w:t>
      </w:r>
      <w:r w:rsidRPr="00FA555B">
        <w:t>Mursko Središće</w:t>
      </w:r>
      <w:r>
        <w:t xml:space="preserve">, </w:t>
      </w:r>
      <w:r w:rsidRPr="00FA555B">
        <w:t>Vladimira Nazora 15</w:t>
      </w:r>
      <w:r w:rsidRPr="002F1E14">
        <w:t>, OIB</w:t>
      </w:r>
      <w:r w:rsidRPr="00174299">
        <w:t xml:space="preserve">: </w:t>
      </w:r>
      <w:r w:rsidRPr="00FA555B">
        <w:t>34296667900</w:t>
      </w:r>
      <w:r w:rsidRPr="005D1009">
        <w:t xml:space="preserve">, </w:t>
      </w:r>
      <w:r>
        <w:t xml:space="preserve"> 13</w:t>
      </w:r>
      <w:r w:rsidRPr="005D1009">
        <w:t xml:space="preserve">. </w:t>
      </w:r>
      <w:r>
        <w:t>siječnja</w:t>
      </w:r>
      <w:r w:rsidRPr="005D1009">
        <w:t xml:space="preserve"> 201</w:t>
      </w:r>
      <w:r>
        <w:t>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FA555B" w:rsidP="00FA555B" w:rsidR="00FA555B">
      <w:pPr>
        <w:jc w:val="center"/>
      </w:pPr>
    </w:p>
    <w:p w:rsidRDefault="00FA555B" w:rsidP="00FA555B" w:rsidR="00FA555B">
      <w:pPr>
        <w:jc w:val="center"/>
      </w:pPr>
      <w:r>
        <w:t>OGLAS</w:t>
      </w:r>
    </w:p>
    <w:p w:rsidRDefault="00FA555B" w:rsidP="00FA555B" w:rsidR="00FA555B"/>
    <w:p w:rsidRDefault="00FA555B" w:rsidP="00FA555B" w:rsidR="00FA555B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FA555B">
        <w:t>REGNUM j.d.o.o.</w:t>
      </w:r>
      <w:r>
        <w:t xml:space="preserve">, </w:t>
      </w:r>
      <w:r w:rsidRPr="00FA555B">
        <w:t>Mursko Središće</w:t>
      </w:r>
      <w:r>
        <w:t xml:space="preserve">, </w:t>
      </w:r>
      <w:r w:rsidRPr="00FA555B">
        <w:t>Vladimira Nazora 15</w:t>
      </w:r>
      <w:r w:rsidRPr="002F1E14">
        <w:t>, OIB</w:t>
      </w:r>
      <w:r w:rsidRPr="00174299">
        <w:t xml:space="preserve">: </w:t>
      </w:r>
      <w:r w:rsidRPr="00FA555B">
        <w:t>34296667900</w:t>
      </w:r>
      <w:r>
        <w:t xml:space="preserve"> </w:t>
      </w:r>
      <w:r w:rsidRPr="005D1009">
        <w:t xml:space="preserve">iznosi </w:t>
      </w:r>
      <w:r>
        <w:t xml:space="preserve">41.545,96 </w:t>
      </w:r>
      <w:r w:rsidRPr="005D1009">
        <w:t>kn.</w:t>
      </w:r>
    </w:p>
    <w:p w:rsidRDefault="00FA555B" w:rsidP="00FA555B" w:rsidR="00FA555B">
      <w:pPr>
        <w:jc w:val="both"/>
      </w:pPr>
    </w:p>
    <w:p w:rsidRDefault="00FA555B" w:rsidP="00FA555B" w:rsidR="00FA555B">
      <w:pPr>
        <w:jc w:val="both"/>
      </w:pPr>
      <w:r>
        <w:t>2/</w:t>
      </w:r>
      <w:r>
        <w:tab/>
        <w:t xml:space="preserve"> Poziva se direktor </w:t>
      </w:r>
      <w:r w:rsidRPr="005D1009">
        <w:t xml:space="preserve">dužnika </w:t>
      </w:r>
      <w:r>
        <w:t>Ivica Mesarić iz Murskog Središća, Istarsko naselje 9, OIB: 21057285634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prokazni popis imovine i obveza dužnika na propisanom obrascu.</w:t>
      </w:r>
    </w:p>
    <w:p w:rsidRDefault="00FA555B" w:rsidP="00FA555B" w:rsidR="00FA555B">
      <w:pPr>
        <w:jc w:val="both"/>
      </w:pPr>
    </w:p>
    <w:p w:rsidRDefault="00FA555B" w:rsidP="00FA555B" w:rsidR="00FA555B" w:rsidRPr="006A424F">
      <w:pPr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>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A555B" w:rsidP="00FA555B" w:rsidR="00FA555B"/>
    <w:p w:rsidRDefault="00FA555B" w:rsidP="00FA555B" w:rsidR="00FA555B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FA555B" w:rsidP="00FA555B" w:rsidR="00FA555B">
      <w:pPr>
        <w:jc w:val="both"/>
        <w:rPr>
          <w:color w:val="000000"/>
        </w:rPr>
      </w:pPr>
      <w:r w:rsidRPr="00421691">
        <w:tab/>
      </w:r>
    </w:p>
    <w:p w:rsidRDefault="00FA555B" w:rsidP="00FA555B" w:rsidR="00FA555B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874</w:t>
      </w:r>
      <w:r w:rsidRPr="005D1009">
        <w:t xml:space="preserve">15 otvoren kod Hrvatske poštanske banke. </w:t>
      </w:r>
    </w:p>
    <w:p w:rsidRDefault="00FA555B" w:rsidP="00FA555B" w:rsidR="00FA555B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FA555B" w:rsidP="00FA555B" w:rsidR="00FA555B">
      <w:pPr>
        <w:jc w:val="both"/>
      </w:pPr>
    </w:p>
    <w:p w:rsidRDefault="00FA555B" w:rsidP="00FA555B" w:rsidR="00FA555B" w:rsidRPr="006A424F">
      <w:pPr>
        <w:jc w:val="center"/>
      </w:pPr>
      <w:r>
        <w:t>U Varaždinu, 13. siječnja 2016.</w:t>
      </w:r>
    </w:p>
    <w:p w:rsidRDefault="00FA555B" w:rsidP="00FA555B" w:rsidR="00FA555B">
      <w:pPr>
        <w:jc w:val="both"/>
      </w:pPr>
    </w:p>
    <w:p w:rsidRDefault="00FA555B" w:rsidP="00FA555B" w:rsidR="00FA55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A555B" w:rsidP="00FA555B" w:rsidR="00FA555B"/>
    <w:p w:rsidRDefault="00FA555B" w:rsidP="00FA555B" w:rsidR="00FA55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9D4166" w:rsidR="009D4166"/>
    <w:sectPr w:rsidSect="005D1009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993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068" w:rsidP="00FA555B" w:rsidR="00723068">
      <w:r>
        <w:separator/>
      </w:r>
    </w:p>
  </w:endnote>
  <w:endnote w:id="0" w:type="continuationSeparator">
    <w:p w:rsidRDefault="00723068" w:rsidP="00FA555B" w:rsidR="00723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068" w:rsidP="00FA555B" w:rsidR="00723068">
      <w:r>
        <w:separator/>
      </w:r>
    </w:p>
  </w:footnote>
  <w:footnote w:id="0" w:type="continuationSeparator">
    <w:p w:rsidRDefault="00723068" w:rsidP="00FA555B" w:rsidR="007230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068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3B47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068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55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3B47" w:rsidP="00CF7EB7" w:rsidR="00AC0D1D">
    <w:pPr>
      <w:pStyle w:val="Zaglavlje"/>
      <w:jc w:val="right"/>
    </w:pPr>
  </w:p>
  <w:p w:rsidRDefault="00723068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B47" w:rsidR="00AC0D1D">
    <w:pPr>
      <w:pStyle w:val="Zaglavlje"/>
    </w:pPr>
  </w:p>
  <w:p w:rsidRDefault="00233B47" w:rsidP="005D1009" w:rsidR="005D1009">
    <w:pPr>
      <w:ind w:firstLine="708" w:left="4956"/>
      <w:jc w:val="center"/>
    </w:pPr>
  </w:p>
  <w:p w:rsidRDefault="00723068" w:rsidP="005D1009" w:rsidR="00AC0D1D">
    <w:pPr>
      <w:ind w:firstLine="708" w:left="4956"/>
      <w:jc w:val="center"/>
    </w:pPr>
    <w:r>
      <w:t>Poslovni broj: 4 St-8</w:t>
    </w:r>
    <w:r w:rsidR="00FA555B">
      <w:t>74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55B"/>
    <w:rsid w:val="00233B47"/>
    <w:rsid w:val="00723068"/>
    <w:rsid w:val="009D4166"/>
    <w:rsid w:val="00FA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55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A55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555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A555B"/>
  </w:style>
  <w:style w:styleId="Tekstbalonia" w:type="paragraph">
    <w:name w:val="Balloon Text"/>
    <w:basedOn w:val="Normal"/>
    <w:link w:val="TekstbaloniaChar"/>
    <w:uiPriority w:val="99"/>
    <w:semiHidden/>
    <w:unhideWhenUsed/>
    <w:rsid w:val="00FA55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555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5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55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B4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3B47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3B4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3B4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55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A55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555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A555B"/>
  </w:style>
  <w:style w:styleId="Tekstbalonia" w:type="paragraph">
    <w:name w:val="Balloon Text"/>
    <w:basedOn w:val="Normal"/>
    <w:link w:val="TekstbaloniaChar"/>
    <w:uiPriority w:val="99"/>
    <w:semiHidden/>
    <w:unhideWhenUsed/>
    <w:rsid w:val="00FA55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555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5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55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B4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3B47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3B4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3B4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REGNUM jednostavno društvo s ograničenom odgovornošću za metalne konstrukcije</izvorni_sadrzaj>
    <derivirana_varijabla naziv="DomainObject.Predmet.ProtustrankaFormated_1">  REGNUM jednostavno društvo s ograničenom odgovornošću za metalne konstrukcije</derivirana_varijabla>
  </DomainObject.Predmet.ProtustrankaFormated>
  <DomainObject.Predmet.ProtustrankaFormatedOIB>
    <izvorni_sadrzaj>  REGNUM jednostavno društvo s ograničenom odgovornošću za metalne konstrukcije, OIB 34296667900</izvorni_sadrzaj>
    <derivirana_varijabla naziv="DomainObject.Predmet.ProtustrankaFormatedOIB_1">  REGNUM jednostavno društvo s ograničenom odgovornošću za metalne konstrukcije, OIB 34296667900</derivirana_varijabla>
  </DomainObject.Predmet.ProtustrankaFormatedOIB>
  <DomainObject.Predmet.ProtustrankaFormatedWithAdress>
    <izvorni_sadrzaj> REGNUM jednostavno društvo s ograničenom odgovornošću za metalne konstrukcije, Vladimira Nazora 15, 40315 Mursko Središće</izvorni_sadrzaj>
    <derivirana_varijabla naziv="DomainObject.Predmet.ProtustrankaFormatedWithAdress_1"> REGNUM jednostavno društvo s ograničenom odgovornošću za metalne konstrukcije, Vladimira Nazora 15, 40315 Mursko Središće</derivirana_varijabla>
  </DomainObject.Predmet.ProtustrankaFormatedWithAdress>
  <DomainObject.Predmet.ProtustrankaFormatedWithAdressOIB>
    <izvorni_sadrzaj> REGNUM jednostavno društvo s ograničenom odgovornošću za metalne konstrukcije, OIB 34296667900, Vladimira Nazora 15, 40315 Mursko Središće</izvorni_sadrzaj>
    <derivirana_varijabla naziv="DomainObject.Predmet.ProtustrankaFormatedWithAdressOIB_1"> REGNUM jednostavno društvo s ograničenom odgovornošću za metalne konstrukcije, OIB 34296667900, Vladimira Nazora 15, 40315 Mursko Središće</derivirana_varijabla>
  </DomainObject.Predmet.ProtustrankaFormatedWithAdressOIB>
  <DomainObject.Predmet.ProtustrankaWithAdress>
    <izvorni_sadrzaj>REGNUM jednostavno društvo s ograničenom odgovornošću za metalne konstrukcije Vladimira Nazora 15, 40315 Mursko Središće</izvorni_sadrzaj>
    <derivirana_varijabla naziv="DomainObject.Predmet.ProtustrankaWithAdress_1">REGNUM jednostavno društvo s ograničenom odgovornošću za metalne konstrukcije Vladimira Nazora 15, 40315 Mursko Središće</derivirana_varijabla>
  </DomainObject.Predmet.ProtustrankaWithAdress>
  <DomainObject.Predmet.ProtustrankaWithAdressOIB>
    <izvorni_sadrzaj>REGNUM jednostavno društvo s ograničenom odgovornošću za metalne konstrukcije, OIB 34296667900, Vladimira Nazora 15, 40315 Mursko Središće</izvorni_sadrzaj>
    <derivirana_varijabla naziv="DomainObject.Predmet.ProtustrankaWithAdressOIB_1">REGNUM jednostavno društvo s ograničenom odgovornošću za metalne konstrukcije, OIB 34296667900, Vladimira Nazora 15, 40315 Mursko Središće</derivirana_varijabla>
  </DomainObject.Predmet.ProtustrankaWithAdressOIB>
  <DomainObject.Predmet.ProtustrankaNazivFormated>
    <izvorni_sadrzaj>REGNUM jednostavno društvo s ograničenom odgovornošću za metalne konstrukcije</izvorni_sadrzaj>
    <derivirana_varijabla naziv="DomainObject.Predmet.ProtustrankaNazivFormated_1">REGNUM jednostavno društvo s ograničenom odgovornošću za metalne konstrukcije</derivirana_varijabla>
  </DomainObject.Predmet.ProtustrankaNazivFormated>
  <DomainObject.Predmet.ProtustrankaNazivFormatedOIB>
    <izvorni_sadrzaj>REGNUM jednostavno društvo s ograničenom odgovornošću za metalne konstrukcije, OIB 34296667900</izvorni_sadrzaj>
    <derivirana_varijabla naziv="DomainObject.Predmet.ProtustrankaNazivFormatedOIB_1">REGNUM jednostavno društvo s ograničenom odgovornošću za metalne konstrukcije, OIB 34296667900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41545.96</izvorni_sadrzaj>
    <derivirana_varijabla naziv="DomainObject.Predmet.TrenutnaVrijednost_1">41545.96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REGNUM jednostavno društvo s ograničenom odgovornošću za metalne konstrukcije</item>
    </izvorni_sadrzaj>
    <derivirana_varijabla naziv="DomainObject.Predmet.ProtuStrankaListFormated_1">
      <item>REGNUM jednostavno društvo s ograničenom odgovornošću za metalne konstrukcije</item>
    </derivirana_varijabla>
  </DomainObject.Predmet.ProtuStrankaListFormated>
  <DomainObject.Predmet.ProtuStrankaListFormatedOIB>
    <izvorni_sadrzaj>
      <item>REGNUM jednostavno društvo s ograničenom odgovornošću za metalne konstrukcije, OIB 34296667900</item>
    </izvorni_sadrzaj>
    <derivirana_varijabla naziv="DomainObject.Predmet.ProtuStrankaListFormatedOIB_1">
      <item>REGNUM jednostavno društvo s ograničenom odgovornošću za metalne konstrukcije, OIB 34296667900</item>
    </derivirana_varijabla>
  </DomainObject.Predmet.ProtuStrankaListFormatedOIB>
  <DomainObject.Predmet.ProtuStrankaListFormatedWithAdress>
    <izvorni_sadrzaj>
      <item>REGNUM jednostavno društvo s ograničenom odgovornošću za metalne konstrukcije, Vladimira Nazora 15, 40315 Mursko Središće</item>
    </izvorni_sadrzaj>
    <derivirana_varijabla naziv="DomainObject.Predmet.ProtuStrankaListFormatedWithAdress_1">
      <item>REGNUM jednostavno društvo s ograničenom odgovornošću za metalne konstrukcije, Vladimira Nazora 15, 40315 Mursko Središće</item>
    </derivirana_varijabla>
  </DomainObject.Predmet.ProtuStrankaListFormatedWithAdress>
  <DomainObject.Predmet.ProtuStrankaListFormatedWithAdressOIB>
    <izvorni_sadrzaj>
      <item>REGNUM jednostavno društvo s ograničenom odgovornošću za metalne konstrukcije, OIB 34296667900, Vladimira Nazora 15, 40315 Mursko Središće</item>
    </izvorni_sadrzaj>
    <derivirana_varijabla naziv="DomainObject.Predmet.ProtuStrankaListFormatedWithAdressOIB_1">
      <item>REGNUM jednostavno društvo s ograničenom odgovornošću za metalne konstrukcije, OIB 34296667900, Vladimira Nazora 15, 40315 Mursko Središće</item>
    </derivirana_varijabla>
  </DomainObject.Predmet.ProtuStrankaListFormatedWithAdressOIB>
  <DomainObject.Predmet.ProtuStrankaListNazivFormated>
    <izvorni_sadrzaj>
      <item>REGNUM jednostavno društvo s ograničenom odgovornošću za metalne konstrukcije</item>
    </izvorni_sadrzaj>
    <derivirana_varijabla naziv="DomainObject.Predmet.ProtuStrankaListNazivFormated_1">
      <item>REGNUM jednostavno društvo s ograničenom odgovornošću za metalne konstrukcije</item>
    </derivirana_varijabla>
  </DomainObject.Predmet.ProtuStrankaListNazivFormated>
  <DomainObject.Predmet.ProtuStrankaListNazivFormatedOIB>
    <izvorni_sadrzaj>
      <item>REGNUM jednostavno društvo s ograničenom odgovornošću za metalne konstrukcije, OIB 34296667900</item>
    </izvorni_sadrzaj>
    <derivirana_varijabla naziv="DomainObject.Predmet.ProtuStrankaListNazivFormatedOIB_1">
      <item>REGNUM jednostavno društvo s ograničenom odgovornošću za metalne konstrukcije, OIB 34296667900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REGNUM jednostavno društvo s ograničenom odgovornošću za metalne konstrukcije</izvorni_sadrzaj>
    <derivirana_varijabla naziv="DomainObject.Predmet.ProtustrankaIDrugi_1">REGNUM jednostavno društvo s ograničenom odgovornošću za metalne konstrukcije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REGNUM jednostavno društvo s ograničenom odgovornošću za metalne konstrukcije, OIB 34296667900, Vladimira Nazora 15, 40315 Mursko Središće</izvorni_sadrzaj>
    <derivirana_varijabla naziv="DomainObject.Predmet.ProtustrankaIDrugiAdressOIB_1">REGNUM jednostavno društvo s ograničenom odgovornošću za metalne konstrukcije, OIB 34296667900, Vladimira Nazora 15,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REGNUM jednostavno društvo s ograničenom odgovornošću za metalne konstrukcije</item>
      <item>E-oglasna ploča</item>
      <item>Sudski registar</item>
    </izvorni_sadrzaj>
    <derivirana_varijabla naziv="DomainObject.Predmet.SudioniciListNaziv_1">
      <item>Financijska agencija</item>
      <item>REGNUM jednostavno društvo s ograničenom odgovornošću za metalne konstrukcije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REGNUM jednostavno društvo s ograničenom odgovornošću za metalne konstrukcije, OIB 34296667900, Vladimira Nazora 15,40315 Mursko Središće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REGNUM jednostavno društvo s ograničenom odgovornošću za metalne konstrukcije, OIB 34296667900, Vladimira Nazora 15,40315 Mursko Središće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34296667900</item>
      <item>, OIB null</item>
      <item>, OIB null</item>
    </izvorni_sadrzaj>
    <derivirana_varijabla naziv="DomainObject.Predmet.SudioniciListNazivOIB_1">
      <item>, OIB 85821130368</item>
      <item>, OIB 34296667900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2000</properties:Characters>
  <properties:Lines>48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2016-01-13T09:23:00Z</dcterms:created>
  <dc:creator>Nikolina Jaguljnjak</dc:creator>
  <cp:lastModifiedBy>Nikolina Jaguljnjak</cp:lastModifiedBy>
  <dcterms:modified xmlns:xsi="http://www.w3.org/2001/XMLSchema-instance" xsi:type="dcterms:W3CDTF">2016-01-13T09:34:00Z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