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60F0E" w14:paraId="506B0359" w:rsidRDefault="009607FA" w:rsidP="009607FA" w:rsidR="009607FA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46C594E" w:rsidRDefault="009607FA" w:rsidP="009607FA" w:rsidR="009607FA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3BAAD55C" w:rsidRDefault="009607FA" w:rsidP="009607FA" w:rsidR="009607FA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3C803F7" w:rsidRDefault="009607FA" w:rsidP="009607FA" w:rsidR="009607FA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B4CD087" w:rsidRDefault="009607FA" w:rsidP="009607FA" w:rsidR="009607FA">
      <w:pPr>
        <w:tabs>
          <w:tab w:pos="709" w:val="left"/>
        </w:tabs>
        <w:jc w:val="right"/>
      </w:pPr>
      <w:r>
        <w:t xml:space="preserve">42. St-3155/2015    </w:t>
      </w:r>
    </w:p>
    <w:p w14:textId="77777777" w14:paraId="5CE8B4EA" w:rsidRDefault="009607FA" w:rsidP="009607FA" w:rsidR="009607FA">
      <w:pPr>
        <w:tabs>
          <w:tab w:pos="709" w:val="left"/>
        </w:tabs>
        <w:jc w:val="right"/>
      </w:pPr>
    </w:p>
    <w:p w14:textId="77777777" w14:paraId="66716818" w:rsidRDefault="009607FA" w:rsidP="009607FA" w:rsidR="009607FA">
      <w:pPr>
        <w:tabs>
          <w:tab w:pos="709" w:val="left"/>
        </w:tabs>
        <w:jc w:val="center"/>
      </w:pPr>
      <w:r>
        <w:t>R E P U B L I K A   H R V A T S K A</w:t>
      </w:r>
    </w:p>
    <w:p w14:textId="77777777" w14:paraId="27B360EC" w:rsidRDefault="009607FA" w:rsidP="009607FA" w:rsidR="009607FA">
      <w:pPr>
        <w:tabs>
          <w:tab w:pos="709" w:val="left"/>
        </w:tabs>
        <w:jc w:val="center"/>
      </w:pPr>
    </w:p>
    <w:p w14:textId="77777777" w14:paraId="279A0F68" w:rsidRDefault="009607FA" w:rsidP="009607FA" w:rsidR="009607FA">
      <w:pPr>
        <w:tabs>
          <w:tab w:pos="709" w:val="left"/>
        </w:tabs>
        <w:jc w:val="center"/>
      </w:pPr>
      <w:r>
        <w:t>R J E Š E N J E</w:t>
      </w:r>
    </w:p>
    <w:p w14:textId="77777777" w14:paraId="5C4DE22B" w:rsidRDefault="009607FA" w:rsidP="009607FA" w:rsidR="009607FA">
      <w:pPr>
        <w:tabs>
          <w:tab w:pos="709" w:val="left"/>
        </w:tabs>
        <w:jc w:val="both"/>
      </w:pPr>
    </w:p>
    <w:p w14:textId="77777777" w14:paraId="32EA8036" w:rsidRDefault="009607FA" w:rsidP="009607FA" w:rsidR="009607FA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EMANARE d.o.o., Zagreb, Prilaz Gjure Deželića 30, OIB 68728492509, dana 14. lipnja 2016.g. </w:t>
      </w:r>
    </w:p>
    <w:p w14:textId="77777777" w14:paraId="6945635E" w:rsidRDefault="009607FA" w:rsidP="009607FA" w:rsidR="009607FA">
      <w:pPr>
        <w:tabs>
          <w:tab w:pos="709" w:val="left"/>
        </w:tabs>
        <w:jc w:val="both"/>
      </w:pPr>
    </w:p>
    <w:p w14:textId="77777777" w14:paraId="2601FF7E" w:rsidRDefault="009607FA" w:rsidP="009607FA" w:rsidR="009607FA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35B33F4B" w:rsidRDefault="009607FA" w:rsidP="009607FA" w:rsidR="009607FA">
      <w:pPr>
        <w:tabs>
          <w:tab w:pos="709" w:val="left"/>
        </w:tabs>
        <w:jc w:val="center"/>
      </w:pPr>
      <w:r>
        <w:t>r i j e š i o   j e</w:t>
      </w:r>
    </w:p>
    <w:p w14:textId="77777777" w14:paraId="388FF4C4" w:rsidRDefault="009607FA" w:rsidP="009607FA" w:rsidR="009607FA">
      <w:pPr>
        <w:tabs>
          <w:tab w:pos="709" w:val="left"/>
        </w:tabs>
        <w:jc w:val="both"/>
      </w:pPr>
    </w:p>
    <w:p w14:textId="77777777" w14:paraId="05ADD8DA" w:rsidRDefault="009607FA" w:rsidP="009607FA" w:rsidR="009607FA">
      <w:pPr>
        <w:ind w:firstLine="708"/>
        <w:jc w:val="both"/>
      </w:pPr>
      <w:r>
        <w:t xml:space="preserve">I   Otvara se stečajni postupak nad dužnikom EMANARE d.o.o., Zagreb, Prilaz Gjure Deželića 30, OIB 68728492509. </w:t>
      </w:r>
    </w:p>
    <w:p w14:textId="77777777" w14:paraId="7964C7E8" w:rsidRDefault="009607FA" w:rsidP="009607FA" w:rsidR="009607FA">
      <w:pPr>
        <w:ind w:firstLine="708"/>
        <w:jc w:val="both"/>
      </w:pPr>
      <w:r>
        <w:t xml:space="preserve">Stečajni postupak otvoren je 14. lipnja 2016.g. u 15,00 sati kada je ovo rješenje objavljeno na mrežnoj stanici e-oglasne ploče ovog suda.    </w:t>
      </w:r>
    </w:p>
    <w:p w14:textId="77777777" w14:paraId="2A560FA3" w:rsidRDefault="009607FA" w:rsidP="009607FA" w:rsidR="009607FA">
      <w:pPr>
        <w:ind w:firstLine="708"/>
        <w:jc w:val="both"/>
      </w:pPr>
    </w:p>
    <w:p w14:textId="77777777" w14:paraId="42A29989" w:rsidRDefault="009607FA" w:rsidP="009607FA" w:rsidR="009607FA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Nikola Remenar, Velika Gorica, Dubrovačka 14, OIB: 48313195864.           </w:t>
      </w:r>
    </w:p>
    <w:p w14:textId="77777777" w14:paraId="72E8F4E2" w:rsidRDefault="009607FA" w:rsidP="009607FA" w:rsidR="009607FA">
      <w:pPr>
        <w:ind w:firstLine="708"/>
        <w:jc w:val="both"/>
      </w:pPr>
    </w:p>
    <w:p w14:textId="77777777" w14:paraId="6E077351" w:rsidRDefault="009607FA" w:rsidP="009607FA" w:rsidR="009607FA">
      <w:pPr>
        <w:ind w:firstLine="708"/>
        <w:jc w:val="both"/>
      </w:pPr>
      <w:r>
        <w:t>III  Zaključuje se stečajni postupak nad dužnikom EMANARE d.o.o., Zagreb, Prilaz Gjure Deželića 30, OIB 68728492509.</w:t>
      </w:r>
    </w:p>
    <w:p w14:textId="77777777" w14:paraId="2EDFD5F3" w:rsidRDefault="009607FA" w:rsidP="009607FA" w:rsidR="009607FA">
      <w:pPr>
        <w:tabs>
          <w:tab w:pos="4150" w:val="left"/>
        </w:tabs>
        <w:ind w:firstLine="708"/>
        <w:jc w:val="both"/>
      </w:pPr>
      <w:r>
        <w:tab/>
      </w:r>
    </w:p>
    <w:p w14:textId="77777777" w14:paraId="5C1F97ED" w:rsidRDefault="009607FA" w:rsidP="009607FA" w:rsidR="009607FA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3145855" w:rsidRDefault="009607FA" w:rsidP="009607FA" w:rsidR="009607FA">
      <w:pPr>
        <w:ind w:firstLine="708"/>
        <w:jc w:val="both"/>
      </w:pPr>
    </w:p>
    <w:p w14:textId="77777777" w14:paraId="7E8D8AAB" w:rsidRDefault="009607FA" w:rsidP="009607FA" w:rsidR="009607FA">
      <w:pPr>
        <w:ind w:firstLine="708"/>
        <w:jc w:val="both"/>
      </w:pPr>
    </w:p>
    <w:p w14:textId="77777777" w14:paraId="170DC181" w:rsidRDefault="009607FA" w:rsidP="009607FA" w:rsidR="009607FA">
      <w:pPr>
        <w:jc w:val="center"/>
      </w:pPr>
      <w:r>
        <w:t>Obrazloženje</w:t>
      </w:r>
    </w:p>
    <w:p w14:textId="77777777" w14:paraId="05C51D40" w:rsidRDefault="009607FA" w:rsidP="009607FA" w:rsidR="009607FA">
      <w:pPr>
        <w:jc w:val="center"/>
      </w:pPr>
    </w:p>
    <w:p w14:textId="77777777" w14:paraId="75FFDA3E" w:rsidRDefault="009607FA" w:rsidP="009607FA" w:rsidR="009607FA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3646CFD" w:rsidRDefault="009607FA" w:rsidP="009607FA" w:rsidR="009607FA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EB61879" w:rsidRDefault="009607FA" w:rsidP="009607FA" w:rsidR="009607FA">
      <w:pPr>
        <w:ind w:firstLine="708"/>
        <w:jc w:val="both"/>
      </w:pPr>
      <w:r>
        <w:t xml:space="preserve">Dužnik je 30. studenog 2015.g. dostavio javno ovjerovljeni Prokazni popis imovine i obveza društva u kojem navodi  da dužnik ne posjeduje nikakvu imovinu.         </w:t>
      </w:r>
      <w:r>
        <w:rPr>
          <w:sz w:val="22"/>
          <w:szCs w:val="22"/>
        </w:rPr>
        <w:t xml:space="preserve"> </w:t>
      </w:r>
    </w:p>
    <w:p w14:textId="77777777" w14:paraId="5AD5CFD1" w:rsidRDefault="009607FA" w:rsidP="009607FA" w:rsidR="009607F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57927A7D" w:rsidRDefault="009607FA" w:rsidP="009607FA" w:rsidR="009607F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971E707" w:rsidRDefault="009607FA" w:rsidP="009607FA" w:rsidR="009607F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1B8B450" w:rsidRDefault="009607FA" w:rsidP="009607FA" w:rsidR="009607F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5EA2073" w:rsidRDefault="009607FA" w:rsidP="009607FA" w:rsidR="009607F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1EBCF3E" w:rsidRDefault="009607FA" w:rsidP="009607FA" w:rsidR="009607F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E7A53EB" w:rsidRDefault="009607FA" w:rsidP="009607FA" w:rsidR="009607F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5F22267" w:rsidRDefault="009607FA" w:rsidP="009607FA" w:rsidR="009607F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651EC6EC" w:rsidRDefault="009607FA" w:rsidP="009607FA" w:rsidR="009607F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8C22F29" w:rsidRDefault="009607FA" w:rsidP="009607FA" w:rsidR="009607FA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1A3E981" w:rsidTr="009607FA" w:rsidR="009607FA">
        <w:tc>
          <w:tcPr>
            <w:tcW w:type="dxa" w:w="2346"/>
          </w:tcPr>
          <w:p w14:textId="77777777" w14:paraId="7C983984" w:rsidRDefault="009607FA" w:rsidR="009607FA">
            <w:pPr>
              <w:tabs>
                <w:tab w:pos="709" w:val="left"/>
              </w:tabs>
              <w:jc w:val="right"/>
            </w:pPr>
            <w:r>
              <w:t xml:space="preserve">42. St-3155/2015         </w:t>
            </w:r>
          </w:p>
          <w:p w14:textId="77777777" w14:paraId="76E3864B" w:rsidRDefault="009607FA" w:rsidR="009607FA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5841AFE3" w:rsidRDefault="009607FA" w:rsidP="009607FA" w:rsidR="009607FA">
      <w:pPr>
        <w:jc w:val="both"/>
      </w:pPr>
    </w:p>
    <w:p w14:textId="77777777" w14:paraId="6B056FE1" w:rsidRDefault="009607FA" w:rsidP="009607FA" w:rsidR="009607FA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4AA1F177" w:rsidRDefault="009607FA" w:rsidP="009607FA" w:rsidR="009607FA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1B93D45" w:rsidRDefault="009607FA" w:rsidP="009607FA" w:rsidR="009607FA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A704E23" w:rsidRDefault="009607FA" w:rsidP="009607FA" w:rsidR="009607FA">
      <w:pPr>
        <w:jc w:val="both"/>
      </w:pPr>
      <w:r>
        <w:tab/>
        <w:t>Izbor stečajnog upravitelja odabran je primjenom odredbe čl. 432 SZ.</w:t>
      </w:r>
    </w:p>
    <w:p w14:textId="77777777" w14:paraId="41729F42" w:rsidRDefault="009607FA" w:rsidP="009607FA" w:rsidR="009607FA">
      <w:pPr>
        <w:jc w:val="both"/>
      </w:pPr>
      <w:r>
        <w:tab/>
      </w:r>
    </w:p>
    <w:p w14:textId="77777777" w14:paraId="65547B45" w:rsidRDefault="009607FA" w:rsidP="009607FA" w:rsidR="009607FA">
      <w:pPr>
        <w:tabs>
          <w:tab w:pos="709" w:val="left"/>
        </w:tabs>
        <w:jc w:val="center"/>
      </w:pPr>
      <w:r>
        <w:t xml:space="preserve">U Zagrebu,  14. lipnja 2016.g. </w:t>
      </w:r>
    </w:p>
    <w:p w14:textId="77777777" w14:paraId="7509ED2A" w:rsidRDefault="009607FA" w:rsidP="009607FA" w:rsidR="009607FA">
      <w:pPr>
        <w:tabs>
          <w:tab w:pos="709" w:val="left"/>
        </w:tabs>
        <w:jc w:val="center"/>
      </w:pPr>
    </w:p>
    <w:p w14:textId="77777777" w14:paraId="18DC6211" w:rsidRDefault="009607FA" w:rsidP="009607FA" w:rsidR="009607FA">
      <w:pPr>
        <w:tabs>
          <w:tab w:pos="709" w:val="left"/>
        </w:tabs>
      </w:pPr>
    </w:p>
    <w:p w14:textId="77777777" w14:paraId="59AAD8C0" w:rsidRDefault="009607FA" w:rsidP="009607FA" w:rsidR="009607F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0A4A2EE5" w:rsidRDefault="009607FA" w:rsidP="009607FA" w:rsidR="009607FA">
      <w:pPr>
        <w:tabs>
          <w:tab w:pos="709" w:val="left"/>
        </w:tabs>
      </w:pPr>
    </w:p>
    <w:p w14:textId="77777777" w14:paraId="5AF5C54E" w:rsidRDefault="009607FA" w:rsidP="009607FA" w:rsidR="009607F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19F316E" w:rsidRDefault="009607FA" w:rsidP="009607FA" w:rsidR="009607FA">
      <w:pPr>
        <w:tabs>
          <w:tab w:pos="709" w:val="left"/>
        </w:tabs>
      </w:pPr>
    </w:p>
    <w:p w14:textId="77777777" w14:paraId="7338189B" w:rsidRDefault="009607FA" w:rsidP="009607FA" w:rsidR="009607FA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4A14F5BC" w:rsidRDefault="009607FA" w:rsidP="009607FA" w:rsidR="009607F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2123F7B4" w:rsidRDefault="009607FA" w:rsidP="009607FA" w:rsidR="009607F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BE27606" w:rsidRDefault="009607FA" w:rsidP="009607FA" w:rsidR="009607F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9D6C8E1" w:rsidRDefault="009607FA" w:rsidP="009607FA" w:rsidR="009607F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FE52D96" w:rsidRDefault="009607FA" w:rsidP="009607FA" w:rsidR="009607FA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1612C922" w:rsidRDefault="009607FA" w:rsidP="009607FA" w:rsidR="009607FA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9BAD792" w:rsidRDefault="009607FA" w:rsidP="009607FA" w:rsidR="009607FA">
      <w:pPr>
        <w:tabs>
          <w:tab w:pos="709" w:val="left"/>
        </w:tabs>
      </w:pPr>
    </w:p>
    <w:p w14:textId="77777777" w14:paraId="3FECDB0C" w:rsidRDefault="009607FA" w:rsidP="009607FA" w:rsidR="009607FA">
      <w:pPr>
        <w:tabs>
          <w:tab w:pos="709" w:val="left"/>
        </w:tabs>
      </w:pPr>
    </w:p>
    <w:p w14:textId="77777777" w14:paraId="7C9C417C" w:rsidRDefault="009607FA" w:rsidP="009607FA" w:rsidR="009607FA">
      <w:pPr>
        <w:pStyle w:val="Odlomakpopisa"/>
        <w:jc w:val="both"/>
      </w:pPr>
    </w:p>
    <w:p w14:textId="77777777" w14:paraId="118921FE" w:rsidRDefault="009607FA" w:rsidP="009607FA" w:rsidR="009607FA">
      <w:pPr>
        <w:pStyle w:val="Odlomakpopisa"/>
        <w:jc w:val="both"/>
      </w:pPr>
    </w:p>
    <w:p w14:textId="77777777" w14:paraId="54E9CEFC" w:rsidRDefault="009607FA" w:rsidP="009607FA" w:rsidR="009607FA">
      <w:pPr>
        <w:jc w:val="both"/>
      </w:pPr>
    </w:p>
    <w:p w14:textId="0E1B7228" w14:paraId="0E1B722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7FA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60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7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7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7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7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607F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607FA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607FA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9607FA"/>
    <w:pPr>
      <w:ind w:left="720"/>
      <w:contextualSpacing/>
    </w:pPr>
  </w:style>
  <w:style w:styleId="Reetkatablice" w:type="table">
    <w:name w:val="Table Grid"/>
    <w:basedOn w:val="Obinatablica"/>
    <w:rsid w:val="009607F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60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07F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60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7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7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7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7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607F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607FA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607FA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9607FA"/>
    <w:pPr>
      <w:ind w:left="720"/>
      <w:contextualSpacing/>
    </w:pPr>
  </w:style>
  <w:style w:styleId="Reetkatablice" w:type="table">
    <w:name w:val="Table Grid"/>
    <w:basedOn w:val="Obinatablica"/>
    <w:rsid w:val="009607F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60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07F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707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3155</izvorni_sadrzaj>
    <derivirana_varijabla naziv="DomainObject.Predmet.Broj_1">3155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St-3155/2015</izvorni_sadrzaj>
    <derivirana_varijabla naziv="DomainObject.Predmet.OznakaBroj_1">St-3155/2015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EMANARE d.o.o.</izvorni_sadrzaj>
    <derivirana_varijabla naziv="DomainObject.Predmet.ProtustrankaFormated_1">  EMANARE d.o.o.</derivirana_varijabla>
  </DomainObject.Predmet.ProtustrankaFormated>
  <DomainObject.Predmet.ProtustrankaFormatedOIB>
    <izvorni_sadrzaj>  EMANARE d.o.o., OIB 68728492509</izvorni_sadrzaj>
    <derivirana_varijabla naziv="DomainObject.Predmet.ProtustrankaFormatedOIB_1">  EMANARE d.o.o., OIB 68728492509</derivirana_varijabla>
  </DomainObject.Predmet.ProtustrankaFormatedOIB>
  <DomainObject.Predmet.ProtustrankaFormatedWithAdress>
    <izvorni_sadrzaj> EMANARE d.o.o., Prilaz Gjure Deželića 30, 10000 Zagreb</izvorni_sadrzaj>
    <derivirana_varijabla naziv="DomainObject.Predmet.ProtustrankaFormatedWithAdress_1"> EMANARE d.o.o., Prilaz Gjure Deželića 30, 10000 Zagreb</derivirana_varijabla>
  </DomainObject.Predmet.ProtustrankaFormatedWithAdress>
  <DomainObject.Predmet.ProtustrankaFormatedWithAdressOIB>
    <izvorni_sadrzaj> EMANARE d.o.o., OIB 68728492509, Prilaz Gjure Deželića 30, 10000 Zagreb</izvorni_sadrzaj>
    <derivirana_varijabla naziv="DomainObject.Predmet.ProtustrankaFormatedWithAdressOIB_1"> EMANARE d.o.o., OIB 68728492509, Prilaz Gjure Deželića 30, 10000 Zagreb</derivirana_varijabla>
  </DomainObject.Predmet.ProtustrankaFormatedWithAdressOIB>
  <DomainObject.Predmet.ProtustrankaWithAdress>
    <izvorni_sadrzaj>EMANARE d.o.o. Prilaz Gjure Deželića 30, 10000 Zagreb</izvorni_sadrzaj>
    <derivirana_varijabla naziv="DomainObject.Predmet.ProtustrankaWithAdress_1">EMANARE d.o.o. Prilaz Gjure Deželića 30, 10000 Zagreb</derivirana_varijabla>
  </DomainObject.Predmet.ProtustrankaWithAdress>
  <DomainObject.Predmet.ProtustrankaWithAdressOIB>
    <izvorni_sadrzaj>EMANARE d.o.o., OIB 68728492509, Prilaz Gjure Deželića 30, 10000 Zagreb</izvorni_sadrzaj>
    <derivirana_varijabla naziv="DomainObject.Predmet.ProtustrankaWithAdressOIB_1">EMANARE d.o.o., OIB 68728492509, Prilaz Gjure Deželića 30, 10000 Zagreb</derivirana_varijabla>
  </DomainObject.Predmet.ProtustrankaWithAdressOIB>
  <DomainObject.Predmet.ProtustrankaNazivFormated>
    <izvorni_sadrzaj>EMANARE d.o.o.</izvorni_sadrzaj>
    <derivirana_varijabla naziv="DomainObject.Predmet.ProtustrankaNazivFormated_1">EMANARE d.o.o.</derivirana_varijabla>
  </DomainObject.Predmet.ProtustrankaNazivFormated>
  <DomainObject.Predmet.ProtustrankaNazivFormatedOIB>
    <izvorni_sadrzaj>EMANARE d.o.o., OIB 68728492509</izvorni_sadrzaj>
    <derivirana_varijabla naziv="DomainObject.Predmet.ProtustrankaNazivFormatedOIB_1">EMANARE d.o.o., OIB 68728492509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EMANARE d.o.o.</item>
    </izvorni_sadrzaj>
    <derivirana_varijabla naziv="DomainObject.Predmet.ProtuStrankaListFormated_1">
      <item>EMANARE d.o.o.</item>
    </derivirana_varijabla>
  </DomainObject.Predmet.ProtuStrankaListFormated>
  <DomainObject.Predmet.ProtuStrankaListFormatedOIB>
    <izvorni_sadrzaj>
      <item>EMANARE d.o.o., OIB 68728492509</item>
    </izvorni_sadrzaj>
    <derivirana_varijabla naziv="DomainObject.Predmet.ProtuStrankaListFormatedOIB_1">
      <item>EMANARE d.o.o., OIB 68728492509</item>
    </derivirana_varijabla>
  </DomainObject.Predmet.ProtuStrankaListFormatedOIB>
  <DomainObject.Predmet.ProtuStrankaListFormatedWithAdress>
    <izvorni_sadrzaj>
      <item>EMANARE d.o.o., Prilaz Gjure Deželića 30, 10000 Zagreb</item>
    </izvorni_sadrzaj>
    <derivirana_varijabla naziv="DomainObject.Predmet.ProtuStrankaListFormatedWithAdress_1">
      <item>EMANARE d.o.o., Prilaz Gjure Deželića 30, 10000 Zagreb</item>
    </derivirana_varijabla>
  </DomainObject.Predmet.ProtuStrankaListFormatedWithAdress>
  <DomainObject.Predmet.ProtuStrankaListFormatedWithAdressOIB>
    <izvorni_sadrzaj>
      <item>EMANARE d.o.o., OIB 68728492509, Prilaz Gjure Deželića 30, 10000 Zagreb</item>
    </izvorni_sadrzaj>
    <derivirana_varijabla naziv="DomainObject.Predmet.ProtuStrankaListFormatedWithAdressOIB_1">
      <item>EMANARE d.o.o., OIB 68728492509, Prilaz Gjure Deželića 30, 10000 Zagreb</item>
    </derivirana_varijabla>
  </DomainObject.Predmet.ProtuStrankaListFormatedWithAdressOIB>
  <DomainObject.Predmet.ProtuStrankaListNazivFormated>
    <izvorni_sadrzaj>
      <item>EMANARE d.o.o.</item>
    </izvorni_sadrzaj>
    <derivirana_varijabla naziv="DomainObject.Predmet.ProtuStrankaListNazivFormated_1">
      <item>EMANARE d.o.o.</item>
    </derivirana_varijabla>
  </DomainObject.Predmet.ProtuStrankaListNazivFormated>
  <DomainObject.Predmet.ProtuStrankaListNazivFormatedOIB>
    <izvorni_sadrzaj>
      <item>EMANARE d.o.o., OIB 68728492509</item>
    </izvorni_sadrzaj>
    <derivirana_varijabla naziv="DomainObject.Predmet.ProtuStrankaListNazivFormatedOIB_1">
      <item>EMANARE d.o.o., OIB 68728492509</item>
    </derivirana_varijabla>
  </DomainObject.Predmet.ProtuStrankaListNazivFormatedOIB>
  <DomainObject.Predmet.OstaliListFormated>
    <izvorni_sadrzaj>
      <item>Kristina Cvitanović</item>
      <item>HRVATSKI ZAVOD ZA MIROVINSKO OSIGURANJE</item>
    </izvorni_sadrzaj>
    <derivirana_varijabla naziv="DomainObject.Predmet.OstaliListFormated_1">
      <item>Kristina Cvitanović</item>
      <item>HRVATSKI ZAVOD ZA MIROVINSKO OSIGURANJE</item>
    </derivirana_varijabla>
  </DomainObject.Predmet.OstaliListFormated>
  <DomainObject.Predmet.OstaliListFormatedOIB>
    <izvorni_sadrzaj>
      <item>Kristina Cvitanović, OIB 47271692795</item>
      <item>HRVATSKI ZAVOD ZA MIROVINSKO OSIGURANJE, OIB 84397956623</item>
    </izvorni_sadrzaj>
    <derivirana_varijabla naziv="DomainObject.Predmet.OstaliListFormatedOIB_1">
      <item>Kristina Cvitanović, OIB 47271692795</item>
      <item>HRVATSKI ZAVOD ZA MIROVINSKO OSIGURANJE, OIB 84397956623</item>
    </derivirana_varijabla>
  </DomainObject.Predmet.OstaliListFormatedOIB>
  <DomainObject.Predmet.OstaliListFormatedWithAdress>
    <izvorni_sadrzaj>
      <item>Kristina Cvitanović, Creska Ulica 13, 10000 Zagreb</item>
      <item>HRVATSKI ZAVOD ZA MIROVINSKO OSIGURANJE, Trpimirova 4, 10000 Zagreb</item>
    </izvorni_sadrzaj>
    <derivirana_varijabla naziv="DomainObject.Predmet.OstaliListFormatedWithAdress_1">
      <item>Kristina Cvitanović, Creska Ulica 13,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Kristina Cvitanović, OIB 47271692795, Creska Ulica 13, 10000 Zagreb</item>
      <item>HRVATSKI ZAVOD ZA MIROVINSKO OSIGURANJE, OIB 84397956623, Trpimirova 4, 10000 Zagreb</item>
    </izvorni_sadrzaj>
    <derivirana_varijabla naziv="DomainObject.Predmet.OstaliListFormatedWithAdressOIB_1">
      <item>Kristina Cvitanović, OIB 47271692795, Creska Ulica 13,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Kristina Cvitanović</item>
      <item>HRVATSKI ZAVOD ZA MIROVINSKO OSIGURANJE</item>
    </izvorni_sadrzaj>
    <derivirana_varijabla naziv="DomainObject.Predmet.OstaliListNazivFormated_1">
      <item>Kristina Cvitanović</item>
      <item>HRVATSKI ZAVOD ZA MIROVINSKO OSIGURANJE</item>
    </derivirana_varijabla>
  </DomainObject.Predmet.OstaliListNazivFormated>
  <DomainObject.Predmet.OstaliListNazivFormatedOIB>
    <izvorni_sadrzaj>
      <item>Kristina Cvitanović, OIB 47271692795</item>
      <item>HRVATSKI ZAVOD ZA MIROVINSKO OSIGURANJE, OIB 84397956623</item>
    </izvorni_sadrzaj>
    <derivirana_varijabla naziv="DomainObject.Predmet.OstaliListNazivFormatedOIB_1">
      <item>Kristina Cvitanović, OIB 47271692795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EMANARE d.o.o.</izvorni_sadrzaj>
    <derivirana_varijabla naziv="DomainObject.Predmet.ProtustrankaIDrugi_1">EMANARE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EMANARE d.o.o., OIB 68728492509, Prilaz Gjure Deželića 30, 10000 Zagreb</izvorni_sadrzaj>
    <derivirana_varijabla naziv="DomainObject.Predmet.ProtustrankaIDrugiAdressOIB_1">EMANARE d.o.o., OIB 68728492509,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EMANARE d.o.o.</item>
      <item>Kristina Cvitanović</item>
      <item>HRVATSKI ZAVOD ZA MIROVINSKO OSIGURANJE</item>
    </izvorni_sadrzaj>
    <derivirana_varijabla naziv="DomainObject.Predmet.SudioniciListNaziv_1">
      <item>FINA Regionalni centar Zagreb</item>
      <item>EMANARE d.o.o.</item>
      <item>Kristina Cvitanović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EMANARE d.o.o., OIB 68728492509, Prilaz Gjure Deželića 30,10000 Zagreb</item>
      <item>Kristina Cvitanović, OIB 47271692795, Creska Ulica 13,10000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EMANARE d.o.o., OIB 68728492509, Prilaz Gjure Deželića 30,10000 Zagreb</item>
      <item>Kristina Cvitanović, OIB 47271692795, Creska Ulica 13,10000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68728492509</item>
      <item>, OIB 47271692795</item>
      <item>, OIB 84397956623</item>
    </izvorni_sadrzaj>
    <derivirana_varijabla naziv="DomainObject.Predmet.SudioniciListNazivOIB_1">
      <item>, OIB 85821130368</item>
      <item>, OIB 68728492509</item>
      <item>, OIB 47271692795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383</properties:Words>
  <properties:Characters>2003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2016-06-14T07:22:00Z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