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45b05" w14:paraId="ad45b05" w:rsidRDefault="006D1897" w:rsidP="006D1897" w:rsidR="00937084" w:rsidRPr="00EB11FB">
      <w:pPr>
        <w15:collapsed w:val="false"/>
      </w:pPr>
      <w:bookmarkStart w:name="_GoBack" w:id="0"/>
      <w:bookmarkEnd w:id="0"/>
      <w:r w:rsidRPr="00EB11FB">
        <w:t xml:space="preserve">    </w:t>
      </w:r>
      <w:r w:rsidR="00B94852" w:rsidRPr="00EB11FB">
        <w:t>Republika Hr</w:t>
      </w:r>
      <w:r w:rsidR="00E8395A" w:rsidRPr="00EB11FB">
        <w:t>v</w:t>
      </w:r>
      <w:r w:rsidR="00B94852" w:rsidRPr="00EB11FB">
        <w:t>atska</w:t>
      </w:r>
    </w:p>
    <w:p w:rsidRDefault="006D1897" w:rsidR="00B94852" w:rsidRPr="00EB11FB">
      <w:r w:rsidRPr="00EB11FB">
        <w:t>Trgovački sud u Zagrebu</w:t>
      </w:r>
    </w:p>
    <w:p w:rsidRDefault="006D1897" w:rsidP="00B94852" w:rsidR="00B94852" w:rsidRPr="00EB11FB">
      <w:r w:rsidRPr="00EB11FB">
        <w:t xml:space="preserve">  </w:t>
      </w:r>
      <w:r w:rsidR="00B94852" w:rsidRPr="00EB11FB">
        <w:t>Zagreb, Amruševa 2/II</w:t>
      </w:r>
      <w:r w:rsidR="0080553B" w:rsidRPr="00EB11FB">
        <w:tab/>
      </w:r>
      <w:r w:rsidR="0080553B" w:rsidRPr="00EB11FB">
        <w:tab/>
      </w:r>
      <w:r w:rsidR="0080553B" w:rsidRPr="00EB11FB">
        <w:tab/>
      </w:r>
      <w:r w:rsidR="0080553B" w:rsidRPr="00EB11FB">
        <w:tab/>
      </w:r>
      <w:r w:rsidR="0080553B" w:rsidRPr="00EB11FB">
        <w:tab/>
      </w:r>
      <w:r w:rsidR="0080553B" w:rsidRPr="00EB11FB">
        <w:tab/>
      </w:r>
      <w:r w:rsidR="0080553B" w:rsidRPr="00EB11FB">
        <w:tab/>
      </w:r>
      <w:r w:rsidR="00B94852" w:rsidRPr="00EB11FB">
        <w:t>66. St-</w:t>
      </w:r>
      <w:r w:rsidR="00437F63" w:rsidRPr="00EB11FB">
        <w:t>1572/15</w:t>
      </w:r>
    </w:p>
    <w:p w:rsidRDefault="00B94852" w:rsidP="00B94852" w:rsidR="00B94852" w:rsidRPr="00EB11FB">
      <w:pPr>
        <w:jc w:val="center"/>
      </w:pPr>
      <w:r w:rsidRPr="00EB11FB">
        <w:t>ZAPISNIK</w:t>
      </w:r>
    </w:p>
    <w:p w:rsidRDefault="00B94852" w:rsidP="00B94852" w:rsidR="00CA775D">
      <w:pPr>
        <w:jc w:val="center"/>
      </w:pPr>
      <w:r w:rsidRPr="00EB11FB">
        <w:t xml:space="preserve">od </w:t>
      </w:r>
      <w:r w:rsidR="00014578">
        <w:t>13. ožujka</w:t>
      </w:r>
      <w:r w:rsidR="007350B1">
        <w:t xml:space="preserve"> 2018.</w:t>
      </w:r>
    </w:p>
    <w:p w:rsidRDefault="009A05F0" w:rsidP="00B94852" w:rsidR="009A05F0" w:rsidRPr="00EB11FB">
      <w:pPr>
        <w:jc w:val="center"/>
      </w:pPr>
    </w:p>
    <w:p w:rsidRDefault="00B94852" w:rsidP="00B94852" w:rsidR="00B94852" w:rsidRPr="00EB11FB">
      <w:pPr>
        <w:jc w:val="both"/>
      </w:pPr>
      <w:r w:rsidRPr="00EB11FB">
        <w:t xml:space="preserve">sastavljen u Trgovačkom sudu u Zagrebu </w:t>
      </w:r>
      <w:r w:rsidR="009A6103" w:rsidRPr="00EB11FB">
        <w:t>na</w:t>
      </w:r>
      <w:r w:rsidRPr="00EB11FB">
        <w:t xml:space="preserve"> </w:t>
      </w:r>
      <w:r w:rsidR="007350B1">
        <w:rPr>
          <w:b/>
        </w:rPr>
        <w:t>devetoj</w:t>
      </w:r>
      <w:r w:rsidR="009E65E3" w:rsidRPr="00EB11FB">
        <w:rPr>
          <w:b/>
        </w:rPr>
        <w:t xml:space="preserve"> </w:t>
      </w:r>
      <w:r w:rsidRPr="00EB11FB">
        <w:t xml:space="preserve">usmenoj javnoj dražbi nekretnine u stečajnom </w:t>
      </w:r>
      <w:r w:rsidR="00753D2E" w:rsidRPr="00EB11FB">
        <w:t xml:space="preserve">postupku nad </w:t>
      </w:r>
      <w:r w:rsidR="00E44B7A" w:rsidRPr="00EB11FB">
        <w:t>METALING d.o.o. za metaloprerađivačku djelatnost u stečaju, Sisak, Božidara Adžije 2, MBS:080307196, OIB:76134860175</w:t>
      </w:r>
      <w:r w:rsidR="00F043D3" w:rsidRPr="00EB11FB">
        <w:t>,</w:t>
      </w:r>
      <w:r w:rsidRPr="00EB11FB">
        <w:t xml:space="preserve"> s počekom u </w:t>
      </w:r>
      <w:r w:rsidR="00014578">
        <w:t>10,40</w:t>
      </w:r>
      <w:r w:rsidRPr="00EB11FB">
        <w:t xml:space="preserve"> sati.</w:t>
      </w:r>
    </w:p>
    <w:p w:rsidRDefault="00B94852" w:rsidP="00B94852" w:rsidR="00B94852" w:rsidRPr="00EB11FB">
      <w:pPr>
        <w:jc w:val="both"/>
      </w:pPr>
    </w:p>
    <w:p w:rsidRDefault="00B94852" w:rsidP="00B94852" w:rsidR="00B94852" w:rsidRPr="00EB11FB">
      <w:pPr>
        <w:jc w:val="both"/>
      </w:pPr>
      <w:r w:rsidRPr="00EB11FB">
        <w:t>Nazočni od suda:</w:t>
      </w:r>
    </w:p>
    <w:p w:rsidRDefault="000B4A57" w:rsidP="00B94852" w:rsidR="00B94852" w:rsidRPr="00EB11FB">
      <w:pPr>
        <w:jc w:val="both"/>
      </w:pPr>
      <w:r w:rsidRPr="00EB11FB">
        <w:t>Mislav Kolakušić</w:t>
      </w:r>
      <w:r w:rsidR="00B94852" w:rsidRPr="00EB11FB">
        <w:t>, stečajni sudac</w:t>
      </w:r>
    </w:p>
    <w:p w:rsidRDefault="009672E9" w:rsidP="00B94852" w:rsidR="0080553B" w:rsidRPr="00EB11FB">
      <w:pPr>
        <w:jc w:val="both"/>
      </w:pPr>
      <w:r>
        <w:t>Ivana Stampf</w:t>
      </w:r>
      <w:r w:rsidR="00B94852" w:rsidRPr="00EB11FB">
        <w:t>, zapisničar</w:t>
      </w:r>
    </w:p>
    <w:p w:rsidRDefault="00A9175D" w:rsidP="00B94852" w:rsidR="00A9175D" w:rsidRPr="00EB11FB">
      <w:pPr>
        <w:jc w:val="both"/>
      </w:pPr>
      <w:r w:rsidRPr="00EB11FB">
        <w:t xml:space="preserve">Utvrđuje se da je pristupio stečajni upravitelj </w:t>
      </w:r>
      <w:r w:rsidR="00EB11FB" w:rsidRPr="00EB11FB">
        <w:t>Mato Čičak</w:t>
      </w:r>
      <w:r w:rsidRPr="00EB11FB">
        <w:t>.</w:t>
      </w:r>
    </w:p>
    <w:p w:rsidRDefault="00EB11FB" w:rsidP="00171413" w:rsidR="00171413">
      <w:pPr>
        <w:jc w:val="both"/>
      </w:pPr>
      <w:r w:rsidRPr="00EB11FB">
        <w:t>Utvrđuje se da su pristupili vjerovnici:</w:t>
      </w:r>
    </w:p>
    <w:p w:rsidRDefault="007350B1" w:rsidP="007350B1" w:rsidR="007350B1" w:rsidRPr="008D2958">
      <w:pPr>
        <w:jc w:val="both"/>
        <w:rPr>
          <w:b/>
        </w:rPr>
      </w:pPr>
      <w:r w:rsidRPr="009F5EAC">
        <w:t xml:space="preserve">- </w:t>
      </w:r>
      <w:r w:rsidRPr="008D2958">
        <w:t xml:space="preserve">za HRVATSKE ŠUME d.o.o. - </w:t>
      </w:r>
      <w:r w:rsidR="008D2958" w:rsidRPr="008D2958">
        <w:t>Ivana Tomić</w:t>
      </w:r>
      <w:r w:rsidRPr="008D2958">
        <w:t>, odvjetnička vježbenica u zamjenu za odvjetnika Zorana Tomića</w:t>
      </w:r>
      <w:r w:rsidRPr="008D2958">
        <w:rPr>
          <w:b/>
        </w:rPr>
        <w:t xml:space="preserve"> </w:t>
      </w:r>
    </w:p>
    <w:p w:rsidRDefault="007350B1" w:rsidP="007350B1" w:rsidR="008D2958">
      <w:pPr>
        <w:jc w:val="both"/>
      </w:pPr>
      <w:r w:rsidRPr="009F5EAC">
        <w:t xml:space="preserve">- za STROJOPROMET ZAGREB  d.o.o. - odvjetnica </w:t>
      </w:r>
      <w:r w:rsidR="008D2958">
        <w:t>Ivana Binički Ložnjak</w:t>
      </w:r>
    </w:p>
    <w:p w:rsidRDefault="00E141BC" w:rsidP="007350B1" w:rsidR="00E141BC">
      <w:pPr>
        <w:jc w:val="both"/>
      </w:pPr>
    </w:p>
    <w:p w:rsidRDefault="00E141BC" w:rsidP="00E141BC" w:rsidR="00E141BC" w:rsidRPr="008B11F4">
      <w:pPr>
        <w:jc w:val="both"/>
      </w:pPr>
      <w:r w:rsidRPr="008B11F4">
        <w:t>Za ponuditelj</w:t>
      </w:r>
      <w:r w:rsidR="008B11F4">
        <w:t>e</w:t>
      </w:r>
      <w:r w:rsidRPr="008B11F4">
        <w:t>:</w:t>
      </w:r>
    </w:p>
    <w:p w:rsidRDefault="00E141BC" w:rsidP="00E141BC" w:rsidR="00E141BC">
      <w:pPr>
        <w:jc w:val="both"/>
      </w:pPr>
      <w:r w:rsidRPr="008B11F4">
        <w:t xml:space="preserve">- </w:t>
      </w:r>
      <w:r w:rsidR="008B11F4">
        <w:t xml:space="preserve">BAJKMONT  d.o.o., </w:t>
      </w:r>
      <w:r w:rsidR="002C4C97">
        <w:t>Sesvete, Svetomatejska 12,</w:t>
      </w:r>
      <w:r w:rsidRPr="008B11F4">
        <w:t xml:space="preserve"> OIB</w:t>
      </w:r>
      <w:r w:rsidR="002C4C97">
        <w:t>: 39972098216, zastupan po Franji Bajkovcu, direktoru,</w:t>
      </w:r>
      <w:r w:rsidRPr="008B11F4">
        <w:t xml:space="preserve"> koji je </w:t>
      </w:r>
      <w:r w:rsidR="008B11F4">
        <w:t xml:space="preserve">8. ožujka 2018. </w:t>
      </w:r>
      <w:r w:rsidRPr="008B11F4">
        <w:t xml:space="preserve">uplatio jamčevinu u iznosu od </w:t>
      </w:r>
      <w:r w:rsidR="008B11F4">
        <w:t>200.000,00</w:t>
      </w:r>
      <w:r w:rsidRPr="008B11F4">
        <w:t xml:space="preserve"> kn</w:t>
      </w:r>
    </w:p>
    <w:p w:rsidRDefault="008B11F4" w:rsidP="008B11F4" w:rsidR="008B11F4">
      <w:pPr>
        <w:jc w:val="both"/>
      </w:pPr>
      <w:r w:rsidRPr="008B11F4">
        <w:t xml:space="preserve">- </w:t>
      </w:r>
      <w:r>
        <w:t xml:space="preserve">SIMMETAL  d.o.o., </w:t>
      </w:r>
      <w:r w:rsidR="002C4C97">
        <w:t>Sesvete, Svetomatejska 12,</w:t>
      </w:r>
      <w:r w:rsidRPr="008B11F4">
        <w:t xml:space="preserve"> OIB</w:t>
      </w:r>
      <w:r w:rsidR="002C4C97">
        <w:t>: 25277976964, zastupan po odvjetniku Krešimiru Ćurkoviću,</w:t>
      </w:r>
      <w:r w:rsidRPr="008B11F4">
        <w:t xml:space="preserve"> koji je </w:t>
      </w:r>
      <w:r>
        <w:t xml:space="preserve">9. ožujka 2018. </w:t>
      </w:r>
      <w:r w:rsidRPr="008B11F4">
        <w:t xml:space="preserve">uplatio jamčevinu u iznosu od </w:t>
      </w:r>
      <w:r>
        <w:t>200.000,00</w:t>
      </w:r>
      <w:r w:rsidRPr="008B11F4">
        <w:t xml:space="preserve"> kn</w:t>
      </w:r>
      <w:r w:rsidR="002C4C97">
        <w:t>, izjavljuje da neće sudjelovati na javnoj dražbi te traži povrat jamčevine na račun broj HR6624020061100667249</w:t>
      </w:r>
    </w:p>
    <w:p w:rsidRDefault="008B11F4" w:rsidP="008B11F4" w:rsidR="008B11F4">
      <w:pPr>
        <w:jc w:val="both"/>
      </w:pPr>
      <w:r w:rsidRPr="008B11F4">
        <w:t xml:space="preserve">- </w:t>
      </w:r>
      <w:r>
        <w:t xml:space="preserve">M.I. HRŠAK  d.o.o., </w:t>
      </w:r>
      <w:r w:rsidR="002C4C97">
        <w:t>Krapina, Frana Galovića 17,</w:t>
      </w:r>
      <w:r w:rsidRPr="008B11F4">
        <w:t xml:space="preserve"> OIB</w:t>
      </w:r>
      <w:r w:rsidR="002C4C97">
        <w:t>: 95440480723, zastupan po direktoru Josipu Hršak uz odvjetnika Ivana Zubića,</w:t>
      </w:r>
      <w:r w:rsidRPr="008B11F4">
        <w:t xml:space="preserve"> koji je </w:t>
      </w:r>
      <w:r>
        <w:t xml:space="preserve">12. ožujka 2018. </w:t>
      </w:r>
      <w:r w:rsidRPr="008B11F4">
        <w:t xml:space="preserve">uplatio jamčevinu u iznosu od </w:t>
      </w:r>
      <w:r>
        <w:t>200.000,00</w:t>
      </w:r>
      <w:r w:rsidRPr="008B11F4">
        <w:t xml:space="preserve"> kn</w:t>
      </w:r>
    </w:p>
    <w:p w:rsidRDefault="008B11F4" w:rsidP="008B11F4" w:rsidR="003E7B1B">
      <w:pPr>
        <w:jc w:val="both"/>
      </w:pPr>
      <w:r w:rsidRPr="008B11F4">
        <w:t xml:space="preserve">- </w:t>
      </w:r>
      <w:r>
        <w:t xml:space="preserve">CAVERNASTIL  d.o.o., </w:t>
      </w:r>
      <w:r w:rsidR="002C4C97">
        <w:t>Zagreb, Ulica kneza Ljudevita Posavskog 32D,</w:t>
      </w:r>
      <w:r w:rsidRPr="008B11F4">
        <w:t xml:space="preserve"> OIB</w:t>
      </w:r>
      <w:r w:rsidR="002C4C97">
        <w:t>: 73560343211, zastupan po direktoru Petru Caktašu,</w:t>
      </w:r>
      <w:r w:rsidRPr="008B11F4">
        <w:t xml:space="preserve"> koji je </w:t>
      </w:r>
      <w:r>
        <w:t xml:space="preserve">12. ožujka 2018. </w:t>
      </w:r>
      <w:r w:rsidRPr="008B11F4">
        <w:t xml:space="preserve">uplatio jamčevinu u iznosu od </w:t>
      </w:r>
      <w:r>
        <w:t>200.000,00</w:t>
      </w:r>
      <w:r w:rsidRPr="008B11F4">
        <w:t xml:space="preserve"> kn</w:t>
      </w:r>
    </w:p>
    <w:p w:rsidRDefault="003E7B1B" w:rsidP="008B11F4" w:rsidR="003E7B1B">
      <w:pPr>
        <w:jc w:val="both"/>
      </w:pPr>
    </w:p>
    <w:p w:rsidRDefault="003E7B1B" w:rsidP="008B11F4" w:rsidR="003E7B1B">
      <w:pPr>
        <w:jc w:val="both"/>
      </w:pPr>
      <w:r>
        <w:t>Za javnost:</w:t>
      </w:r>
    </w:p>
    <w:p w:rsidRDefault="003E7B1B" w:rsidP="008B11F4" w:rsidR="003E7B1B">
      <w:pPr>
        <w:jc w:val="both"/>
      </w:pPr>
      <w:r>
        <w:t>- Matija Hršak</w:t>
      </w:r>
    </w:p>
    <w:p w:rsidRDefault="003E7B1B" w:rsidP="008B11F4" w:rsidR="003E7B1B">
      <w:pPr>
        <w:jc w:val="both"/>
      </w:pPr>
      <w:r>
        <w:t>- Ivan Hršak</w:t>
      </w:r>
    </w:p>
    <w:p w:rsidRDefault="008B11F4" w:rsidP="008B11F4" w:rsidR="008B11F4">
      <w:pPr>
        <w:jc w:val="both"/>
      </w:pPr>
    </w:p>
    <w:p w:rsidRDefault="00A077E8" w:rsidP="00A077E8" w:rsidR="00A077E8">
      <w:pPr>
        <w:ind w:firstLine="708"/>
        <w:jc w:val="both"/>
      </w:pPr>
      <w:r w:rsidRPr="00EB11FB">
        <w:t xml:space="preserve">Predmet prodaje na današnjoj </w:t>
      </w:r>
      <w:r w:rsidR="007350B1">
        <w:rPr>
          <w:b/>
        </w:rPr>
        <w:t>devetoj</w:t>
      </w:r>
      <w:r w:rsidRPr="00EB11FB">
        <w:t xml:space="preserve"> usmenoj javnoj dražbi </w:t>
      </w:r>
      <w:r w:rsidR="00EB11FB" w:rsidRPr="00EB11FB">
        <w:t>su nekretnine</w:t>
      </w:r>
      <w:r w:rsidRPr="00EB11FB">
        <w:t xml:space="preserve">, a </w:t>
      </w:r>
      <w:r w:rsidR="00EB11FB" w:rsidRPr="00EB11FB">
        <w:t>koje su opisane i navedene</w:t>
      </w:r>
      <w:r w:rsidRPr="00EB11FB">
        <w:t xml:space="preserve"> u pravomoćnom </w:t>
      </w:r>
      <w:r w:rsidR="00EB11FB" w:rsidRPr="00EB11FB">
        <w:t>r</w:t>
      </w:r>
      <w:r w:rsidRPr="00EB11FB">
        <w:t>ješenju o prodaji br. St-</w:t>
      </w:r>
      <w:r w:rsidR="00EB11FB" w:rsidRPr="00EB11FB">
        <w:t>1572/15</w:t>
      </w:r>
      <w:r w:rsidRPr="00EB11FB">
        <w:t xml:space="preserve"> od </w:t>
      </w:r>
      <w:r w:rsidR="00EB11FB" w:rsidRPr="00EB11FB">
        <w:t>4. listopada 2016</w:t>
      </w:r>
      <w:r w:rsidRPr="00EB11FB">
        <w:t xml:space="preserve">. te u </w:t>
      </w:r>
      <w:r w:rsidR="00EB11FB" w:rsidRPr="00EB11FB">
        <w:t>z</w:t>
      </w:r>
      <w:r w:rsidRPr="00EB11FB">
        <w:t>aključku br. St-</w:t>
      </w:r>
      <w:r w:rsidR="00EB11FB" w:rsidRPr="00EB11FB">
        <w:t>1572/15</w:t>
      </w:r>
      <w:r w:rsidRPr="00EB11FB">
        <w:t xml:space="preserve"> od </w:t>
      </w:r>
      <w:r w:rsidR="00014578">
        <w:t>12. veljače 2018</w:t>
      </w:r>
      <w:r w:rsidR="00E545F2">
        <w:t>.</w:t>
      </w:r>
      <w:r w:rsidRPr="00EB11FB">
        <w:t>:</w:t>
      </w:r>
    </w:p>
    <w:p w:rsidRDefault="00014578" w:rsidP="00014578" w:rsidR="00014578" w:rsidRPr="008B34EE">
      <w:pPr>
        <w:ind w:firstLine="708"/>
        <w:jc w:val="both"/>
      </w:pPr>
      <w:r w:rsidRPr="008B34EE">
        <w:t>c.1.</w:t>
      </w:r>
      <w:r w:rsidRPr="008B34EE">
        <w:tab/>
        <w:t xml:space="preserve"> ŽELJEZARA površine 38.273 m²,  sagrađene na k.č.br. 1946/1, k.o. Novi Sisak,  upisanih u z.k.ul. 4657 kod Općinskoga suda u Sisku, i to:</w:t>
      </w:r>
    </w:p>
    <w:p w:rsidRDefault="00014578" w:rsidP="00014578" w:rsidR="00014578" w:rsidRPr="008B34EE">
      <w:pPr>
        <w:jc w:val="both"/>
      </w:pPr>
      <w:r w:rsidRPr="008B34EE">
        <w:t xml:space="preserve">1946/1 </w:t>
      </w:r>
      <w:r w:rsidRPr="008B34EE">
        <w:tab/>
        <w:t xml:space="preserve">ŽELJEZARA </w:t>
      </w:r>
      <w:r w:rsidRPr="008B34EE">
        <w:tab/>
        <w:t>UKUPNO</w:t>
      </w:r>
      <w:r w:rsidRPr="008B34EE">
        <w:tab/>
        <w:t xml:space="preserve">                               38273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28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22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13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014578" w:rsidP="00014578" w:rsidR="00014578" w:rsidRPr="008B34EE">
      <w:pPr>
        <w:jc w:val="both"/>
      </w:pPr>
      <w:r w:rsidRPr="008B34EE">
        <w:tab/>
      </w:r>
      <w:r w:rsidRPr="008B34EE">
        <w:tab/>
        <w:t xml:space="preserve">DVORIŠTE </w:t>
      </w:r>
      <w:r w:rsidRPr="008B34EE">
        <w:tab/>
      </w:r>
      <w:r w:rsidRPr="008B34EE">
        <w:tab/>
      </w:r>
      <w:r w:rsidRPr="008B34EE">
        <w:tab/>
        <w:t xml:space="preserve">                  38084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 xml:space="preserve">  8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10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 xml:space="preserve">  5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16 m²</w:t>
      </w:r>
      <w:r w:rsidRPr="008B34EE">
        <w:tab/>
      </w:r>
    </w:p>
    <w:p w:rsidRDefault="00014578" w:rsidP="00014578" w:rsidR="00014578" w:rsidRPr="008B34EE">
      <w:pPr>
        <w:jc w:val="both"/>
      </w:pPr>
      <w:r w:rsidRPr="008B34EE">
        <w:lastRenderedPageBreak/>
        <w:tab/>
      </w:r>
      <w:r w:rsidRPr="008B34EE">
        <w:tab/>
        <w:t xml:space="preserve">GOSPODARSKA ZGRADA </w:t>
      </w:r>
      <w:r w:rsidRPr="008B34EE">
        <w:tab/>
      </w:r>
      <w:r w:rsidRPr="008B34EE">
        <w:tab/>
      </w:r>
      <w:r w:rsidRPr="008B34EE">
        <w:tab/>
        <w:t>18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10 m²</w:t>
      </w:r>
    </w:p>
    <w:p w:rsidRDefault="00014578" w:rsidP="00014578" w:rsidR="00014578" w:rsidRPr="008B34EE">
      <w:pPr>
        <w:jc w:val="both"/>
      </w:pPr>
      <w:r w:rsidRPr="008B34EE">
        <w:t>1947/2</w:t>
      </w:r>
      <w:r w:rsidRPr="008B34EE">
        <w:tab/>
      </w:r>
      <w:r w:rsidRPr="008B34EE">
        <w:tab/>
        <w:t xml:space="preserve">ŽELJEZARA                                                          1332 m² </w:t>
      </w:r>
    </w:p>
    <w:p w:rsidRDefault="00014578" w:rsidP="00014578" w:rsidR="00014578" w:rsidRPr="008B34EE">
      <w:pPr>
        <w:jc w:val="both"/>
      </w:pPr>
      <w:r w:rsidRPr="008B34EE">
        <w:t xml:space="preserve">                        PUT                                                                      1332 m²</w:t>
      </w:r>
    </w:p>
    <w:p w:rsidRDefault="00014578" w:rsidP="00014578" w:rsidR="00014578" w:rsidRPr="008B34EE">
      <w:pPr>
        <w:jc w:val="both"/>
      </w:pPr>
      <w:r w:rsidRPr="008B34EE">
        <w:t>UKUPNO:                                                                                   39605 m²</w:t>
      </w:r>
    </w:p>
    <w:p w:rsidRDefault="00014578" w:rsidP="00014578" w:rsidR="00014578" w:rsidRPr="008B34EE">
      <w:pPr>
        <w:jc w:val="both"/>
      </w:pPr>
    </w:p>
    <w:p w:rsidRDefault="00014578" w:rsidP="00014578" w:rsidR="00014578" w:rsidRPr="008B34EE">
      <w:pPr>
        <w:jc w:val="both"/>
      </w:pPr>
      <w:r w:rsidRPr="008B34EE">
        <w:t>TERETI:</w:t>
      </w:r>
    </w:p>
    <w:p w:rsidRDefault="00014578" w:rsidP="00014578" w:rsidR="00014578" w:rsidRPr="008B34EE">
      <w:pPr>
        <w:jc w:val="both"/>
      </w:pPr>
      <w:r w:rsidRPr="008B34EE">
        <w:t xml:space="preserve">1.1 </w:t>
      </w:r>
      <w:r w:rsidRPr="008B34EE">
        <w:tab/>
        <w:t>Primljeno: 17. travnja 1989. Z-1220/89</w:t>
      </w:r>
    </w:p>
    <w:p w:rsidRDefault="00014578" w:rsidP="00014578" w:rsidR="00014578" w:rsidRPr="008B34EE">
      <w:pPr>
        <w:jc w:val="both"/>
      </w:pPr>
      <w:r w:rsidRPr="008B34EE">
        <w:t xml:space="preserve">Na temelju Rješenja od 29. ožujka 1989. godine, uknjižuje se teret služnosti polaganja električnog podzemnog kabela na čest.br. 1947/2 u A, od TS-12 postrojenja KP-6 u Rafineriji Sisak do nove trafostanice TS 12, za korist: INA RAFINERIJA NAFTE, SISAK </w:t>
      </w:r>
      <w:r w:rsidRPr="008B34EE">
        <w:tab/>
      </w:r>
      <w:r w:rsidRPr="008B34EE">
        <w:tab/>
      </w:r>
      <w:r w:rsidRPr="008B34EE">
        <w:tab/>
        <w:t xml:space="preserve">3.1 </w:t>
      </w:r>
      <w:r w:rsidRPr="008B34EE">
        <w:tab/>
        <w:t>Primljeno: 12. rujna 1997. Z-3117/97</w:t>
      </w:r>
    </w:p>
    <w:p w:rsidRDefault="00014578" w:rsidP="00014578" w:rsidR="00014578" w:rsidRPr="008B34EE">
      <w:pPr>
        <w:jc w:val="both"/>
      </w:pPr>
      <w:r w:rsidRPr="008B34EE">
        <w:t xml:space="preserve">Na temelju Ugovora od 9. lipnja 1997. godine uknjižuje se pravo služnosti pristupa vodovima i uređajima radi omogućavanja nesmetanog pristupa cjevovodima za tehničke plinove, rashladnu vodu, paru, komprimirani zrak i električnim kablovima koji se nalaze na nekretninama u A. </w:t>
      </w:r>
      <w:r w:rsidRPr="008B34EE">
        <w:tab/>
      </w:r>
      <w:r w:rsidRPr="008B34EE">
        <w:tab/>
      </w:r>
    </w:p>
    <w:p w:rsidRDefault="00014578" w:rsidP="00014578" w:rsidR="00014578" w:rsidRPr="008B34EE">
      <w:pPr>
        <w:jc w:val="both"/>
      </w:pPr>
      <w:r w:rsidRPr="008B34EE">
        <w:t xml:space="preserve">4.1 </w:t>
      </w:r>
      <w:r w:rsidRPr="008B34EE">
        <w:tab/>
        <w:t>Primljeno: 18. prosinca 2008. Z-7767/08</w:t>
      </w:r>
    </w:p>
    <w:p w:rsidRDefault="00014578" w:rsidP="00014578" w:rsidR="00014578" w:rsidRPr="008B34EE">
      <w:pPr>
        <w:jc w:val="both"/>
      </w:pPr>
      <w:r w:rsidRPr="008B34EE">
        <w:t>GLAVNA HIPOTEKA</w:t>
      </w:r>
    </w:p>
    <w:p w:rsidRDefault="00014578" w:rsidP="00014578" w:rsidR="00014578"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SOCIETE GENERALE - SPLITSKA BANKA D.D., OIB: 69326397242, SPLIT, RUĐERA BOŠKOVIĆA 16 </w:t>
      </w:r>
      <w:r w:rsidRPr="008B34EE">
        <w:tab/>
      </w:r>
    </w:p>
    <w:p w:rsidRDefault="00014578" w:rsidP="00014578" w:rsidR="00014578" w:rsidRPr="008B34EE">
      <w:pPr>
        <w:jc w:val="both"/>
      </w:pPr>
      <w:r w:rsidRPr="008B34EE">
        <w:t xml:space="preserve">5.3 </w:t>
      </w:r>
      <w:r w:rsidRPr="008B34EE">
        <w:tab/>
        <w:t>Primljeno: 18. prosinca 2008. Z-7767/08</w:t>
      </w:r>
    </w:p>
    <w:p w:rsidRDefault="00014578" w:rsidP="00014578" w:rsidR="00014578"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4658, 3037 i 2926 k.o. iste kao sporedna hipoteka. </w:t>
      </w:r>
      <w:r w:rsidRPr="008B34EE">
        <w:tab/>
      </w:r>
    </w:p>
    <w:p w:rsidRDefault="00014578" w:rsidP="00014578" w:rsidR="00014578" w:rsidRPr="008B34EE">
      <w:pPr>
        <w:jc w:val="both"/>
      </w:pPr>
      <w:r w:rsidRPr="008B34EE">
        <w:t xml:space="preserve">9.1 </w:t>
      </w:r>
      <w:r w:rsidRPr="008B34EE">
        <w:tab/>
        <w:t>Zaprimljeno 02.02.2015. broj Z-510/15</w:t>
      </w:r>
    </w:p>
    <w:p w:rsidRDefault="00014578" w:rsidP="00014578" w:rsidR="00014578" w:rsidRPr="008B34EE">
      <w:pPr>
        <w:jc w:val="both"/>
      </w:pPr>
      <w:r w:rsidRPr="008B34EE">
        <w:t>Na temelju Sporazuma o osiguranju od 10. siječnja 2015. godine, potvrđenog kao ovršni javnobilježnički akt, uknjižuje se pravo zaloga na nekretnine u A, u u iznosu od 2.000.000,00 kn (dvamilijunakuna), sa zakonskom zateznom kamatom i troškovima u skladu s Ugovorom, za korist: GRAD SISAK, OIB: 08686015790, SISAK, RIMSKA 26</w:t>
      </w:r>
    </w:p>
    <w:p w:rsidRDefault="00014578" w:rsidP="00014578" w:rsidR="00014578" w:rsidRPr="008B34EE">
      <w:pPr>
        <w:ind w:firstLine="708"/>
        <w:jc w:val="both"/>
      </w:pPr>
      <w:r w:rsidRPr="008B34EE">
        <w:t>c.2.</w:t>
      </w:r>
      <w:r w:rsidRPr="008B34EE">
        <w:tab/>
        <w:t>ŽELJEZARA površine 687 m²,  sagrađene na k.č.br. 1946/5, k.o. Novi Sisak,  upisanih u z.k.ul. 4658 kod Općinskoga suda u Sisku, i to:</w:t>
      </w:r>
    </w:p>
    <w:p w:rsidRDefault="00014578" w:rsidP="00014578" w:rsidR="00014578" w:rsidRPr="008B34EE">
      <w:pPr>
        <w:jc w:val="both"/>
      </w:pPr>
      <w:r w:rsidRPr="008B34EE">
        <w:t xml:space="preserve">1946/5 </w:t>
      </w:r>
      <w:r w:rsidRPr="008B34EE">
        <w:tab/>
        <w:t xml:space="preserve">ŽELJEZARA </w:t>
      </w:r>
      <w:r w:rsidRPr="008B34EE">
        <w:tab/>
        <w:t>UKUPNO</w:t>
      </w:r>
      <w:r w:rsidRPr="008B34EE">
        <w:tab/>
        <w:t xml:space="preserve">                                   687 m²</w:t>
      </w:r>
    </w:p>
    <w:p w:rsidRDefault="00014578" w:rsidP="00014578" w:rsidR="00014578" w:rsidRPr="008B34EE">
      <w:pPr>
        <w:jc w:val="both"/>
      </w:pPr>
      <w:r w:rsidRPr="008B34EE">
        <w:t xml:space="preserve">                        GOSPODARSKA ZGRADA </w:t>
      </w:r>
      <w:r w:rsidRPr="008B34EE">
        <w:tab/>
      </w:r>
      <w:r w:rsidRPr="008B34EE">
        <w:tab/>
      </w:r>
      <w:r w:rsidRPr="008B34EE">
        <w:tab/>
        <w:t>19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11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014578" w:rsidP="00014578" w:rsidR="00014578"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014578" w:rsidP="00014578" w:rsidR="00014578" w:rsidRPr="008B34EE">
      <w:pPr>
        <w:jc w:val="both"/>
      </w:pPr>
      <w:r w:rsidRPr="008B34EE">
        <w:tab/>
      </w:r>
      <w:r w:rsidRPr="008B34EE">
        <w:tab/>
        <w:t xml:space="preserve">DVORIŠTE </w:t>
      </w:r>
      <w:r w:rsidRPr="008B34EE">
        <w:tab/>
      </w:r>
      <w:r w:rsidRPr="008B34EE">
        <w:tab/>
        <w:t xml:space="preserve">                                 601 m²</w:t>
      </w:r>
    </w:p>
    <w:p w:rsidRDefault="00014578" w:rsidP="00014578" w:rsidR="00014578" w:rsidRPr="008B34EE">
      <w:pPr>
        <w:jc w:val="both"/>
      </w:pPr>
      <w:r w:rsidRPr="008B34EE">
        <w:t>UKUPNO:                                                                          687 m ²</w:t>
      </w:r>
    </w:p>
    <w:p w:rsidRDefault="00014578" w:rsidP="00014578" w:rsidR="00014578" w:rsidRPr="008B34EE">
      <w:pPr>
        <w:jc w:val="both"/>
      </w:pPr>
      <w:r w:rsidRPr="008B34EE">
        <w:t>TERETI:</w:t>
      </w:r>
    </w:p>
    <w:p w:rsidRDefault="00014578" w:rsidP="00014578" w:rsidR="00014578" w:rsidRPr="008B34EE">
      <w:pPr>
        <w:jc w:val="both"/>
      </w:pPr>
      <w:r w:rsidRPr="008B34EE">
        <w:t xml:space="preserve">1.1 </w:t>
      </w:r>
      <w:r w:rsidRPr="008B34EE">
        <w:tab/>
        <w:t>Temeljem zapisnika broj Z-2024/2008/4658 prenosi se slijedeći upis: Primljeno: 18. prosinca 2008. Z-7767/08</w:t>
      </w:r>
    </w:p>
    <w:p w:rsidRDefault="00014578" w:rsidP="00014578" w:rsidR="00014578" w:rsidRPr="008B34EE">
      <w:pPr>
        <w:jc w:val="both"/>
      </w:pPr>
      <w:r w:rsidRPr="008B34EE">
        <w:t>SPOREDNA HIPOTEKA</w:t>
      </w:r>
    </w:p>
    <w:p w:rsidRDefault="00014578" w:rsidP="00014578" w:rsidR="00014578" w:rsidRPr="008B34EE">
      <w:pPr>
        <w:jc w:val="both"/>
      </w:pPr>
      <w:r w:rsidRPr="008B34EE">
        <w:t xml:space="preserve">Na temelju Ugovora o korištenju višenamjenskog okvira od 17. prosinca 2008. godine, ovjerenog kao ovršni javnobilježnički akt i Izvatka iz sudskog registra od 22. studenog 2007. </w:t>
      </w:r>
      <w:r w:rsidRPr="008B34EE">
        <w:lastRenderedPageBreak/>
        <w:t>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014578" w:rsidP="00014578" w:rsidR="00014578" w:rsidRPr="008B34EE">
      <w:pPr>
        <w:jc w:val="both"/>
      </w:pPr>
      <w:r w:rsidRPr="008B34EE">
        <w:t xml:space="preserve">SOCIETE GENERALE - SPLITSKA BANKA D.D., SPLIT, RUĐERA BOŠKOVIĆA 16 </w:t>
      </w:r>
    </w:p>
    <w:p w:rsidRDefault="00014578" w:rsidP="00014578" w:rsidR="00014578" w:rsidRPr="008B34EE">
      <w:pPr>
        <w:jc w:val="both"/>
      </w:pPr>
      <w:r w:rsidRPr="008B34EE">
        <w:t xml:space="preserve">2.1 </w:t>
      </w:r>
      <w:r w:rsidRPr="008B34EE">
        <w:tab/>
        <w:t>Temeljem zapisnika broj Z-2024/2008/4658 prenosi se slijedeći upis: Primljeno: 18. prosinca 2008. Z-7767/08</w:t>
      </w:r>
    </w:p>
    <w:p w:rsidRDefault="00014578" w:rsidP="00014578" w:rsidR="00014578"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014578" w:rsidP="00014578" w:rsidR="00014578" w:rsidRPr="008B34EE">
      <w:pPr>
        <w:ind w:firstLine="708"/>
        <w:jc w:val="both"/>
      </w:pPr>
      <w:r w:rsidRPr="008B34EE">
        <w:t>c.3.</w:t>
      </w:r>
      <w:r w:rsidRPr="008B34EE">
        <w:tab/>
        <w:t>ŽELJEZARA površine 7792 m²,  sagrađene na k.č.br. 1946/7, 1946/8, 1946/9, 1946/10,1946/11, 1946/12, 1946/14, , k.o. Novi Sisak,  upisanih u z.k.ul. 3037 kod Općinskoga suda u Sisku, i to:</w:t>
      </w:r>
    </w:p>
    <w:p w:rsidRDefault="00014578" w:rsidP="00014578" w:rsidR="00014578" w:rsidRPr="008B34EE">
      <w:pPr>
        <w:jc w:val="both"/>
      </w:pPr>
      <w:r w:rsidRPr="008B34EE">
        <w:t xml:space="preserve">1946/7 </w:t>
      </w:r>
      <w:r w:rsidRPr="008B34EE">
        <w:tab/>
        <w:t xml:space="preserve">ŽELJEZARA </w:t>
      </w:r>
      <w:r w:rsidRPr="008B34EE">
        <w:tab/>
        <w:t>POSLOVNA ZGRADA           271 m²</w:t>
      </w:r>
      <w:r w:rsidRPr="008B34EE">
        <w:tab/>
      </w:r>
    </w:p>
    <w:p w:rsidRDefault="00014578" w:rsidP="00014578" w:rsidR="00014578" w:rsidRPr="008B34EE">
      <w:pPr>
        <w:jc w:val="both"/>
      </w:pPr>
      <w:r w:rsidRPr="008B34EE">
        <w:t xml:space="preserve">1946/8 </w:t>
      </w:r>
      <w:r w:rsidRPr="008B34EE">
        <w:tab/>
        <w:t xml:space="preserve">ŽELJEZARA </w:t>
      </w:r>
      <w:r w:rsidRPr="008B34EE">
        <w:tab/>
        <w:t>GOSPODARSKA ZGRADA 1013 m²</w:t>
      </w:r>
    </w:p>
    <w:p w:rsidRDefault="00014578" w:rsidP="00014578" w:rsidR="00014578" w:rsidRPr="008B34EE">
      <w:pPr>
        <w:jc w:val="both"/>
      </w:pPr>
      <w:r w:rsidRPr="008B34EE">
        <w:t xml:space="preserve">1946/9 </w:t>
      </w:r>
      <w:r w:rsidRPr="008B34EE">
        <w:tab/>
        <w:t xml:space="preserve">ŽELJEZARA </w:t>
      </w:r>
      <w:r w:rsidRPr="008B34EE">
        <w:tab/>
        <w:t>GOSPODARSKA ZGRADA  877 m²</w:t>
      </w:r>
      <w:r w:rsidRPr="008B34EE">
        <w:tab/>
      </w:r>
    </w:p>
    <w:p w:rsidRDefault="00014578" w:rsidP="00014578" w:rsidR="00014578" w:rsidRPr="008B34EE">
      <w:pPr>
        <w:jc w:val="both"/>
      </w:pPr>
      <w:r w:rsidRPr="008B34EE">
        <w:t xml:space="preserve">1946/10 </w:t>
      </w:r>
      <w:r w:rsidRPr="008B34EE">
        <w:tab/>
        <w:t xml:space="preserve">ŽELJEZARA </w:t>
      </w:r>
      <w:r w:rsidRPr="008B34EE">
        <w:tab/>
        <w:t xml:space="preserve">TRAFOSTANICA      </w:t>
      </w:r>
      <w:r w:rsidRPr="008B34EE">
        <w:tab/>
        <w:t xml:space="preserve">   125 m²</w:t>
      </w:r>
      <w:r w:rsidRPr="008B34EE">
        <w:tab/>
      </w:r>
    </w:p>
    <w:p w:rsidRDefault="00014578" w:rsidP="00014578" w:rsidR="00014578" w:rsidRPr="008B34EE">
      <w:pPr>
        <w:jc w:val="both"/>
      </w:pPr>
      <w:r w:rsidRPr="008B34EE">
        <w:t xml:space="preserve">1946/11 </w:t>
      </w:r>
      <w:r w:rsidRPr="008B34EE">
        <w:tab/>
        <w:t xml:space="preserve">ŽELJEZARA </w:t>
      </w:r>
      <w:r w:rsidRPr="008B34EE">
        <w:tab/>
        <w:t>UKUPNO</w:t>
      </w:r>
      <w:r w:rsidRPr="008B34EE">
        <w:tab/>
        <w:t xml:space="preserve">             4081 m²</w:t>
      </w:r>
      <w:r w:rsidRPr="008B34EE">
        <w:tab/>
      </w:r>
    </w:p>
    <w:p w:rsidRDefault="00014578" w:rsidP="00014578" w:rsidR="00014578" w:rsidRPr="008B34EE">
      <w:pPr>
        <w:jc w:val="both"/>
      </w:pPr>
      <w:r w:rsidRPr="008B34EE">
        <w:t xml:space="preserve">                        DVORIŠTE </w:t>
      </w:r>
      <w:r w:rsidRPr="008B34EE">
        <w:tab/>
      </w:r>
      <w:r w:rsidRPr="008B34EE">
        <w:tab/>
      </w:r>
      <w:r w:rsidRPr="008B34EE">
        <w:tab/>
        <w:t xml:space="preserve">               120 m²</w:t>
      </w:r>
      <w:r w:rsidRPr="008B34EE">
        <w:tab/>
      </w:r>
    </w:p>
    <w:p w:rsidRDefault="00014578" w:rsidP="00014578" w:rsidR="00014578" w:rsidRPr="008B34EE">
      <w:pPr>
        <w:jc w:val="both"/>
      </w:pPr>
      <w:r w:rsidRPr="008B34EE">
        <w:t xml:space="preserve">                        GOSPODARSKA ZGRADA </w:t>
      </w:r>
      <w:r w:rsidRPr="008B34EE">
        <w:tab/>
      </w:r>
      <w:r w:rsidRPr="008B34EE">
        <w:tab/>
        <w:t xml:space="preserve">  620 m²</w:t>
      </w:r>
      <w:r w:rsidRPr="008B34EE">
        <w:tab/>
      </w:r>
    </w:p>
    <w:p w:rsidRDefault="00014578" w:rsidP="00014578" w:rsidR="00014578" w:rsidRPr="008B34EE">
      <w:pPr>
        <w:jc w:val="both"/>
      </w:pPr>
      <w:r w:rsidRPr="008B34EE">
        <w:t xml:space="preserve">                        GOSPODARSKA ZGRADA </w:t>
      </w:r>
      <w:r w:rsidRPr="008B34EE">
        <w:tab/>
      </w:r>
      <w:r w:rsidRPr="008B34EE">
        <w:tab/>
        <w:t xml:space="preserve">   160 m²</w:t>
      </w:r>
      <w:r w:rsidRPr="008B34EE">
        <w:tab/>
      </w:r>
    </w:p>
    <w:p w:rsidRDefault="00014578" w:rsidP="00014578" w:rsidR="00014578" w:rsidRPr="008B34EE">
      <w:pPr>
        <w:jc w:val="both"/>
      </w:pPr>
      <w:r w:rsidRPr="008B34EE">
        <w:t xml:space="preserve">                        GOSPODARSKA ZGRADA </w:t>
      </w:r>
      <w:r w:rsidRPr="008B34EE">
        <w:tab/>
      </w:r>
      <w:r w:rsidRPr="008B34EE">
        <w:tab/>
        <w:t xml:space="preserve">     80 m²</w:t>
      </w:r>
      <w:r w:rsidRPr="008B34EE">
        <w:tab/>
      </w:r>
    </w:p>
    <w:p w:rsidRDefault="00014578" w:rsidP="00014578" w:rsidR="00014578" w:rsidRPr="008B34EE">
      <w:pPr>
        <w:jc w:val="both"/>
      </w:pPr>
      <w:r w:rsidRPr="008B34EE">
        <w:t xml:space="preserve">                        GOSPODARSKA ZGRADA </w:t>
      </w:r>
      <w:r w:rsidRPr="008B34EE">
        <w:tab/>
      </w:r>
      <w:r w:rsidRPr="008B34EE">
        <w:tab/>
        <w:t xml:space="preserve">    130 m²</w:t>
      </w:r>
    </w:p>
    <w:p w:rsidRDefault="00014578" w:rsidP="00014578" w:rsidR="00014578" w:rsidRPr="008B34EE">
      <w:pPr>
        <w:jc w:val="both"/>
      </w:pPr>
      <w:r w:rsidRPr="008B34EE">
        <w:t xml:space="preserve">                         POSLOVNA ZGRADA </w:t>
      </w:r>
      <w:r w:rsidRPr="008B34EE">
        <w:tab/>
      </w:r>
      <w:r w:rsidRPr="008B34EE">
        <w:tab/>
        <w:t xml:space="preserve">    111 m²</w:t>
      </w:r>
      <w:r w:rsidRPr="008B34EE">
        <w:tab/>
      </w:r>
    </w:p>
    <w:p w:rsidRDefault="00014578" w:rsidP="00014578" w:rsidR="00014578" w:rsidRPr="008B34EE">
      <w:pPr>
        <w:jc w:val="both"/>
      </w:pPr>
      <w:r w:rsidRPr="008B34EE">
        <w:t xml:space="preserve">                         GOSPODARSKA ZGRADA </w:t>
      </w:r>
      <w:r w:rsidRPr="008B34EE">
        <w:tab/>
      </w:r>
      <w:r w:rsidRPr="008B34EE">
        <w:tab/>
        <w:t xml:space="preserve">    772 m²</w:t>
      </w:r>
      <w:r w:rsidRPr="008B34EE">
        <w:tab/>
      </w:r>
    </w:p>
    <w:p w:rsidRDefault="00014578" w:rsidP="00014578" w:rsidR="00014578" w:rsidRPr="008B34EE">
      <w:pPr>
        <w:jc w:val="both"/>
      </w:pPr>
      <w:r w:rsidRPr="008B34EE">
        <w:t xml:space="preserve">                         GOSPODARSKA ZGRADA </w:t>
      </w:r>
      <w:r w:rsidRPr="008B34EE">
        <w:tab/>
      </w:r>
      <w:r w:rsidRPr="008B34EE">
        <w:tab/>
        <w:t xml:space="preserve">    146 m²</w:t>
      </w:r>
      <w:r w:rsidRPr="008B34EE">
        <w:tab/>
      </w:r>
    </w:p>
    <w:p w:rsidRDefault="00014578" w:rsidP="00014578" w:rsidR="00014578" w:rsidRPr="008B34EE">
      <w:pPr>
        <w:jc w:val="both"/>
      </w:pPr>
      <w:r w:rsidRPr="008B34EE">
        <w:t xml:space="preserve">                         GOSPODARSKA ZGRADA </w:t>
      </w:r>
      <w:r w:rsidRPr="008B34EE">
        <w:tab/>
      </w:r>
      <w:r w:rsidRPr="008B34EE">
        <w:tab/>
        <w:t xml:space="preserve">      55 m²</w:t>
      </w:r>
    </w:p>
    <w:p w:rsidRDefault="00014578" w:rsidP="00014578" w:rsidR="00014578" w:rsidRPr="008B34EE">
      <w:pPr>
        <w:jc w:val="both"/>
      </w:pPr>
      <w:r w:rsidRPr="008B34EE">
        <w:t xml:space="preserve">                         GOSPODARSKA ZGRADA </w:t>
      </w:r>
      <w:r w:rsidRPr="008B34EE">
        <w:tab/>
      </w:r>
      <w:r w:rsidRPr="008B34EE">
        <w:tab/>
        <w:t xml:space="preserve">      84 m²</w:t>
      </w:r>
      <w:r w:rsidRPr="008B34EE">
        <w:tab/>
      </w:r>
    </w:p>
    <w:p w:rsidRDefault="00014578" w:rsidP="00014578" w:rsidR="00014578" w:rsidRPr="008B34EE">
      <w:pPr>
        <w:ind w:hanging="1416" w:left="1416"/>
        <w:jc w:val="both"/>
      </w:pPr>
      <w:r w:rsidRPr="008B34EE">
        <w:t xml:space="preserve">                         GOSPODARSKA ZGRADA </w:t>
      </w:r>
      <w:r w:rsidRPr="008B34EE">
        <w:tab/>
      </w:r>
      <w:r w:rsidRPr="008B34EE">
        <w:tab/>
        <w:t xml:space="preserve">      94 m²</w:t>
      </w:r>
      <w:r w:rsidRPr="008B34EE">
        <w:tab/>
      </w:r>
      <w:r w:rsidRPr="008B34EE">
        <w:tab/>
        <w:t xml:space="preserve">                         GOSPODARSKA ZGRADA </w:t>
      </w:r>
      <w:r w:rsidRPr="008B34EE">
        <w:tab/>
      </w:r>
      <w:r w:rsidRPr="008B34EE">
        <w:tab/>
        <w:t xml:space="preserve">  1709 m²</w:t>
      </w:r>
    </w:p>
    <w:p w:rsidRDefault="00014578" w:rsidP="00014578" w:rsidR="00014578" w:rsidRPr="008B34EE">
      <w:pPr>
        <w:jc w:val="both"/>
      </w:pPr>
      <w:r w:rsidRPr="008B34EE">
        <w:t xml:space="preserve">1946/12 </w:t>
      </w:r>
      <w:r w:rsidRPr="008B34EE">
        <w:tab/>
        <w:t>ŽELJEZARA</w:t>
      </w:r>
      <w:r w:rsidRPr="008B34EE">
        <w:tab/>
        <w:t>GOSPODARSKA ZGRADA 1097 m²</w:t>
      </w:r>
    </w:p>
    <w:p w:rsidRDefault="00014578" w:rsidP="00014578" w:rsidR="00014578" w:rsidRPr="008B34EE">
      <w:pPr>
        <w:jc w:val="both"/>
      </w:pPr>
      <w:r w:rsidRPr="008B34EE">
        <w:t xml:space="preserve">1946/14 </w:t>
      </w:r>
      <w:r w:rsidRPr="008B34EE">
        <w:tab/>
        <w:t xml:space="preserve">ŽELJEZARA </w:t>
      </w:r>
      <w:r w:rsidRPr="008B34EE">
        <w:tab/>
        <w:t>POSLOVNA ZGRADA          328 m²</w:t>
      </w:r>
    </w:p>
    <w:p w:rsidRDefault="00014578" w:rsidP="00014578" w:rsidR="00014578" w:rsidRPr="008B34EE">
      <w:pPr>
        <w:jc w:val="both"/>
      </w:pPr>
      <w:r w:rsidRPr="008B34EE">
        <w:t xml:space="preserve">UKUPNO: </w:t>
      </w:r>
      <w:r w:rsidRPr="008B34EE">
        <w:tab/>
        <w:t xml:space="preserve">                                                                  7792 m² </w:t>
      </w:r>
    </w:p>
    <w:p w:rsidRDefault="00014578" w:rsidP="00014578" w:rsidR="00014578" w:rsidRPr="008B34EE">
      <w:pPr>
        <w:jc w:val="both"/>
      </w:pPr>
      <w:r w:rsidRPr="008B34EE">
        <w:t xml:space="preserve">   </w:t>
      </w:r>
    </w:p>
    <w:p w:rsidRDefault="00014578" w:rsidP="00014578" w:rsidR="00014578" w:rsidRPr="008B34EE">
      <w:pPr>
        <w:jc w:val="both"/>
      </w:pPr>
      <w:r w:rsidRPr="008B34EE">
        <w:t>TERETI:</w:t>
      </w:r>
    </w:p>
    <w:p w:rsidRDefault="00014578" w:rsidP="00014578" w:rsidR="00014578" w:rsidRPr="008B34EE">
      <w:pPr>
        <w:jc w:val="both"/>
      </w:pPr>
      <w:r w:rsidRPr="008B34EE">
        <w:t xml:space="preserve">1.1 </w:t>
      </w:r>
      <w:r w:rsidRPr="008B34EE">
        <w:tab/>
        <w:t>Primljeno: 18. prosinca 2008. Z-7767/08</w:t>
      </w:r>
    </w:p>
    <w:p w:rsidRDefault="00014578" w:rsidP="00014578" w:rsidR="00014578" w:rsidRPr="008B34EE">
      <w:pPr>
        <w:jc w:val="both"/>
      </w:pPr>
      <w:r w:rsidRPr="008B34EE">
        <w:t>SPOREDNA HIPOTEKA</w:t>
      </w:r>
    </w:p>
    <w:p w:rsidRDefault="00014578" w:rsidP="00014578" w:rsidR="00014578"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014578" w:rsidP="00014578" w:rsidR="00014578" w:rsidRPr="008B34EE">
      <w:pPr>
        <w:jc w:val="both"/>
      </w:pPr>
      <w:r w:rsidRPr="008B34EE">
        <w:t xml:space="preserve">SOCIETE GENERALE - SPLITSKA BANKA D.D., OIB: 69326397242, SPLIT, RUĐERA BOŠKOVIĆA 16 </w:t>
      </w:r>
      <w:r w:rsidRPr="008B34EE">
        <w:tab/>
      </w:r>
    </w:p>
    <w:p w:rsidRDefault="00014578" w:rsidP="00014578" w:rsidR="00014578" w:rsidRPr="008B34EE">
      <w:pPr>
        <w:jc w:val="both"/>
      </w:pPr>
      <w:r w:rsidRPr="008B34EE">
        <w:t xml:space="preserve">2.1 </w:t>
      </w:r>
      <w:r w:rsidRPr="008B34EE">
        <w:tab/>
        <w:t>Primljeno: 18. prosinca 2008. Z-7767/08</w:t>
      </w:r>
    </w:p>
    <w:p w:rsidRDefault="00014578" w:rsidP="00014578" w:rsidR="00014578"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4567 k.o. iste kao glavna hipoteka.</w:t>
      </w:r>
    </w:p>
    <w:p w:rsidRDefault="00014578" w:rsidP="00014578" w:rsidR="00014578" w:rsidRPr="008B34EE">
      <w:pPr>
        <w:ind w:firstLine="708"/>
        <w:jc w:val="both"/>
      </w:pPr>
      <w:r w:rsidRPr="008B34EE">
        <w:lastRenderedPageBreak/>
        <w:t>c.4.</w:t>
      </w:r>
      <w:r w:rsidRPr="008B34EE">
        <w:tab/>
        <w:t>ŽELJEZARA površine 760 m²,  sagrađene na k.č.br. 1946/13, k.o. Novi Sisak,  upisanih u z.k.ul. 1800 kod Općinskoga suda u Sisku, i to:</w:t>
      </w:r>
    </w:p>
    <w:p w:rsidRDefault="00014578" w:rsidP="00014578" w:rsidR="00014578" w:rsidRPr="008B34EE">
      <w:pPr>
        <w:jc w:val="both"/>
      </w:pPr>
      <w:r w:rsidRPr="008B34EE">
        <w:t xml:space="preserve">1946/13 </w:t>
      </w:r>
      <w:r w:rsidRPr="008B34EE">
        <w:tab/>
        <w:t>ŽELJEZARA</w:t>
      </w:r>
      <w:r w:rsidRPr="008B34EE">
        <w:tab/>
        <w:t>760 m²</w:t>
      </w:r>
      <w:r w:rsidRPr="008B34EE">
        <w:tab/>
      </w:r>
    </w:p>
    <w:p w:rsidRDefault="00014578" w:rsidP="00014578" w:rsidR="00014578" w:rsidRPr="008B34EE">
      <w:pPr>
        <w:jc w:val="both"/>
      </w:pPr>
      <w:r w:rsidRPr="008B34EE">
        <w:t>GOSPODARSKA ZGRADA 116 m²</w:t>
      </w:r>
      <w:r w:rsidRPr="008B34EE">
        <w:tab/>
      </w:r>
    </w:p>
    <w:p w:rsidRDefault="00014578" w:rsidP="00014578" w:rsidR="00014578" w:rsidRPr="008B34EE">
      <w:pPr>
        <w:jc w:val="both"/>
      </w:pPr>
      <w:r w:rsidRPr="008B34EE">
        <w:t xml:space="preserve">                        GOSPODARSKA ZGRADA 644 m²</w:t>
      </w:r>
    </w:p>
    <w:p w:rsidRDefault="00014578" w:rsidP="00014578" w:rsidR="00014578" w:rsidRPr="008B34EE">
      <w:pPr>
        <w:jc w:val="both"/>
      </w:pPr>
      <w:r w:rsidRPr="008B34EE">
        <w:t xml:space="preserve">UKUPNO:                                                       760 m² </w:t>
      </w:r>
    </w:p>
    <w:p w:rsidRDefault="00014578" w:rsidP="00014578" w:rsidR="00014578" w:rsidRPr="008B34EE">
      <w:pPr>
        <w:jc w:val="both"/>
      </w:pPr>
    </w:p>
    <w:p w:rsidRDefault="00014578" w:rsidP="00014578" w:rsidR="00014578" w:rsidRPr="008B34EE">
      <w:pPr>
        <w:jc w:val="both"/>
      </w:pPr>
      <w:r w:rsidRPr="008B34EE">
        <w:t>TERET:</w:t>
      </w:r>
    </w:p>
    <w:p w:rsidRDefault="00014578" w:rsidP="00014578" w:rsidR="00014578" w:rsidRPr="008B34EE">
      <w:pPr>
        <w:jc w:val="both"/>
      </w:pPr>
      <w:r w:rsidRPr="008B34EE">
        <w:t xml:space="preserve">1.1 </w:t>
      </w:r>
      <w:r w:rsidRPr="008B34EE">
        <w:tab/>
        <w:t>Primljeno: 18. prosinca 2008. Z-7767/08</w:t>
      </w:r>
    </w:p>
    <w:p w:rsidRDefault="00014578" w:rsidP="00014578" w:rsidR="00014578" w:rsidRPr="008B34EE">
      <w:pPr>
        <w:jc w:val="both"/>
      </w:pPr>
      <w:r w:rsidRPr="008B34EE">
        <w:t>SPOREDNA HIPOTEKA</w:t>
      </w:r>
    </w:p>
    <w:p w:rsidRDefault="00014578" w:rsidP="00014578" w:rsidR="00014578"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w:t>
      </w:r>
    </w:p>
    <w:p w:rsidRDefault="00014578" w:rsidP="00014578" w:rsidR="00014578" w:rsidRPr="008B34EE">
      <w:pPr>
        <w:jc w:val="both"/>
      </w:pPr>
      <w:r w:rsidRPr="008B34EE">
        <w:t xml:space="preserve">SOCIETE GENERALE - SPLITSKA BANKA D.D., OIB: 69326397242, SPLIT, RUĐERA BOŠKOVIĆA 16 </w:t>
      </w:r>
      <w:r w:rsidRPr="008B34EE">
        <w:tab/>
      </w:r>
      <w:r w:rsidRPr="008B34EE">
        <w:tab/>
      </w:r>
      <w:r w:rsidRPr="008B34EE">
        <w:tab/>
      </w:r>
    </w:p>
    <w:p w:rsidRDefault="00014578" w:rsidP="00014578" w:rsidR="00014578" w:rsidRPr="008B34EE">
      <w:pPr>
        <w:jc w:val="both"/>
      </w:pPr>
      <w:r w:rsidRPr="008B34EE">
        <w:t xml:space="preserve">2.1 </w:t>
      </w:r>
      <w:r w:rsidRPr="008B34EE">
        <w:tab/>
        <w:t>Primljeno: 18. prosinca 2008. Z-7767/08</w:t>
      </w:r>
    </w:p>
    <w:p w:rsidRDefault="00014578" w:rsidP="00014578" w:rsidR="00014578"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4567 k.o. iste kao glavna hipoteka. </w:t>
      </w:r>
      <w:r w:rsidRPr="008B34EE">
        <w:tab/>
      </w:r>
      <w:r w:rsidRPr="008B34EE">
        <w:tab/>
      </w:r>
      <w:r w:rsidRPr="008B34EE">
        <w:tab/>
      </w:r>
    </w:p>
    <w:p w:rsidRDefault="00014578" w:rsidP="00014578" w:rsidR="00014578" w:rsidRPr="008B34EE">
      <w:pPr>
        <w:ind w:firstLine="708"/>
        <w:jc w:val="both"/>
      </w:pPr>
      <w:r w:rsidRPr="008B34EE">
        <w:t>c.5.</w:t>
      </w:r>
      <w:r w:rsidRPr="008B34EE">
        <w:tab/>
        <w:t>BOŽIDARA ADŽIJE površine 263 m²,  k.č.br. 2573/10, k.o. Novi Sisak,  upisanih u z.k.ul. 2926 kod Općinskoga suda u Sisku, i to:</w:t>
      </w:r>
    </w:p>
    <w:p w:rsidRDefault="00014578" w:rsidP="00014578" w:rsidR="00014578" w:rsidRPr="008B34EE">
      <w:pPr>
        <w:jc w:val="both"/>
      </w:pPr>
      <w:r w:rsidRPr="008B34EE">
        <w:t xml:space="preserve">2573/10  BOŽIDARA ADŽIJE   263 m²,  DVORIŠTE 263 m²,  UKUPNO:   263 m²    </w:t>
      </w:r>
    </w:p>
    <w:p w:rsidRDefault="00014578" w:rsidP="00014578" w:rsidR="00014578" w:rsidRPr="008B34EE">
      <w:pPr>
        <w:jc w:val="both"/>
      </w:pPr>
      <w:r w:rsidRPr="008B34EE">
        <w:t>TERETI:</w:t>
      </w:r>
    </w:p>
    <w:p w:rsidRDefault="00014578" w:rsidP="00014578" w:rsidR="00014578" w:rsidRPr="008B34EE">
      <w:pPr>
        <w:jc w:val="both"/>
      </w:pPr>
      <w:r w:rsidRPr="008B34EE">
        <w:t xml:space="preserve">1.1 </w:t>
      </w:r>
      <w:r w:rsidRPr="008B34EE">
        <w:tab/>
        <w:t>Temeljem zapisnika broj Z-2024/2008/2926 prenosi se slijedeći upis: Primljeno: 10. siječnja 2006. Z-108/06</w:t>
      </w:r>
    </w:p>
    <w:p w:rsidRDefault="00014578" w:rsidP="00014578" w:rsidR="00014578" w:rsidRPr="008B34EE">
      <w:pPr>
        <w:jc w:val="both"/>
      </w:pPr>
      <w:r w:rsidRPr="008B34EE">
        <w:t xml:space="preserve">Na temelju pravomoćnog Rješenja Ureda državne uprave u Sisačko moslavačkoj županiji, Službe za prostorno uređenje, zaštitu okoliša, graditeljstvo i imovinsko pravne poslove od 26. listopada 2005. godine broj Kl. UP/I-944-17/05-01/29, Ur.br. 2176-04-03/2-05-04, uknjižuje se pravo služnosti na čest.br. 2573/10 u A, radi izgradnje magistralnog vodoopskrbnog cjevovoda Adžijina-Školska, za korist: </w:t>
      </w:r>
      <w:r w:rsidRPr="008B34EE">
        <w:tab/>
        <w:t xml:space="preserve">SISAČKI VODOVOD D.O.O. SISAK, SISAK, OBALA RUĐERA BOŠKOVIĆA 10 </w:t>
      </w:r>
    </w:p>
    <w:p w:rsidRDefault="00014578" w:rsidP="00014578" w:rsidR="00014578" w:rsidRPr="008B34EE">
      <w:pPr>
        <w:jc w:val="both"/>
      </w:pPr>
      <w:r w:rsidRPr="008B34EE">
        <w:t xml:space="preserve">2.1 </w:t>
      </w:r>
      <w:r w:rsidRPr="008B34EE">
        <w:tab/>
        <w:t xml:space="preserve">Temeljem zapisnika broj Z-2024/2008/2926 prenosi se slijedeći upis: </w:t>
      </w:r>
    </w:p>
    <w:p w:rsidRDefault="00014578" w:rsidP="00014578" w:rsidR="00014578" w:rsidRPr="008B34EE">
      <w:pPr>
        <w:jc w:val="both"/>
      </w:pPr>
      <w:r w:rsidRPr="008B34EE">
        <w:t>Primljeno: 18. prosinca 2008. Z-7767/08</w:t>
      </w:r>
    </w:p>
    <w:p w:rsidRDefault="00014578" w:rsidP="00014578" w:rsidR="00014578" w:rsidRPr="008B34EE">
      <w:pPr>
        <w:jc w:val="both"/>
      </w:pPr>
      <w:r w:rsidRPr="008B34EE">
        <w:t>SPOREDNA HIPOTEKA</w:t>
      </w:r>
    </w:p>
    <w:p w:rsidRDefault="00014578" w:rsidP="00014578" w:rsidR="00014578"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w:t>
      </w:r>
      <w:r w:rsidRPr="008B34EE">
        <w:tab/>
      </w:r>
    </w:p>
    <w:p w:rsidRDefault="00014578" w:rsidP="00014578" w:rsidR="00014578" w:rsidRPr="008B34EE">
      <w:pPr>
        <w:jc w:val="both"/>
      </w:pPr>
      <w:r w:rsidRPr="008B34EE">
        <w:t xml:space="preserve">SOCIETE GENERALE - SPLITSKA BANKA D.D., SPLIT, RUĐERA BOŠKOVIĆA 16 </w:t>
      </w:r>
      <w:r w:rsidRPr="008B34EE">
        <w:tab/>
      </w:r>
    </w:p>
    <w:p w:rsidRDefault="00014578" w:rsidP="00014578" w:rsidR="00014578" w:rsidRPr="008B34EE">
      <w:pPr>
        <w:jc w:val="both"/>
      </w:pPr>
      <w:r w:rsidRPr="008B34EE">
        <w:t xml:space="preserve">3.1 </w:t>
      </w:r>
      <w:r w:rsidRPr="008B34EE">
        <w:tab/>
        <w:t xml:space="preserve">Temeljem zapisnika broj Z-2024/2008/2926 prenosi se slijedeći upis: </w:t>
      </w:r>
    </w:p>
    <w:p w:rsidRDefault="00014578" w:rsidP="00014578" w:rsidR="00014578" w:rsidRPr="008B34EE">
      <w:pPr>
        <w:jc w:val="both"/>
      </w:pPr>
      <w:r w:rsidRPr="008B34EE">
        <w:t>Primljeno: 18. prosinca 2008. Z-7767/08</w:t>
      </w:r>
    </w:p>
    <w:p w:rsidRDefault="00014578" w:rsidP="00014578" w:rsidR="00014578" w:rsidRPr="008B34EE">
      <w:pPr>
        <w:jc w:val="both"/>
      </w:pPr>
      <w:r w:rsidRPr="008B34EE">
        <w:t>SPOREDNA HIPOTEKA</w:t>
      </w:r>
    </w:p>
    <w:p w:rsidRDefault="00014578" w:rsidP="00014578" w:rsidR="00014578" w:rsidRPr="008B34EE">
      <w:pPr>
        <w:jc w:val="both"/>
      </w:pPr>
      <w:r w:rsidRPr="008B34EE">
        <w:t xml:space="preserve">Na temelju Ugovora o korištenju višenamjenskog okvira od 17. prosinca 2008. godine, ovjerenog kao ovršni javnobilježnički akt i Izvatka iz sudskog registra od 22. studenog 2007. </w:t>
      </w:r>
      <w:r w:rsidRPr="008B34EE">
        <w:lastRenderedPageBreak/>
        <w:t>godine u Z-6986/07, zabilježuje se da je zalog upisan i u zk.ul. 4657 k.o. iste, kao glavna hipoteka.</w:t>
      </w:r>
    </w:p>
    <w:p w:rsidRDefault="00014578" w:rsidP="00014578" w:rsidR="00014578" w:rsidRPr="008B34EE">
      <w:pPr>
        <w:jc w:val="both"/>
      </w:pPr>
      <w:r w:rsidRPr="008B34EE">
        <w:t>U naravi čini kompleks proizvodnih i poslovnih objekta u Sisku, Božidara Adžije 2 (upravna zgrada, proizvodna hala K1, skladište s uredima,hala livnice, proizvodna hala K2, ličionica, radionica montaže, elektro radionica,kompresorska stanica, plava hala, trafostanica)  neto površine 10.312,15 m², odnosno bruto volumena 119.105,92 m³, sve smješteno na zemljištu površine 49.107,00 m²</w:t>
      </w:r>
    </w:p>
    <w:p w:rsidRDefault="00014578" w:rsidP="00014578" w:rsidR="00014578" w:rsidRPr="008B34EE">
      <w:pPr>
        <w:jc w:val="both"/>
      </w:pPr>
      <w:r w:rsidRPr="008B34EE">
        <w:t>Na prethodno opisanim nekretninama prijavljeno je u stečajnom postupku razlučno pravo za korist razlučnoga vjerovnika   SOCIETE GENERALE - SPLITSKA BANKA D.D., OIB: 69326397242, SPLIT, RUĐERA BOŠKOVIĆA  16</w:t>
      </w:r>
    </w:p>
    <w:p w:rsidRDefault="00014578" w:rsidP="00014578" w:rsidR="00014578" w:rsidRPr="008B34EE">
      <w:pPr>
        <w:jc w:val="both"/>
      </w:pPr>
      <w:r w:rsidRPr="008B34EE">
        <w:t>za iznos tražbine od 4.922.937,34  kn, te razlučno pravo GRAD SISAK, OIB: 08686015790, SISAK, RIMSKA 26, na imovini opisanoj pod točkom a) ŽELJEZARA površine 38.273 m²,  sagrađene na k.č.br. 1946/1, k.o. Novi Sisak,  upisanih u z.k.ul. 4657 kod Općinskoga suda u Sisku, za iznos tražbine od 1.314.748,43 kn.</w:t>
      </w:r>
    </w:p>
    <w:p w:rsidRDefault="00014578" w:rsidP="00014578" w:rsidR="00014578" w:rsidRPr="00C32A66">
      <w:pPr>
        <w:jc w:val="both"/>
        <w:rPr>
          <w:b/>
        </w:rPr>
      </w:pPr>
      <w:r w:rsidRPr="00C32A66">
        <w:rPr>
          <w:b/>
        </w:rPr>
        <w:t>Utvrđena vrijednost nekretnine kao jedinstvene cjeline iznosi 22.919.049,38 kn.</w:t>
      </w:r>
    </w:p>
    <w:p w:rsidRDefault="00014578" w:rsidP="00014578" w:rsidR="00014578" w:rsidRPr="00C32A66">
      <w:pPr>
        <w:jc w:val="both"/>
        <w:rPr>
          <w:b/>
        </w:rPr>
      </w:pPr>
      <w:r w:rsidRPr="00C32A66">
        <w:rPr>
          <w:b/>
        </w:rPr>
        <w:t>Nekretnina će se na ročištu za dražbu prodavati po početnoj cijeni od 1.500.000,00 kn.</w:t>
      </w:r>
    </w:p>
    <w:p w:rsidRDefault="00652DC4" w:rsidP="00EB11FB" w:rsidR="00652DC4">
      <w:pPr>
        <w:ind w:left="708"/>
        <w:jc w:val="both"/>
      </w:pPr>
    </w:p>
    <w:p w:rsidRDefault="003B6D45" w:rsidP="003B6D45" w:rsidR="003B6D45" w:rsidRPr="00652DC4">
      <w:pPr>
        <w:ind w:firstLine="720"/>
        <w:jc w:val="both"/>
      </w:pPr>
      <w:r w:rsidRPr="003E7B1B">
        <w:t xml:space="preserve">Stečajni upravitelj je u spis predmeta dostavio dokaze o tome da je oglas o današnjoj javnoj dražbi bio objavljen na Internet stranicama Hrvatske gospodarske komore, </w:t>
      </w:r>
      <w:r w:rsidR="009D0FE2" w:rsidRPr="003E7B1B">
        <w:t xml:space="preserve">Sudačka mreža </w:t>
      </w:r>
      <w:r w:rsidR="009672E9" w:rsidRPr="003E7B1B">
        <w:t xml:space="preserve">Visokog trgovačkog suda RH i </w:t>
      </w:r>
      <w:r w:rsidR="003E7B1B">
        <w:t>Jutarnjem</w:t>
      </w:r>
      <w:r w:rsidR="0079611E" w:rsidRPr="003E7B1B">
        <w:t xml:space="preserve"> list</w:t>
      </w:r>
      <w:r w:rsidR="003E7B1B">
        <w:t>u</w:t>
      </w:r>
      <w:r w:rsidR="0079611E" w:rsidRPr="003E7B1B">
        <w:t xml:space="preserve"> te je o javnoj dražbi obavijestio Grad Sisak i Razvojnu agenciju Sisačko Moslavačke županije</w:t>
      </w:r>
      <w:r w:rsidR="009672E9" w:rsidRPr="003E7B1B">
        <w:t>.</w:t>
      </w:r>
    </w:p>
    <w:p w:rsidRDefault="009D0FE2" w:rsidP="008B11F4" w:rsidR="00E141BC">
      <w:pPr>
        <w:jc w:val="both"/>
      </w:pPr>
      <w:r>
        <w:tab/>
      </w:r>
      <w:r w:rsidR="00E545F2">
        <w:rPr>
          <w:color w:val="FF0000"/>
        </w:rPr>
        <w:tab/>
      </w:r>
    </w:p>
    <w:p w:rsidRDefault="008B11F4" w:rsidP="008B11F4" w:rsidR="008B11F4">
      <w:pPr>
        <w:jc w:val="both"/>
      </w:pPr>
      <w:r>
        <w:rPr>
          <w:color w:themeColor="text2" w:val="1F497D"/>
        </w:rPr>
        <w:tab/>
      </w:r>
      <w:r w:rsidR="00E141BC" w:rsidRPr="008B11F4">
        <w:t xml:space="preserve">Provjerom u računovodstvu ovog Suda utvrđeno je da </w:t>
      </w:r>
      <w:r w:rsidRPr="008B11F4">
        <w:t>su:</w:t>
      </w:r>
      <w:r w:rsidR="00E141BC" w:rsidRPr="008B11F4">
        <w:t xml:space="preserve"> </w:t>
      </w:r>
    </w:p>
    <w:p w:rsidRDefault="003E7B1B" w:rsidP="003E7B1B" w:rsidR="003E7B1B">
      <w:pPr>
        <w:jc w:val="both"/>
      </w:pPr>
      <w:r w:rsidRPr="008B11F4">
        <w:t xml:space="preserve">- </w:t>
      </w:r>
      <w:r>
        <w:t>BAJKMONT  d.o.o., Sesvete, Svetomatejska 12,</w:t>
      </w:r>
      <w:r w:rsidRPr="008B11F4">
        <w:t xml:space="preserve"> OIB</w:t>
      </w:r>
      <w:r>
        <w:t>: 39972098216</w:t>
      </w:r>
    </w:p>
    <w:p w:rsidRDefault="003E7B1B" w:rsidP="003E7B1B" w:rsidR="003E7B1B">
      <w:pPr>
        <w:jc w:val="both"/>
      </w:pPr>
      <w:r w:rsidRPr="008B11F4">
        <w:t xml:space="preserve">- </w:t>
      </w:r>
      <w:r>
        <w:t>M.I. HRŠAK  d.o.o., Krapina, Frana Galovića 17,</w:t>
      </w:r>
      <w:r w:rsidRPr="008B11F4">
        <w:t xml:space="preserve"> OIB</w:t>
      </w:r>
      <w:r>
        <w:t>: 95440480723</w:t>
      </w:r>
    </w:p>
    <w:p w:rsidRDefault="003E7B1B" w:rsidP="003E7B1B" w:rsidR="003E7B1B">
      <w:pPr>
        <w:jc w:val="both"/>
      </w:pPr>
      <w:r>
        <w:t>- CAVERNASTIL  d.o.o., Zagreb, Ulica kneza Ljudevita Posavskog 32D,</w:t>
      </w:r>
      <w:r w:rsidRPr="008B11F4">
        <w:t xml:space="preserve"> OIB</w:t>
      </w:r>
      <w:r>
        <w:t xml:space="preserve">: 73560343211, </w:t>
      </w:r>
    </w:p>
    <w:p w:rsidRDefault="003E7B1B" w:rsidP="008B11F4" w:rsidR="003E7B1B" w:rsidRPr="008B11F4">
      <w:pPr>
        <w:jc w:val="both"/>
      </w:pPr>
    </w:p>
    <w:p w:rsidRDefault="008B11F4" w:rsidP="008B11F4" w:rsidR="00C32A66" w:rsidRPr="003E7B1B">
      <w:pPr>
        <w:jc w:val="both"/>
      </w:pPr>
      <w:r w:rsidRPr="008B11F4">
        <w:tab/>
      </w:r>
      <w:r w:rsidR="00C32A66" w:rsidRPr="003E7B1B">
        <w:t>Kao dražbeni korak određuje se iznos od 10.000,00kn.</w:t>
      </w:r>
    </w:p>
    <w:p w:rsidRDefault="00E141BC" w:rsidP="00E141BC" w:rsidR="00E141BC" w:rsidRPr="008B11F4">
      <w:pPr>
        <w:jc w:val="both"/>
      </w:pPr>
      <w:r w:rsidRPr="008B11F4">
        <w:tab/>
        <w:t>Pristupa se javnoj dražbi.</w:t>
      </w:r>
    </w:p>
    <w:p w:rsidRDefault="00E141BC" w:rsidP="00E141BC" w:rsidR="00E141BC" w:rsidRPr="008B11F4">
      <w:pPr>
        <w:jc w:val="both"/>
      </w:pPr>
    </w:p>
    <w:p w:rsidRDefault="00E141BC" w:rsidP="00E141BC" w:rsidR="00E141BC">
      <w:pPr>
        <w:ind w:firstLine="708"/>
        <w:jc w:val="both"/>
      </w:pPr>
      <w:r w:rsidRPr="008B11F4">
        <w:t xml:space="preserve">Ponuditelj </w:t>
      </w:r>
      <w:r w:rsidR="003E7B1B">
        <w:t>BAJKMONT  d.o.o., Sesvete, Svetomatejska 12,</w:t>
      </w:r>
      <w:r w:rsidR="003E7B1B" w:rsidRPr="008B11F4">
        <w:t xml:space="preserve"> OIB</w:t>
      </w:r>
      <w:r w:rsidR="003E7B1B">
        <w:t xml:space="preserve">: 39972098216 </w:t>
      </w:r>
      <w:r w:rsidRPr="008B11F4">
        <w:t xml:space="preserve">daje ponudu u iznosu od </w:t>
      </w:r>
      <w:r w:rsidR="003E7B1B">
        <w:t>1.520.000,00</w:t>
      </w:r>
      <w:r w:rsidRPr="008B11F4">
        <w:t xml:space="preserve"> kn.</w:t>
      </w:r>
    </w:p>
    <w:p w:rsidRDefault="003E7B1B" w:rsidP="003E7B1B" w:rsidR="003E7B1B">
      <w:pPr>
        <w:ind w:firstLine="708"/>
        <w:jc w:val="both"/>
      </w:pPr>
      <w:r w:rsidRPr="008B11F4">
        <w:t xml:space="preserve">Ponuditelj </w:t>
      </w:r>
      <w:r>
        <w:t>M.I. HRŠAK  d.o.o., Krapina, Frana Galovića 17,</w:t>
      </w:r>
      <w:r w:rsidRPr="008B11F4">
        <w:t xml:space="preserve"> OIB</w:t>
      </w:r>
      <w:r>
        <w:t xml:space="preserve">: 95440480723 </w:t>
      </w:r>
      <w:r w:rsidRPr="008B11F4">
        <w:t xml:space="preserve">daje ponudu u iznosu od </w:t>
      </w:r>
      <w:r>
        <w:t>1.540.000,00</w:t>
      </w:r>
      <w:r w:rsidRPr="008B11F4">
        <w:t xml:space="preserve"> kn.</w:t>
      </w:r>
    </w:p>
    <w:p w:rsidRDefault="003E7B1B" w:rsidP="003E7B1B" w:rsidR="003E7B1B">
      <w:pPr>
        <w:ind w:firstLine="708"/>
        <w:jc w:val="both"/>
      </w:pPr>
      <w:r w:rsidRPr="008B11F4">
        <w:t xml:space="preserve">Ponuditelj </w:t>
      </w:r>
      <w:r>
        <w:t>CAVERNASTIL  d.o.o., Zagreb, Ulica kneza Ljudevita Posavskog 32D,</w:t>
      </w:r>
      <w:r w:rsidRPr="008B11F4">
        <w:t xml:space="preserve"> OIB</w:t>
      </w:r>
      <w:r>
        <w:t xml:space="preserve">: 73560343211 </w:t>
      </w:r>
      <w:r w:rsidRPr="008B11F4">
        <w:t xml:space="preserve">daje ponudu u iznosu od </w:t>
      </w:r>
      <w:r>
        <w:t>1.600.000,00</w:t>
      </w:r>
      <w:r w:rsidRPr="008B11F4">
        <w:t xml:space="preserve"> kn.</w:t>
      </w:r>
    </w:p>
    <w:p w:rsidRDefault="003E7B1B" w:rsidP="003E7B1B" w:rsidR="003E7B1B">
      <w:pPr>
        <w:ind w:firstLine="708"/>
        <w:jc w:val="both"/>
      </w:pPr>
    </w:p>
    <w:p w:rsidRDefault="003E7B1B" w:rsidP="003E7B1B" w:rsidR="003E7B1B">
      <w:pPr>
        <w:ind w:firstLine="708"/>
        <w:jc w:val="both"/>
      </w:pPr>
      <w:r w:rsidRPr="008B11F4">
        <w:t xml:space="preserve">Ponuditelj </w:t>
      </w:r>
      <w:r>
        <w:t>BAJKMONT  d.o.o., Sesvete, Svetomatejska 12,</w:t>
      </w:r>
      <w:r w:rsidRPr="008B11F4">
        <w:t xml:space="preserve"> OIB</w:t>
      </w:r>
      <w:r>
        <w:t xml:space="preserve">: 39972098216 </w:t>
      </w:r>
      <w:r w:rsidRPr="008B11F4">
        <w:t xml:space="preserve">daje ponudu u iznosu od </w:t>
      </w:r>
      <w:r>
        <w:t>1.750.000,00</w:t>
      </w:r>
      <w:r w:rsidRPr="008B11F4">
        <w:t xml:space="preserve"> kn.</w:t>
      </w:r>
    </w:p>
    <w:p w:rsidRDefault="003E7B1B" w:rsidP="003E7B1B" w:rsidR="003E7B1B">
      <w:pPr>
        <w:ind w:firstLine="708"/>
        <w:jc w:val="both"/>
      </w:pPr>
      <w:r w:rsidRPr="008B11F4">
        <w:t xml:space="preserve">Ponuditelj </w:t>
      </w:r>
      <w:r>
        <w:t>M.I. HRŠAK  d.o.o., Krapina, Frana Galovića 17,</w:t>
      </w:r>
      <w:r w:rsidRPr="008B11F4">
        <w:t xml:space="preserve"> OIB</w:t>
      </w:r>
      <w:r>
        <w:t xml:space="preserve">: 95440480723 </w:t>
      </w:r>
      <w:r w:rsidRPr="008B11F4">
        <w:t xml:space="preserve">daje ponudu u iznosu od </w:t>
      </w:r>
      <w:r>
        <w:t>1.800.000,00</w:t>
      </w:r>
      <w:r w:rsidRPr="008B11F4">
        <w:t xml:space="preserve"> kn.</w:t>
      </w:r>
    </w:p>
    <w:p w:rsidRDefault="003E7B1B" w:rsidP="003E7B1B" w:rsidR="003E7B1B">
      <w:pPr>
        <w:ind w:firstLine="708"/>
        <w:jc w:val="both"/>
      </w:pPr>
      <w:r w:rsidRPr="008B11F4">
        <w:t xml:space="preserve">Ponuditelj </w:t>
      </w:r>
      <w:r>
        <w:t>CAVERNASTIL  d.o.o., Zagreb, Ulica kneza Ljudevita Posavskog 32D,</w:t>
      </w:r>
      <w:r w:rsidRPr="008B11F4">
        <w:t xml:space="preserve"> OIB</w:t>
      </w:r>
      <w:r>
        <w:t xml:space="preserve">: 73560343211 </w:t>
      </w:r>
      <w:r w:rsidRPr="008B11F4">
        <w:t xml:space="preserve">daje ponudu u iznosu od </w:t>
      </w:r>
      <w:r>
        <w:t>1.850.000,00</w:t>
      </w:r>
      <w:r w:rsidRPr="008B11F4">
        <w:t xml:space="preserve"> kn.</w:t>
      </w:r>
    </w:p>
    <w:p w:rsidRDefault="003E7B1B" w:rsidP="003E7B1B" w:rsidR="003E7B1B">
      <w:pPr>
        <w:ind w:firstLine="708"/>
        <w:jc w:val="both"/>
      </w:pPr>
    </w:p>
    <w:p w:rsidRDefault="003E7B1B" w:rsidP="003E7B1B" w:rsidR="003E7B1B">
      <w:pPr>
        <w:ind w:firstLine="708"/>
        <w:jc w:val="both"/>
      </w:pPr>
      <w:r w:rsidRPr="008B11F4">
        <w:t xml:space="preserve">Ponuditelj </w:t>
      </w:r>
      <w:r>
        <w:t>BAJKMONT  d.o.o., Sesvete, Svetomatejska 12,</w:t>
      </w:r>
      <w:r w:rsidRPr="008B11F4">
        <w:t xml:space="preserve"> OIB</w:t>
      </w:r>
      <w:r>
        <w:t xml:space="preserve">: 39972098216 </w:t>
      </w:r>
      <w:r w:rsidRPr="008B11F4">
        <w:t xml:space="preserve">daje ponudu u iznosu od </w:t>
      </w:r>
      <w:r>
        <w:t>1.900.000,00</w:t>
      </w:r>
      <w:r w:rsidRPr="008B11F4">
        <w:t xml:space="preserve"> kn.</w:t>
      </w:r>
    </w:p>
    <w:p w:rsidRDefault="003E7B1B" w:rsidP="003E7B1B" w:rsidR="003E7B1B">
      <w:pPr>
        <w:ind w:firstLine="708"/>
        <w:jc w:val="both"/>
      </w:pPr>
      <w:r w:rsidRPr="008B11F4">
        <w:t xml:space="preserve">Ponuditelj </w:t>
      </w:r>
      <w:r>
        <w:t>M.I. HRŠAK  d.o.o., Krapina, Frana Galovića 17,</w:t>
      </w:r>
      <w:r w:rsidRPr="008B11F4">
        <w:t xml:space="preserve"> OIB</w:t>
      </w:r>
      <w:r>
        <w:t xml:space="preserve">: 95440480723 </w:t>
      </w:r>
      <w:r w:rsidRPr="008B11F4">
        <w:t xml:space="preserve">daje ponudu u iznosu od </w:t>
      </w:r>
      <w:r>
        <w:t>2.000.000,00</w:t>
      </w:r>
      <w:r w:rsidRPr="008B11F4">
        <w:t xml:space="preserve"> kn.</w:t>
      </w:r>
    </w:p>
    <w:p w:rsidRDefault="003E7B1B" w:rsidP="003E7B1B" w:rsidR="003E7B1B">
      <w:pPr>
        <w:ind w:firstLine="708"/>
        <w:jc w:val="both"/>
      </w:pPr>
      <w:r w:rsidRPr="008B11F4">
        <w:t xml:space="preserve">Ponuditelj </w:t>
      </w:r>
      <w:r>
        <w:t>CAVERNASTIL  d.o.o., Zagreb, Ulica kneza Ljudevita Posavskog 32D,</w:t>
      </w:r>
      <w:r w:rsidRPr="008B11F4">
        <w:t xml:space="preserve"> OIB</w:t>
      </w:r>
      <w:r>
        <w:t>: 73560343211 izjavljuje da ne daje daljnju ponudu.</w:t>
      </w:r>
    </w:p>
    <w:p w:rsidRDefault="003E7B1B" w:rsidP="003E7B1B" w:rsidR="003E7B1B">
      <w:pPr>
        <w:ind w:firstLine="708"/>
        <w:jc w:val="both"/>
      </w:pPr>
    </w:p>
    <w:p w:rsidRDefault="003E7B1B" w:rsidP="003E7B1B" w:rsidR="003E7B1B">
      <w:pPr>
        <w:ind w:firstLine="708"/>
        <w:jc w:val="both"/>
      </w:pPr>
      <w:r w:rsidRPr="008B11F4">
        <w:lastRenderedPageBreak/>
        <w:t xml:space="preserve">Ponuditelj </w:t>
      </w:r>
      <w:r>
        <w:t>BAJKMONT  d.o.o., Sesvete, Svetomatejska 12,</w:t>
      </w:r>
      <w:r w:rsidRPr="008B11F4">
        <w:t xml:space="preserve"> OIB</w:t>
      </w:r>
      <w:r>
        <w:t xml:space="preserve">: 39972098216 </w:t>
      </w:r>
      <w:r w:rsidRPr="008B11F4">
        <w:t xml:space="preserve">daje ponudu u iznosu od </w:t>
      </w:r>
      <w:r>
        <w:t>2.100.000,00</w:t>
      </w:r>
      <w:r w:rsidRPr="008B11F4">
        <w:t xml:space="preserve"> kn.</w:t>
      </w:r>
    </w:p>
    <w:p w:rsidRDefault="003E7B1B" w:rsidP="003E7B1B" w:rsidR="003E7B1B">
      <w:pPr>
        <w:ind w:firstLine="708"/>
        <w:jc w:val="both"/>
      </w:pPr>
      <w:r w:rsidRPr="008B11F4">
        <w:t xml:space="preserve">Ponuditelj </w:t>
      </w:r>
      <w:r>
        <w:t>M.I. HRŠAK  d.o.o., Krapina, Frana Galovića 17,</w:t>
      </w:r>
      <w:r w:rsidRPr="008B11F4">
        <w:t xml:space="preserve"> OIB</w:t>
      </w:r>
      <w:r>
        <w:t xml:space="preserve">: 95440480723 </w:t>
      </w:r>
      <w:r w:rsidRPr="008B11F4">
        <w:t xml:space="preserve">daje ponudu u iznosu od </w:t>
      </w:r>
      <w:r>
        <w:t>2.200.000,00</w:t>
      </w:r>
      <w:r w:rsidRPr="008B11F4">
        <w:t xml:space="preserve"> kn.</w:t>
      </w:r>
    </w:p>
    <w:p w:rsidRDefault="003E7B1B" w:rsidP="003E7B1B" w:rsidR="003E7B1B">
      <w:pPr>
        <w:ind w:firstLine="708"/>
        <w:jc w:val="both"/>
      </w:pPr>
    </w:p>
    <w:p w:rsidRDefault="003E7B1B" w:rsidP="003E7B1B" w:rsidR="003E7B1B">
      <w:pPr>
        <w:ind w:firstLine="708"/>
        <w:jc w:val="both"/>
      </w:pPr>
      <w:r w:rsidRPr="008B11F4">
        <w:t xml:space="preserve">Ponuditelj </w:t>
      </w:r>
      <w:r>
        <w:t>BAJKMONT  d.o.o., Sesvete, Svetomatejska 12,</w:t>
      </w:r>
      <w:r w:rsidRPr="008B11F4">
        <w:t xml:space="preserve"> OIB</w:t>
      </w:r>
      <w:r>
        <w:t xml:space="preserve">: 39972098216 </w:t>
      </w:r>
      <w:r w:rsidRPr="008B11F4">
        <w:t xml:space="preserve">daje ponudu u iznosu od </w:t>
      </w:r>
      <w:r>
        <w:t>2.300.000,00</w:t>
      </w:r>
      <w:r w:rsidRPr="008B11F4">
        <w:t xml:space="preserve"> kn.</w:t>
      </w:r>
    </w:p>
    <w:p w:rsidRDefault="003E7B1B" w:rsidP="003E7B1B" w:rsidR="003E7B1B">
      <w:pPr>
        <w:ind w:firstLine="708"/>
        <w:jc w:val="both"/>
      </w:pPr>
      <w:r w:rsidRPr="008B11F4">
        <w:t xml:space="preserve">Ponuditelj </w:t>
      </w:r>
      <w:r>
        <w:t>M.I. HRŠAK  d.o.o., Krapina, Frana Galovića 17,</w:t>
      </w:r>
      <w:r w:rsidRPr="008B11F4">
        <w:t xml:space="preserve"> OIB</w:t>
      </w:r>
      <w:r>
        <w:t xml:space="preserve">: 95440480723 </w:t>
      </w:r>
      <w:r w:rsidRPr="008B11F4">
        <w:t xml:space="preserve">daje ponudu u iznosu od </w:t>
      </w:r>
      <w:r>
        <w:t>2.350.000,00</w:t>
      </w:r>
      <w:r w:rsidRPr="008B11F4">
        <w:t xml:space="preserve"> kn.</w:t>
      </w:r>
    </w:p>
    <w:p w:rsidRDefault="003E7B1B" w:rsidP="003E7B1B" w:rsidR="003E7B1B">
      <w:pPr>
        <w:ind w:firstLine="708"/>
        <w:jc w:val="both"/>
      </w:pPr>
    </w:p>
    <w:p w:rsidRDefault="003E7B1B" w:rsidP="003E7B1B" w:rsidR="003E7B1B">
      <w:pPr>
        <w:ind w:firstLine="708"/>
        <w:jc w:val="both"/>
      </w:pPr>
      <w:r w:rsidRPr="008B11F4">
        <w:t xml:space="preserve">Ponuditelj </w:t>
      </w:r>
      <w:r>
        <w:t>BAJKMONT  d.o.o., Sesvete, Svetomatejska 12,</w:t>
      </w:r>
      <w:r w:rsidRPr="008B11F4">
        <w:t xml:space="preserve"> OIB</w:t>
      </w:r>
      <w:r>
        <w:t xml:space="preserve">: 39972098216 </w:t>
      </w:r>
      <w:r w:rsidRPr="008B11F4">
        <w:t xml:space="preserve">daje ponudu u iznosu od </w:t>
      </w:r>
      <w:r>
        <w:t>2.450.000,00</w:t>
      </w:r>
      <w:r w:rsidRPr="008B11F4">
        <w:t xml:space="preserve"> kn.</w:t>
      </w:r>
    </w:p>
    <w:p w:rsidRDefault="003E7B1B" w:rsidP="003E7B1B" w:rsidR="003E7B1B">
      <w:pPr>
        <w:ind w:firstLine="708"/>
        <w:jc w:val="both"/>
      </w:pPr>
      <w:r w:rsidRPr="008B11F4">
        <w:t xml:space="preserve">Ponuditelj </w:t>
      </w:r>
      <w:r>
        <w:t>M.I. HRŠAK  d.o.o., Krapina, Frana Galovića 17,</w:t>
      </w:r>
      <w:r w:rsidRPr="008B11F4">
        <w:t xml:space="preserve"> OIB</w:t>
      </w:r>
      <w:r>
        <w:t xml:space="preserve">: 95440480723 </w:t>
      </w:r>
      <w:r w:rsidRPr="008B11F4">
        <w:t xml:space="preserve">daje ponudu u iznosu od </w:t>
      </w:r>
      <w:r>
        <w:t>2.600.000,00</w:t>
      </w:r>
      <w:r w:rsidRPr="008B11F4">
        <w:t xml:space="preserve"> kn.</w:t>
      </w:r>
    </w:p>
    <w:p w:rsidRDefault="003E7B1B" w:rsidP="003E7B1B" w:rsidR="003E7B1B">
      <w:pPr>
        <w:ind w:firstLine="708"/>
        <w:jc w:val="both"/>
      </w:pPr>
    </w:p>
    <w:p w:rsidRDefault="003E7B1B" w:rsidP="003E7B1B" w:rsidR="003E7B1B">
      <w:pPr>
        <w:ind w:firstLine="708"/>
        <w:jc w:val="both"/>
      </w:pPr>
      <w:r w:rsidRPr="008B11F4">
        <w:t xml:space="preserve">Ponuditelj </w:t>
      </w:r>
      <w:r>
        <w:t>BAJKMONT  d.o.o., Sesvete, Svetomatejska 12,</w:t>
      </w:r>
      <w:r w:rsidRPr="008B11F4">
        <w:t xml:space="preserve"> OIB</w:t>
      </w:r>
      <w:r>
        <w:t xml:space="preserve">: 39972098216 </w:t>
      </w:r>
      <w:r w:rsidRPr="008B11F4">
        <w:t xml:space="preserve">daje ponudu u iznosu od </w:t>
      </w:r>
      <w:r>
        <w:t>2.700.000,00</w:t>
      </w:r>
      <w:r w:rsidRPr="008B11F4">
        <w:t xml:space="preserve"> kn.</w:t>
      </w:r>
    </w:p>
    <w:p w:rsidRDefault="003E7B1B" w:rsidP="003E7B1B" w:rsidR="003E7B1B">
      <w:pPr>
        <w:ind w:firstLine="708"/>
        <w:jc w:val="both"/>
      </w:pPr>
      <w:r w:rsidRPr="008B11F4">
        <w:t xml:space="preserve">Ponuditelj </w:t>
      </w:r>
      <w:r>
        <w:t>M.I. HRŠAK  d.o.o., Krapina, Frana Galovića 17,</w:t>
      </w:r>
      <w:r w:rsidRPr="008B11F4">
        <w:t xml:space="preserve"> OIB</w:t>
      </w:r>
      <w:r>
        <w:t xml:space="preserve">: 95440480723 </w:t>
      </w:r>
      <w:r w:rsidRPr="008B11F4">
        <w:t xml:space="preserve">daje ponudu u iznosu od </w:t>
      </w:r>
      <w:r>
        <w:t>2.800.000,00</w:t>
      </w:r>
      <w:r w:rsidRPr="008B11F4">
        <w:t xml:space="preserve"> kn.</w:t>
      </w:r>
    </w:p>
    <w:p w:rsidRDefault="003E7B1B" w:rsidP="003E7B1B" w:rsidR="003E7B1B">
      <w:pPr>
        <w:ind w:firstLine="708"/>
        <w:jc w:val="both"/>
      </w:pPr>
    </w:p>
    <w:p w:rsidRDefault="003E7B1B" w:rsidP="003E7B1B" w:rsidR="003E7B1B">
      <w:pPr>
        <w:ind w:firstLine="708"/>
        <w:jc w:val="both"/>
      </w:pPr>
      <w:r w:rsidRPr="008B11F4">
        <w:t xml:space="preserve">Ponuditelj </w:t>
      </w:r>
      <w:r>
        <w:t>BAJKMONT  d.o.o., Sesvete, Svetomatejska 12,</w:t>
      </w:r>
      <w:r w:rsidRPr="008B11F4">
        <w:t xml:space="preserve"> OIB</w:t>
      </w:r>
      <w:r>
        <w:t xml:space="preserve">: 39972098216 </w:t>
      </w:r>
      <w:r w:rsidRPr="008B11F4">
        <w:t xml:space="preserve">daje ponudu u iznosu od </w:t>
      </w:r>
      <w:r>
        <w:t>3.000.000,00</w:t>
      </w:r>
      <w:r w:rsidRPr="008B11F4">
        <w:t xml:space="preserve"> kn.</w:t>
      </w:r>
    </w:p>
    <w:p w:rsidRDefault="003E7B1B" w:rsidP="003E7B1B" w:rsidR="003E7B1B">
      <w:pPr>
        <w:ind w:firstLine="708"/>
        <w:jc w:val="both"/>
      </w:pPr>
      <w:r w:rsidRPr="008B11F4">
        <w:t xml:space="preserve">Ponuditelj </w:t>
      </w:r>
      <w:r>
        <w:t>M.I. HRŠAK  d.o.o., Krapina, Frana Galovića 17,</w:t>
      </w:r>
      <w:r w:rsidRPr="008B11F4">
        <w:t xml:space="preserve"> OIB</w:t>
      </w:r>
      <w:r>
        <w:t xml:space="preserve">: 95440480723 </w:t>
      </w:r>
      <w:r w:rsidRPr="008B11F4">
        <w:t xml:space="preserve">daje ponudu u iznosu od </w:t>
      </w:r>
      <w:r>
        <w:t>3.100.000,00</w:t>
      </w:r>
      <w:r w:rsidRPr="008B11F4">
        <w:t xml:space="preserve"> kn.</w:t>
      </w:r>
    </w:p>
    <w:p w:rsidRDefault="003E7B1B" w:rsidP="003E7B1B" w:rsidR="003E7B1B">
      <w:pPr>
        <w:ind w:firstLine="708"/>
        <w:jc w:val="both"/>
      </w:pPr>
    </w:p>
    <w:p w:rsidRDefault="003E7B1B" w:rsidP="003E7B1B" w:rsidR="003E7B1B">
      <w:pPr>
        <w:ind w:firstLine="708"/>
        <w:jc w:val="both"/>
      </w:pPr>
      <w:r w:rsidRPr="008B11F4">
        <w:t xml:space="preserve">Ponuditelj </w:t>
      </w:r>
      <w:r>
        <w:t>BAJKMONT  d.o.o., Sesvete, Svetomatejska 12,</w:t>
      </w:r>
      <w:r w:rsidRPr="008B11F4">
        <w:t xml:space="preserve"> OIB</w:t>
      </w:r>
      <w:r>
        <w:t xml:space="preserve">: 39972098216 </w:t>
      </w:r>
      <w:r w:rsidRPr="008B11F4">
        <w:t xml:space="preserve">daje ponudu u iznosu od </w:t>
      </w:r>
      <w:r>
        <w:t>3.200.000,00</w:t>
      </w:r>
      <w:r w:rsidRPr="008B11F4">
        <w:t xml:space="preserve"> kn.</w:t>
      </w:r>
    </w:p>
    <w:p w:rsidRDefault="003E7B1B" w:rsidP="003E7B1B" w:rsidR="003E7B1B">
      <w:pPr>
        <w:ind w:firstLine="708"/>
        <w:jc w:val="both"/>
      </w:pPr>
      <w:r w:rsidRPr="008B11F4">
        <w:t xml:space="preserve">Ponuditelj </w:t>
      </w:r>
      <w:r>
        <w:t>M.I. HRŠAK  d.o.o., Krapina, Frana Galovića 17,</w:t>
      </w:r>
      <w:r w:rsidRPr="008B11F4">
        <w:t xml:space="preserve"> OIB</w:t>
      </w:r>
      <w:r>
        <w:t xml:space="preserve">: 95440480723 </w:t>
      </w:r>
      <w:r w:rsidRPr="008B11F4">
        <w:t xml:space="preserve">daje ponudu u iznosu od </w:t>
      </w:r>
      <w:r>
        <w:t>3.300.000,00</w:t>
      </w:r>
      <w:r w:rsidRPr="008B11F4">
        <w:t xml:space="preserve"> kn.</w:t>
      </w:r>
    </w:p>
    <w:p w:rsidRDefault="003E7B1B" w:rsidP="003E7B1B" w:rsidR="003E7B1B">
      <w:pPr>
        <w:ind w:firstLine="708"/>
        <w:jc w:val="both"/>
      </w:pPr>
    </w:p>
    <w:p w:rsidRDefault="003E7B1B" w:rsidP="003E7B1B" w:rsidR="003E7B1B">
      <w:pPr>
        <w:ind w:firstLine="708"/>
        <w:jc w:val="both"/>
      </w:pPr>
      <w:r w:rsidRPr="008B11F4">
        <w:t xml:space="preserve">Ponuditelj </w:t>
      </w:r>
      <w:r>
        <w:t>BAJKMONT  d.o.o., Sesvete, Svetomatejska 12,</w:t>
      </w:r>
      <w:r w:rsidRPr="008B11F4">
        <w:t xml:space="preserve"> OIB</w:t>
      </w:r>
      <w:r>
        <w:t xml:space="preserve">: 39972098216 </w:t>
      </w:r>
      <w:r w:rsidRPr="008B11F4">
        <w:t xml:space="preserve">daje ponudu u iznosu od </w:t>
      </w:r>
      <w:r>
        <w:t>3.500.000,00</w:t>
      </w:r>
      <w:r w:rsidRPr="008B11F4">
        <w:t xml:space="preserve"> kn.</w:t>
      </w:r>
    </w:p>
    <w:p w:rsidRDefault="003E7B1B" w:rsidP="003E7B1B" w:rsidR="003E7B1B">
      <w:pPr>
        <w:ind w:firstLine="708"/>
        <w:jc w:val="both"/>
      </w:pPr>
      <w:r w:rsidRPr="008B11F4">
        <w:t xml:space="preserve">Ponuditelj </w:t>
      </w:r>
      <w:r>
        <w:t>M.I. HRŠAK  d.o.o., Krapina, Frana Galovića 17,</w:t>
      </w:r>
      <w:r w:rsidRPr="008B11F4">
        <w:t xml:space="preserve"> OIB</w:t>
      </w:r>
      <w:r>
        <w:t xml:space="preserve">: 95440480723 </w:t>
      </w:r>
      <w:r w:rsidRPr="008B11F4">
        <w:t xml:space="preserve">daje ponudu u iznosu od </w:t>
      </w:r>
      <w:r>
        <w:t>3.700.000,00</w:t>
      </w:r>
      <w:r w:rsidRPr="008B11F4">
        <w:t xml:space="preserve"> kn.</w:t>
      </w:r>
    </w:p>
    <w:p w:rsidRDefault="003E7B1B" w:rsidP="003E7B1B" w:rsidR="003E7B1B">
      <w:pPr>
        <w:ind w:firstLine="708"/>
        <w:jc w:val="both"/>
      </w:pPr>
    </w:p>
    <w:p w:rsidRDefault="003E7B1B" w:rsidP="003E7B1B" w:rsidR="003E7B1B">
      <w:pPr>
        <w:ind w:firstLine="708"/>
        <w:jc w:val="both"/>
      </w:pPr>
      <w:r w:rsidRPr="008B11F4">
        <w:t xml:space="preserve">Ponuditelj </w:t>
      </w:r>
      <w:r>
        <w:t>BAJKMONT  d.o.o., Sesvete, Svetomatejska 12,</w:t>
      </w:r>
      <w:r w:rsidRPr="008B11F4">
        <w:t xml:space="preserve"> OIB</w:t>
      </w:r>
      <w:r>
        <w:t xml:space="preserve">: 39972098216 </w:t>
      </w:r>
      <w:r w:rsidRPr="008B11F4">
        <w:t xml:space="preserve">daje ponudu u iznosu od </w:t>
      </w:r>
      <w:r>
        <w:t>3.</w:t>
      </w:r>
      <w:r w:rsidR="00EF482A">
        <w:t>800</w:t>
      </w:r>
      <w:r>
        <w:t>.000,00</w:t>
      </w:r>
      <w:r w:rsidRPr="008B11F4">
        <w:t xml:space="preserve"> kn.</w:t>
      </w:r>
    </w:p>
    <w:p w:rsidRDefault="003E7B1B" w:rsidP="003E7B1B" w:rsidR="003E7B1B">
      <w:pPr>
        <w:ind w:firstLine="708"/>
        <w:jc w:val="both"/>
      </w:pPr>
      <w:r w:rsidRPr="008B11F4">
        <w:t xml:space="preserve">Ponuditelj </w:t>
      </w:r>
      <w:r>
        <w:t>M.I. HRŠAK  d.o.o., Krapina, Frana Galovića 17,</w:t>
      </w:r>
      <w:r w:rsidRPr="008B11F4">
        <w:t xml:space="preserve"> OIB</w:t>
      </w:r>
      <w:r>
        <w:t xml:space="preserve">: 95440480723 </w:t>
      </w:r>
      <w:r w:rsidRPr="008B11F4">
        <w:t xml:space="preserve">daje ponudu u iznosu od </w:t>
      </w:r>
      <w:r>
        <w:t>3.</w:t>
      </w:r>
      <w:r w:rsidR="00EF482A">
        <w:t>900</w:t>
      </w:r>
      <w:r>
        <w:t>.000,00</w:t>
      </w:r>
      <w:r w:rsidRPr="008B11F4">
        <w:t xml:space="preserve"> kn.</w:t>
      </w:r>
    </w:p>
    <w:p w:rsidRDefault="00EF482A" w:rsidP="003E7B1B" w:rsidR="00EF482A">
      <w:pPr>
        <w:ind w:firstLine="708"/>
        <w:jc w:val="both"/>
      </w:pPr>
    </w:p>
    <w:p w:rsidRDefault="00EF482A" w:rsidP="00EF482A" w:rsidR="00EF482A">
      <w:pPr>
        <w:ind w:firstLine="708"/>
        <w:jc w:val="both"/>
      </w:pPr>
      <w:r w:rsidRPr="008B11F4">
        <w:t xml:space="preserve">Ponuditelj </w:t>
      </w:r>
      <w:r>
        <w:t>BAJKMONT  d.o.o., Sesvete, Svetomatejska 12,</w:t>
      </w:r>
      <w:r w:rsidRPr="008B11F4">
        <w:t xml:space="preserve"> OIB</w:t>
      </w:r>
      <w:r>
        <w:t xml:space="preserve">: 39972098216 </w:t>
      </w:r>
      <w:r w:rsidRPr="008B11F4">
        <w:t xml:space="preserve">daje ponudu u iznosu od </w:t>
      </w:r>
      <w:r>
        <w:t>4.000.000,00</w:t>
      </w:r>
      <w:r w:rsidRPr="008B11F4">
        <w:t xml:space="preserve"> kn.</w:t>
      </w:r>
    </w:p>
    <w:p w:rsidRDefault="00EF482A" w:rsidP="00EF482A" w:rsidR="00EF482A">
      <w:pPr>
        <w:ind w:firstLine="708"/>
        <w:jc w:val="both"/>
      </w:pPr>
      <w:r w:rsidRPr="008B11F4">
        <w:t xml:space="preserve">Ponuditelj </w:t>
      </w:r>
      <w:r>
        <w:t>M.I. HRŠAK  d.o.o., Krapina, Frana Galovića 17,</w:t>
      </w:r>
      <w:r w:rsidRPr="008B11F4">
        <w:t xml:space="preserve"> OIB</w:t>
      </w:r>
      <w:r>
        <w:t xml:space="preserve">: 95440480723 </w:t>
      </w:r>
      <w:r w:rsidRPr="008B11F4">
        <w:t xml:space="preserve">daje ponudu u iznosu od </w:t>
      </w:r>
      <w:r>
        <w:t>4.100.000,00</w:t>
      </w:r>
      <w:r w:rsidRPr="008B11F4">
        <w:t xml:space="preserve"> kn.</w:t>
      </w:r>
    </w:p>
    <w:p w:rsidRDefault="00EF482A" w:rsidP="00EF482A" w:rsidR="00EF482A">
      <w:pPr>
        <w:ind w:firstLine="708"/>
        <w:jc w:val="both"/>
      </w:pPr>
    </w:p>
    <w:p w:rsidRDefault="00EF482A" w:rsidP="00EF482A" w:rsidR="00EF482A">
      <w:pPr>
        <w:ind w:firstLine="708"/>
        <w:jc w:val="both"/>
      </w:pPr>
      <w:r w:rsidRPr="008B11F4">
        <w:t xml:space="preserve">Ponuditelj </w:t>
      </w:r>
      <w:r>
        <w:t>BAJKMONT  d.o.o., Sesvete, Svetomatejska 12,</w:t>
      </w:r>
      <w:r w:rsidRPr="008B11F4">
        <w:t xml:space="preserve"> OIB</w:t>
      </w:r>
      <w:r>
        <w:t xml:space="preserve">: 39972098216 </w:t>
      </w:r>
      <w:r w:rsidRPr="008B11F4">
        <w:t xml:space="preserve">daje ponudu u iznosu od </w:t>
      </w:r>
      <w:r>
        <w:t>4.200.000,00</w:t>
      </w:r>
      <w:r w:rsidRPr="008B11F4">
        <w:t xml:space="preserve"> kn.</w:t>
      </w:r>
    </w:p>
    <w:p w:rsidRDefault="00EF482A" w:rsidP="00EF482A" w:rsidR="00EF482A">
      <w:pPr>
        <w:ind w:firstLine="708"/>
        <w:jc w:val="both"/>
      </w:pPr>
      <w:r w:rsidRPr="008B11F4">
        <w:t xml:space="preserve">Ponuditelj </w:t>
      </w:r>
      <w:r>
        <w:t>M.I. HRŠAK  d.o.o., Krapina, Frana Galovića 17,</w:t>
      </w:r>
      <w:r w:rsidRPr="008B11F4">
        <w:t xml:space="preserve"> OIB</w:t>
      </w:r>
      <w:r>
        <w:t xml:space="preserve">: 95440480723 </w:t>
      </w:r>
      <w:r w:rsidRPr="008B11F4">
        <w:t xml:space="preserve">daje ponudu u iznosu od </w:t>
      </w:r>
      <w:r>
        <w:t>4.300.000,00</w:t>
      </w:r>
      <w:r w:rsidRPr="008B11F4">
        <w:t xml:space="preserve"> kn.</w:t>
      </w:r>
    </w:p>
    <w:p w:rsidRDefault="00EF482A" w:rsidP="00EF482A" w:rsidR="00EF482A">
      <w:pPr>
        <w:ind w:firstLine="708"/>
        <w:jc w:val="both"/>
      </w:pPr>
    </w:p>
    <w:p w:rsidRDefault="00EF482A" w:rsidP="00EF482A" w:rsidR="00EF482A">
      <w:pPr>
        <w:ind w:firstLine="708"/>
        <w:jc w:val="both"/>
      </w:pPr>
      <w:r w:rsidRPr="008B11F4">
        <w:t xml:space="preserve">Ponuditelj </w:t>
      </w:r>
      <w:r>
        <w:t>BAJKMONT  d.o.o., Sesvete, Svetomatejska 12,</w:t>
      </w:r>
      <w:r w:rsidRPr="008B11F4">
        <w:t xml:space="preserve"> OIB</w:t>
      </w:r>
      <w:r>
        <w:t xml:space="preserve">: 39972098216 </w:t>
      </w:r>
      <w:r w:rsidRPr="008B11F4">
        <w:t xml:space="preserve">daje ponudu u iznosu od </w:t>
      </w:r>
      <w:r>
        <w:t>4.400.000,00</w:t>
      </w:r>
      <w:r w:rsidRPr="008B11F4">
        <w:t xml:space="preserve"> kn.</w:t>
      </w:r>
    </w:p>
    <w:p w:rsidRDefault="00EF482A" w:rsidP="00EF482A" w:rsidR="00EF482A">
      <w:pPr>
        <w:ind w:firstLine="708"/>
        <w:jc w:val="both"/>
      </w:pPr>
      <w:r w:rsidRPr="008B11F4">
        <w:lastRenderedPageBreak/>
        <w:t xml:space="preserve">Ponuditelj </w:t>
      </w:r>
      <w:r>
        <w:t>M.I. HRŠAK  d.o.o., Krapina, Frana Galovića 17,</w:t>
      </w:r>
      <w:r w:rsidRPr="008B11F4">
        <w:t xml:space="preserve"> OIB</w:t>
      </w:r>
      <w:r>
        <w:t xml:space="preserve">: 95440480723 </w:t>
      </w:r>
      <w:r w:rsidRPr="008B11F4">
        <w:t xml:space="preserve">daje ponudu u iznosu od </w:t>
      </w:r>
      <w:r>
        <w:t>4.500.000,00</w:t>
      </w:r>
      <w:r w:rsidRPr="008B11F4">
        <w:t xml:space="preserve"> kn.</w:t>
      </w:r>
    </w:p>
    <w:p w:rsidRDefault="00EF482A" w:rsidP="00EF482A" w:rsidR="00EF482A">
      <w:pPr>
        <w:ind w:firstLine="708"/>
        <w:jc w:val="both"/>
      </w:pPr>
    </w:p>
    <w:p w:rsidRDefault="00EF482A" w:rsidP="00EF482A" w:rsidR="00EF482A">
      <w:pPr>
        <w:ind w:firstLine="708"/>
        <w:jc w:val="both"/>
      </w:pPr>
      <w:r w:rsidRPr="008B11F4">
        <w:t xml:space="preserve">Ponuditelj </w:t>
      </w:r>
      <w:r>
        <w:t>BAJKMONT  d.o.o., Sesvete, Svetomatejska 12,</w:t>
      </w:r>
      <w:r w:rsidRPr="008B11F4">
        <w:t xml:space="preserve"> OIB</w:t>
      </w:r>
      <w:r>
        <w:t>: 39972098216 izjavljuje da odustaje od daljnjih ponuda.</w:t>
      </w:r>
    </w:p>
    <w:p w:rsidRDefault="008B11F4" w:rsidP="00E141BC" w:rsidR="008B11F4" w:rsidRPr="008B11F4">
      <w:pPr>
        <w:jc w:val="both"/>
      </w:pPr>
    </w:p>
    <w:p w:rsidRDefault="00E141BC" w:rsidP="00E141BC" w:rsidR="00E141BC" w:rsidRPr="008B11F4">
      <w:pPr>
        <w:jc w:val="both"/>
      </w:pPr>
      <w:r w:rsidRPr="008B11F4">
        <w:t xml:space="preserve">Prisutni se u </w:t>
      </w:r>
      <w:r w:rsidR="00EF482A">
        <w:t>11,02</w:t>
      </w:r>
      <w:r w:rsidRPr="008B11F4">
        <w:t xml:space="preserve"> sati upućuju na sudski hodnik.</w:t>
      </w:r>
    </w:p>
    <w:p w:rsidRDefault="00E141BC" w:rsidP="00E141BC" w:rsidR="00E141BC" w:rsidRPr="008B11F4">
      <w:pPr>
        <w:jc w:val="both"/>
      </w:pPr>
      <w:r w:rsidRPr="008B11F4">
        <w:t xml:space="preserve">U </w:t>
      </w:r>
      <w:r w:rsidR="00EF482A">
        <w:t>11,12</w:t>
      </w:r>
      <w:r w:rsidRPr="008B11F4">
        <w:t xml:space="preserve"> sati sudionici dražbe ponovo se pozivaju u sudnicu.</w:t>
      </w:r>
    </w:p>
    <w:p w:rsidRDefault="00E141BC" w:rsidP="00E141BC" w:rsidR="00E141BC" w:rsidRPr="008B11F4">
      <w:pPr>
        <w:jc w:val="both"/>
      </w:pPr>
      <w:r w:rsidRPr="008B11F4">
        <w:t xml:space="preserve">Usmena javna dražba zaključuje se u </w:t>
      </w:r>
      <w:r w:rsidR="00EF482A">
        <w:t>11,12</w:t>
      </w:r>
      <w:r w:rsidRPr="008B11F4">
        <w:t xml:space="preserve"> sati.</w:t>
      </w:r>
    </w:p>
    <w:p w:rsidRDefault="00E141BC" w:rsidP="00E141BC" w:rsidR="00E141BC" w:rsidRPr="008B11F4">
      <w:pPr>
        <w:jc w:val="both"/>
      </w:pPr>
    </w:p>
    <w:p w:rsidRDefault="00E141BC" w:rsidP="00E141BC" w:rsidR="00E141BC" w:rsidRPr="008B11F4">
      <w:pPr>
        <w:ind w:firstLine="708"/>
      </w:pPr>
      <w:r w:rsidRPr="008B11F4">
        <w:t>Sud donosi</w:t>
      </w:r>
    </w:p>
    <w:p w:rsidRDefault="00E141BC" w:rsidP="00E141BC" w:rsidR="00E141BC" w:rsidRPr="008B11F4">
      <w:pPr>
        <w:jc w:val="center"/>
      </w:pPr>
      <w:r w:rsidRPr="008B11F4">
        <w:t>Rješenje</w:t>
      </w:r>
    </w:p>
    <w:p w:rsidRDefault="00E141BC" w:rsidP="00E141BC" w:rsidR="00E141BC" w:rsidRPr="008B11F4">
      <w:pPr>
        <w:jc w:val="both"/>
      </w:pPr>
    </w:p>
    <w:p w:rsidRDefault="00E141BC" w:rsidP="00E141BC" w:rsidR="00E141BC">
      <w:pPr>
        <w:ind w:firstLine="708"/>
        <w:jc w:val="both"/>
      </w:pPr>
      <w:r w:rsidRPr="008B11F4">
        <w:t>U</w:t>
      </w:r>
      <w:r w:rsidR="00421814">
        <w:t xml:space="preserve">tvrđuje se da je za  nekretninu opisanu u </w:t>
      </w:r>
      <w:r w:rsidR="00421814" w:rsidRPr="00EB11FB">
        <w:t xml:space="preserve">zaključku br. St-1572/15 od </w:t>
      </w:r>
      <w:r w:rsidR="00421814">
        <w:t>12. veljače 2018.:</w:t>
      </w:r>
    </w:p>
    <w:p w:rsidRDefault="00C32A66" w:rsidP="00C32A66" w:rsidR="00C32A66" w:rsidRPr="008B34EE">
      <w:pPr>
        <w:ind w:firstLine="708"/>
        <w:jc w:val="both"/>
      </w:pPr>
      <w:r w:rsidRPr="008B34EE">
        <w:t>c.1.</w:t>
      </w:r>
      <w:r w:rsidRPr="008B34EE">
        <w:tab/>
        <w:t xml:space="preserve"> ŽELJEZARA površine 38.273 m²,  sagrađene na k.č.br. 1946/1, k.o. Novi Sisak,  upisanih u z.k.ul. 4657 kod Općinskoga suda u Sisku, i to:</w:t>
      </w:r>
    </w:p>
    <w:p w:rsidRDefault="00C32A66" w:rsidP="00C32A66" w:rsidR="00C32A66" w:rsidRPr="008B34EE">
      <w:pPr>
        <w:jc w:val="both"/>
      </w:pPr>
      <w:r w:rsidRPr="008B34EE">
        <w:t xml:space="preserve">1946/1 </w:t>
      </w:r>
      <w:r w:rsidRPr="008B34EE">
        <w:tab/>
        <w:t xml:space="preserve">ŽELJEZARA </w:t>
      </w:r>
      <w:r w:rsidRPr="008B34EE">
        <w:tab/>
        <w:t>UKUPNO</w:t>
      </w:r>
      <w:r w:rsidRPr="008B34EE">
        <w:tab/>
        <w:t xml:space="preserve">                               38273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28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22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13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C32A66" w:rsidP="00C32A66" w:rsidR="00C32A66" w:rsidRPr="008B34EE">
      <w:pPr>
        <w:jc w:val="both"/>
      </w:pPr>
      <w:r w:rsidRPr="008B34EE">
        <w:tab/>
      </w:r>
      <w:r w:rsidRPr="008B34EE">
        <w:tab/>
        <w:t xml:space="preserve">DVORIŠTE </w:t>
      </w:r>
      <w:r w:rsidRPr="008B34EE">
        <w:tab/>
      </w:r>
      <w:r w:rsidRPr="008B34EE">
        <w:tab/>
      </w:r>
      <w:r w:rsidRPr="008B34EE">
        <w:tab/>
        <w:t xml:space="preserve">                  38084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 xml:space="preserve">  8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10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 xml:space="preserve">  5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16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18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10 m²</w:t>
      </w:r>
    </w:p>
    <w:p w:rsidRDefault="00C32A66" w:rsidP="00C32A66" w:rsidR="00C32A66" w:rsidRPr="008B34EE">
      <w:pPr>
        <w:jc w:val="both"/>
      </w:pPr>
      <w:r w:rsidRPr="008B34EE">
        <w:t>1947/2</w:t>
      </w:r>
      <w:r w:rsidRPr="008B34EE">
        <w:tab/>
      </w:r>
      <w:r w:rsidRPr="008B34EE">
        <w:tab/>
        <w:t xml:space="preserve">ŽELJEZARA                                                          1332 m² </w:t>
      </w:r>
    </w:p>
    <w:p w:rsidRDefault="00C32A66" w:rsidP="00C32A66" w:rsidR="00C32A66" w:rsidRPr="008B34EE">
      <w:pPr>
        <w:jc w:val="both"/>
      </w:pPr>
      <w:r w:rsidRPr="008B34EE">
        <w:t xml:space="preserve">                        PUT                                                                      1332 m²</w:t>
      </w:r>
    </w:p>
    <w:p w:rsidRDefault="00C32A66" w:rsidP="00C32A66" w:rsidR="00C32A66" w:rsidRPr="008B34EE">
      <w:pPr>
        <w:jc w:val="both"/>
      </w:pPr>
      <w:r w:rsidRPr="008B34EE">
        <w:t>UKUPNO:                                                                                   39605 m²</w:t>
      </w:r>
    </w:p>
    <w:p w:rsidRDefault="00C32A66" w:rsidP="00C32A66" w:rsidR="00C32A66" w:rsidRPr="008B34EE">
      <w:pPr>
        <w:jc w:val="both"/>
      </w:pPr>
    </w:p>
    <w:p w:rsidRDefault="00C32A66" w:rsidP="00C32A66" w:rsidR="00C32A66" w:rsidRPr="008B34EE">
      <w:pPr>
        <w:ind w:firstLine="708"/>
        <w:jc w:val="both"/>
      </w:pPr>
      <w:r w:rsidRPr="008B34EE">
        <w:t>c.2.</w:t>
      </w:r>
      <w:r w:rsidRPr="008B34EE">
        <w:tab/>
        <w:t>ŽELJEZARA površine 687 m²,  sagrađene na k.č.br. 1946/5, k.o. Novi Sisak,  upisanih u z.k.ul. 4658 kod Općinskoga suda u Sisku, i to:</w:t>
      </w:r>
    </w:p>
    <w:p w:rsidRDefault="00C32A66" w:rsidP="00C32A66" w:rsidR="00C32A66" w:rsidRPr="008B34EE">
      <w:pPr>
        <w:jc w:val="both"/>
      </w:pPr>
      <w:r w:rsidRPr="008B34EE">
        <w:t xml:space="preserve">1946/5 </w:t>
      </w:r>
      <w:r w:rsidRPr="008B34EE">
        <w:tab/>
        <w:t xml:space="preserve">ŽELJEZARA </w:t>
      </w:r>
      <w:r w:rsidRPr="008B34EE">
        <w:tab/>
        <w:t>UKUPNO</w:t>
      </w:r>
      <w:r w:rsidRPr="008B34EE">
        <w:tab/>
        <w:t xml:space="preserve">                                   687 m²</w:t>
      </w:r>
    </w:p>
    <w:p w:rsidRDefault="00C32A66" w:rsidP="00C32A66" w:rsidR="00C32A66" w:rsidRPr="008B34EE">
      <w:pPr>
        <w:jc w:val="both"/>
      </w:pPr>
      <w:r w:rsidRPr="008B34EE">
        <w:t xml:space="preserve">                        GOSPODARSKA ZGRADA </w:t>
      </w:r>
      <w:r w:rsidRPr="008B34EE">
        <w:tab/>
      </w:r>
      <w:r w:rsidRPr="008B34EE">
        <w:tab/>
      </w:r>
      <w:r w:rsidRPr="008B34EE">
        <w:tab/>
        <w:t>19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11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C32A66" w:rsidP="00C32A66" w:rsidR="00C32A66"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C32A66" w:rsidP="00C32A66" w:rsidR="00C32A66" w:rsidRPr="008B34EE">
      <w:pPr>
        <w:jc w:val="both"/>
      </w:pPr>
      <w:r w:rsidRPr="008B34EE">
        <w:tab/>
      </w:r>
      <w:r w:rsidRPr="008B34EE">
        <w:tab/>
        <w:t xml:space="preserve">DVORIŠTE </w:t>
      </w:r>
      <w:r w:rsidRPr="008B34EE">
        <w:tab/>
      </w:r>
      <w:r w:rsidRPr="008B34EE">
        <w:tab/>
        <w:t xml:space="preserve">                                 601 m²</w:t>
      </w:r>
    </w:p>
    <w:p w:rsidRDefault="00C32A66" w:rsidP="00C32A66" w:rsidR="00C32A66">
      <w:pPr>
        <w:jc w:val="both"/>
      </w:pPr>
      <w:r w:rsidRPr="008B34EE">
        <w:t>UKUPNO:                                                                          687 m ²</w:t>
      </w:r>
    </w:p>
    <w:p w:rsidRDefault="00C32A66" w:rsidP="00C32A66" w:rsidR="00C32A66" w:rsidRPr="008B34EE">
      <w:pPr>
        <w:jc w:val="both"/>
      </w:pPr>
    </w:p>
    <w:p w:rsidRDefault="00C32A66" w:rsidP="00C32A66" w:rsidR="00C32A66" w:rsidRPr="008B34EE">
      <w:pPr>
        <w:ind w:firstLine="708"/>
        <w:jc w:val="both"/>
      </w:pPr>
      <w:r w:rsidRPr="008B34EE">
        <w:t>c.3.</w:t>
      </w:r>
      <w:r w:rsidRPr="008B34EE">
        <w:tab/>
        <w:t>ŽELJEZARA površine 7792 m²,  sagrađene na k.č.br. 1946/7, 1946/8, 1946/9, 1946/10,1946/11, 1946/12, 1946/14, , k.o. Novi Sisak,  upisanih u z.k.ul. 3037 kod Općinskoga suda u Sisku, i to:</w:t>
      </w:r>
    </w:p>
    <w:p w:rsidRDefault="00C32A66" w:rsidP="00C32A66" w:rsidR="00C32A66" w:rsidRPr="008B34EE">
      <w:pPr>
        <w:jc w:val="both"/>
      </w:pPr>
      <w:r w:rsidRPr="008B34EE">
        <w:t xml:space="preserve">1946/7 </w:t>
      </w:r>
      <w:r w:rsidRPr="008B34EE">
        <w:tab/>
        <w:t xml:space="preserve">ŽELJEZARA </w:t>
      </w:r>
      <w:r w:rsidRPr="008B34EE">
        <w:tab/>
        <w:t>POSLOVNA ZGRADA           271 m²</w:t>
      </w:r>
      <w:r w:rsidRPr="008B34EE">
        <w:tab/>
      </w:r>
    </w:p>
    <w:p w:rsidRDefault="00C32A66" w:rsidP="00C32A66" w:rsidR="00C32A66" w:rsidRPr="008B34EE">
      <w:pPr>
        <w:jc w:val="both"/>
      </w:pPr>
      <w:r w:rsidRPr="008B34EE">
        <w:t xml:space="preserve">1946/8 </w:t>
      </w:r>
      <w:r w:rsidRPr="008B34EE">
        <w:tab/>
        <w:t xml:space="preserve">ŽELJEZARA </w:t>
      </w:r>
      <w:r w:rsidRPr="008B34EE">
        <w:tab/>
        <w:t>GOSPODARSKA ZGRADA 1013 m²</w:t>
      </w:r>
    </w:p>
    <w:p w:rsidRDefault="00C32A66" w:rsidP="00C32A66" w:rsidR="00C32A66" w:rsidRPr="008B34EE">
      <w:pPr>
        <w:jc w:val="both"/>
      </w:pPr>
      <w:r w:rsidRPr="008B34EE">
        <w:lastRenderedPageBreak/>
        <w:t xml:space="preserve">1946/9 </w:t>
      </w:r>
      <w:r w:rsidRPr="008B34EE">
        <w:tab/>
        <w:t xml:space="preserve">ŽELJEZARA </w:t>
      </w:r>
      <w:r w:rsidRPr="008B34EE">
        <w:tab/>
        <w:t>GOSPODARSKA ZGRADA  877 m²</w:t>
      </w:r>
      <w:r w:rsidRPr="008B34EE">
        <w:tab/>
      </w:r>
    </w:p>
    <w:p w:rsidRDefault="00C32A66" w:rsidP="00C32A66" w:rsidR="00C32A66" w:rsidRPr="008B34EE">
      <w:pPr>
        <w:jc w:val="both"/>
      </w:pPr>
      <w:r w:rsidRPr="008B34EE">
        <w:t xml:space="preserve">1946/10 </w:t>
      </w:r>
      <w:r w:rsidRPr="008B34EE">
        <w:tab/>
        <w:t xml:space="preserve">ŽELJEZARA </w:t>
      </w:r>
      <w:r w:rsidRPr="008B34EE">
        <w:tab/>
        <w:t xml:space="preserve">TRAFOSTANICA      </w:t>
      </w:r>
      <w:r w:rsidRPr="008B34EE">
        <w:tab/>
        <w:t xml:space="preserve">   125 m²</w:t>
      </w:r>
      <w:r w:rsidRPr="008B34EE">
        <w:tab/>
      </w:r>
    </w:p>
    <w:p w:rsidRDefault="00C32A66" w:rsidP="00C32A66" w:rsidR="00C32A66" w:rsidRPr="008B34EE">
      <w:pPr>
        <w:jc w:val="both"/>
      </w:pPr>
      <w:r w:rsidRPr="008B34EE">
        <w:t xml:space="preserve">1946/11 </w:t>
      </w:r>
      <w:r w:rsidRPr="008B34EE">
        <w:tab/>
        <w:t xml:space="preserve">ŽELJEZARA </w:t>
      </w:r>
      <w:r w:rsidRPr="008B34EE">
        <w:tab/>
        <w:t>UKUPNO</w:t>
      </w:r>
      <w:r w:rsidRPr="008B34EE">
        <w:tab/>
        <w:t xml:space="preserve">             4081 m²</w:t>
      </w:r>
      <w:r w:rsidRPr="008B34EE">
        <w:tab/>
      </w:r>
    </w:p>
    <w:p w:rsidRDefault="00C32A66" w:rsidP="00C32A66" w:rsidR="00C32A66" w:rsidRPr="008B34EE">
      <w:pPr>
        <w:jc w:val="both"/>
      </w:pPr>
      <w:r w:rsidRPr="008B34EE">
        <w:t xml:space="preserve">                        DVORIŠTE </w:t>
      </w:r>
      <w:r w:rsidRPr="008B34EE">
        <w:tab/>
      </w:r>
      <w:r w:rsidRPr="008B34EE">
        <w:tab/>
      </w:r>
      <w:r w:rsidRPr="008B34EE">
        <w:tab/>
        <w:t xml:space="preserve">               120 m²</w:t>
      </w:r>
      <w:r w:rsidRPr="008B34EE">
        <w:tab/>
      </w:r>
    </w:p>
    <w:p w:rsidRDefault="00C32A66" w:rsidP="00C32A66" w:rsidR="00C32A66" w:rsidRPr="008B34EE">
      <w:pPr>
        <w:jc w:val="both"/>
      </w:pPr>
      <w:r w:rsidRPr="008B34EE">
        <w:t xml:space="preserve">                        GOSPODARSKA ZGRADA </w:t>
      </w:r>
      <w:r w:rsidRPr="008B34EE">
        <w:tab/>
      </w:r>
      <w:r w:rsidRPr="008B34EE">
        <w:tab/>
        <w:t xml:space="preserve">  620 m²</w:t>
      </w:r>
      <w:r w:rsidRPr="008B34EE">
        <w:tab/>
      </w:r>
    </w:p>
    <w:p w:rsidRDefault="00C32A66" w:rsidP="00C32A66" w:rsidR="00C32A66" w:rsidRPr="008B34EE">
      <w:pPr>
        <w:jc w:val="both"/>
      </w:pPr>
      <w:r w:rsidRPr="008B34EE">
        <w:t xml:space="preserve">                        GOSPODARSKA ZGRADA </w:t>
      </w:r>
      <w:r w:rsidRPr="008B34EE">
        <w:tab/>
      </w:r>
      <w:r w:rsidRPr="008B34EE">
        <w:tab/>
        <w:t xml:space="preserve">   160 m²</w:t>
      </w:r>
      <w:r w:rsidRPr="008B34EE">
        <w:tab/>
      </w:r>
    </w:p>
    <w:p w:rsidRDefault="00C32A66" w:rsidP="00C32A66" w:rsidR="00C32A66" w:rsidRPr="008B34EE">
      <w:pPr>
        <w:jc w:val="both"/>
      </w:pPr>
      <w:r w:rsidRPr="008B34EE">
        <w:t xml:space="preserve">                        GOSPODARSKA ZGRADA </w:t>
      </w:r>
      <w:r w:rsidRPr="008B34EE">
        <w:tab/>
      </w:r>
      <w:r w:rsidRPr="008B34EE">
        <w:tab/>
        <w:t xml:space="preserve">     80 m²</w:t>
      </w:r>
      <w:r w:rsidRPr="008B34EE">
        <w:tab/>
      </w:r>
    </w:p>
    <w:p w:rsidRDefault="00C32A66" w:rsidP="00C32A66" w:rsidR="00C32A66" w:rsidRPr="008B34EE">
      <w:pPr>
        <w:jc w:val="both"/>
      </w:pPr>
      <w:r w:rsidRPr="008B34EE">
        <w:t xml:space="preserve">                        GOSPODARSKA ZGRADA </w:t>
      </w:r>
      <w:r w:rsidRPr="008B34EE">
        <w:tab/>
      </w:r>
      <w:r w:rsidRPr="008B34EE">
        <w:tab/>
        <w:t xml:space="preserve">    130 m²</w:t>
      </w:r>
    </w:p>
    <w:p w:rsidRDefault="00C32A66" w:rsidP="00C32A66" w:rsidR="00C32A66" w:rsidRPr="008B34EE">
      <w:pPr>
        <w:jc w:val="both"/>
      </w:pPr>
      <w:r w:rsidRPr="008B34EE">
        <w:t xml:space="preserve">                         POSLOVNA ZGRADA </w:t>
      </w:r>
      <w:r w:rsidRPr="008B34EE">
        <w:tab/>
      </w:r>
      <w:r w:rsidRPr="008B34EE">
        <w:tab/>
        <w:t xml:space="preserve">    111 m²</w:t>
      </w:r>
      <w:r w:rsidRPr="008B34EE">
        <w:tab/>
      </w:r>
    </w:p>
    <w:p w:rsidRDefault="00C32A66" w:rsidP="00C32A66" w:rsidR="00C32A66" w:rsidRPr="008B34EE">
      <w:pPr>
        <w:jc w:val="both"/>
      </w:pPr>
      <w:r w:rsidRPr="008B34EE">
        <w:t xml:space="preserve">                         GOSPODARSKA ZGRADA </w:t>
      </w:r>
      <w:r w:rsidRPr="008B34EE">
        <w:tab/>
      </w:r>
      <w:r w:rsidRPr="008B34EE">
        <w:tab/>
        <w:t xml:space="preserve">    772 m²</w:t>
      </w:r>
      <w:r w:rsidRPr="008B34EE">
        <w:tab/>
      </w:r>
    </w:p>
    <w:p w:rsidRDefault="00C32A66" w:rsidP="00C32A66" w:rsidR="00C32A66" w:rsidRPr="008B34EE">
      <w:pPr>
        <w:jc w:val="both"/>
      </w:pPr>
      <w:r w:rsidRPr="008B34EE">
        <w:t xml:space="preserve">                         GOSPODARSKA ZGRADA </w:t>
      </w:r>
      <w:r w:rsidRPr="008B34EE">
        <w:tab/>
      </w:r>
      <w:r w:rsidRPr="008B34EE">
        <w:tab/>
        <w:t xml:space="preserve">    146 m²</w:t>
      </w:r>
      <w:r w:rsidRPr="008B34EE">
        <w:tab/>
      </w:r>
    </w:p>
    <w:p w:rsidRDefault="00C32A66" w:rsidP="00C32A66" w:rsidR="00C32A66" w:rsidRPr="008B34EE">
      <w:pPr>
        <w:jc w:val="both"/>
      </w:pPr>
      <w:r w:rsidRPr="008B34EE">
        <w:t xml:space="preserve">                         GOSPODARSKA ZGRADA </w:t>
      </w:r>
      <w:r w:rsidRPr="008B34EE">
        <w:tab/>
      </w:r>
      <w:r w:rsidRPr="008B34EE">
        <w:tab/>
        <w:t xml:space="preserve">      55 m²</w:t>
      </w:r>
    </w:p>
    <w:p w:rsidRDefault="00C32A66" w:rsidP="00C32A66" w:rsidR="00C32A66" w:rsidRPr="008B34EE">
      <w:pPr>
        <w:jc w:val="both"/>
      </w:pPr>
      <w:r w:rsidRPr="008B34EE">
        <w:t xml:space="preserve">                         GOSPODARSKA ZGRADA </w:t>
      </w:r>
      <w:r w:rsidRPr="008B34EE">
        <w:tab/>
      </w:r>
      <w:r w:rsidRPr="008B34EE">
        <w:tab/>
        <w:t xml:space="preserve">      84 m²</w:t>
      </w:r>
      <w:r w:rsidRPr="008B34EE">
        <w:tab/>
      </w:r>
    </w:p>
    <w:p w:rsidRDefault="00C32A66" w:rsidP="00C32A66" w:rsidR="00C32A66" w:rsidRPr="008B34EE">
      <w:pPr>
        <w:ind w:hanging="1416" w:left="1416"/>
        <w:jc w:val="both"/>
      </w:pPr>
      <w:r w:rsidRPr="008B34EE">
        <w:t xml:space="preserve">                         GOSPODARSKA ZGRADA </w:t>
      </w:r>
      <w:r w:rsidRPr="008B34EE">
        <w:tab/>
      </w:r>
      <w:r w:rsidRPr="008B34EE">
        <w:tab/>
        <w:t xml:space="preserve">      94 m²</w:t>
      </w:r>
      <w:r w:rsidRPr="008B34EE">
        <w:tab/>
      </w:r>
      <w:r w:rsidRPr="008B34EE">
        <w:tab/>
        <w:t xml:space="preserve">                         GOSPODARSKA ZGRADA </w:t>
      </w:r>
      <w:r w:rsidRPr="008B34EE">
        <w:tab/>
      </w:r>
      <w:r w:rsidRPr="008B34EE">
        <w:tab/>
        <w:t xml:space="preserve">  1709 m²</w:t>
      </w:r>
    </w:p>
    <w:p w:rsidRDefault="00C32A66" w:rsidP="00C32A66" w:rsidR="00C32A66" w:rsidRPr="008B34EE">
      <w:pPr>
        <w:jc w:val="both"/>
      </w:pPr>
      <w:r w:rsidRPr="008B34EE">
        <w:t xml:space="preserve">1946/12 </w:t>
      </w:r>
      <w:r w:rsidRPr="008B34EE">
        <w:tab/>
        <w:t>ŽELJEZARA</w:t>
      </w:r>
      <w:r w:rsidRPr="008B34EE">
        <w:tab/>
        <w:t>GOSPODARSKA ZGRADA 1097 m²</w:t>
      </w:r>
    </w:p>
    <w:p w:rsidRDefault="00C32A66" w:rsidP="00C32A66" w:rsidR="00C32A66" w:rsidRPr="008B34EE">
      <w:pPr>
        <w:jc w:val="both"/>
      </w:pPr>
      <w:r w:rsidRPr="008B34EE">
        <w:t xml:space="preserve">1946/14 </w:t>
      </w:r>
      <w:r w:rsidRPr="008B34EE">
        <w:tab/>
        <w:t xml:space="preserve">ŽELJEZARA </w:t>
      </w:r>
      <w:r w:rsidRPr="008B34EE">
        <w:tab/>
        <w:t>POSLOVNA ZGRADA          328 m²</w:t>
      </w:r>
    </w:p>
    <w:p w:rsidRDefault="00C32A66" w:rsidP="00C32A66" w:rsidR="00C32A66" w:rsidRPr="008B34EE">
      <w:pPr>
        <w:jc w:val="both"/>
      </w:pPr>
      <w:r w:rsidRPr="008B34EE">
        <w:t xml:space="preserve">UKUPNO: </w:t>
      </w:r>
      <w:r w:rsidRPr="008B34EE">
        <w:tab/>
        <w:t xml:space="preserve">                                                                  7792 m² </w:t>
      </w:r>
    </w:p>
    <w:p w:rsidRDefault="00C32A66" w:rsidP="00C32A66" w:rsidR="00C32A66" w:rsidRPr="008B34EE">
      <w:pPr>
        <w:jc w:val="both"/>
      </w:pPr>
      <w:r w:rsidRPr="008B34EE">
        <w:t xml:space="preserve">   </w:t>
      </w:r>
    </w:p>
    <w:p w:rsidRDefault="00C32A66" w:rsidP="00C32A66" w:rsidR="00C32A66" w:rsidRPr="008B34EE">
      <w:pPr>
        <w:ind w:firstLine="708"/>
        <w:jc w:val="both"/>
      </w:pPr>
      <w:r w:rsidRPr="008B34EE">
        <w:t>c.4.</w:t>
      </w:r>
      <w:r w:rsidRPr="008B34EE">
        <w:tab/>
        <w:t>ŽELJEZARA površine 760 m²,  sagrađene na k.č.br. 1946/13, k.o. Novi Sisak,  upisanih u z.k.ul. 1800 kod Općinskoga suda u Sisku, i to:</w:t>
      </w:r>
    </w:p>
    <w:p w:rsidRDefault="00C32A66" w:rsidP="00C32A66" w:rsidR="00C32A66" w:rsidRPr="008B34EE">
      <w:pPr>
        <w:jc w:val="both"/>
      </w:pPr>
      <w:r w:rsidRPr="008B34EE">
        <w:t xml:space="preserve">1946/13 </w:t>
      </w:r>
      <w:r w:rsidRPr="008B34EE">
        <w:tab/>
        <w:t>ŽELJEZARA</w:t>
      </w:r>
      <w:r w:rsidRPr="008B34EE">
        <w:tab/>
        <w:t>760 m²</w:t>
      </w:r>
      <w:r w:rsidRPr="008B34EE">
        <w:tab/>
      </w:r>
    </w:p>
    <w:p w:rsidRDefault="00C32A66" w:rsidP="00C32A66" w:rsidR="00C32A66" w:rsidRPr="008B34EE">
      <w:pPr>
        <w:jc w:val="both"/>
      </w:pPr>
      <w:r w:rsidRPr="008B34EE">
        <w:t>GOSPODARSKA ZGRADA 116 m²</w:t>
      </w:r>
      <w:r w:rsidRPr="008B34EE">
        <w:tab/>
      </w:r>
    </w:p>
    <w:p w:rsidRDefault="00C32A66" w:rsidP="00C32A66" w:rsidR="00C32A66" w:rsidRPr="008B34EE">
      <w:pPr>
        <w:jc w:val="both"/>
      </w:pPr>
      <w:r w:rsidRPr="008B34EE">
        <w:t xml:space="preserve">                        GOSPODARSKA ZGRADA 644 m²</w:t>
      </w:r>
    </w:p>
    <w:p w:rsidRDefault="00C32A66" w:rsidP="00C32A66" w:rsidR="00C32A66" w:rsidRPr="008B34EE">
      <w:pPr>
        <w:jc w:val="both"/>
      </w:pPr>
      <w:r w:rsidRPr="008B34EE">
        <w:t xml:space="preserve">UKUPNO:                                                       760 m² </w:t>
      </w:r>
    </w:p>
    <w:p w:rsidRDefault="00C32A66" w:rsidP="00C32A66" w:rsidR="00C32A66" w:rsidRPr="008B34EE">
      <w:pPr>
        <w:jc w:val="both"/>
      </w:pPr>
    </w:p>
    <w:p w:rsidRDefault="00C32A66" w:rsidP="00C32A66" w:rsidR="00C32A66" w:rsidRPr="008B34EE">
      <w:pPr>
        <w:ind w:firstLine="708"/>
        <w:jc w:val="both"/>
      </w:pPr>
      <w:r w:rsidRPr="008B34EE">
        <w:t>c.5.</w:t>
      </w:r>
      <w:r w:rsidRPr="008B34EE">
        <w:tab/>
        <w:t>BOŽIDARA ADŽIJE površine 263 m²,  k.č.br. 2573/10, k.o. Novi Sisak,  upisanih u z.k.ul. 2926 kod Općinskoga suda u Sisku, i to:</w:t>
      </w:r>
    </w:p>
    <w:p w:rsidRDefault="00C32A66" w:rsidP="00C32A66" w:rsidR="00C32A66">
      <w:pPr>
        <w:jc w:val="both"/>
      </w:pPr>
      <w:r w:rsidRPr="008B34EE">
        <w:t>2573/10  BOŽIDARA ADŽIJE   263 m²,  DVO</w:t>
      </w:r>
      <w:r>
        <w:t xml:space="preserve">RIŠTE 263 m²,  UKUPNO:   263 m², </w:t>
      </w:r>
      <w:r w:rsidRPr="008B34EE">
        <w:t xml:space="preserve">   </w:t>
      </w:r>
    </w:p>
    <w:p w:rsidRDefault="00EF482A" w:rsidP="00C32A66" w:rsidR="00EF482A" w:rsidRPr="008B34EE">
      <w:pPr>
        <w:jc w:val="both"/>
      </w:pPr>
    </w:p>
    <w:p w:rsidRDefault="00E141BC" w:rsidP="00E141BC" w:rsidR="00E141BC" w:rsidRPr="008B11F4">
      <w:pPr>
        <w:ind w:firstLine="708"/>
        <w:jc w:val="both"/>
      </w:pPr>
      <w:r w:rsidRPr="008B11F4">
        <w:t xml:space="preserve">najvišu ponudu dao ponuditelj </w:t>
      </w:r>
      <w:r w:rsidR="00EF482A">
        <w:t>M.I. HRŠAK  d.o.o., Krapina, Frana Galovića 17,</w:t>
      </w:r>
      <w:r w:rsidR="00EF482A" w:rsidRPr="008B11F4">
        <w:t xml:space="preserve"> OIB</w:t>
      </w:r>
      <w:r w:rsidR="00EF482A">
        <w:t xml:space="preserve">: 95440480723 </w:t>
      </w:r>
      <w:r w:rsidRPr="008B11F4">
        <w:t xml:space="preserve">u iznosu od </w:t>
      </w:r>
      <w:r w:rsidR="00EF482A">
        <w:t>4.500.000,00</w:t>
      </w:r>
      <w:r w:rsidR="00EF482A" w:rsidRPr="008B11F4">
        <w:t xml:space="preserve"> kn </w:t>
      </w:r>
      <w:r w:rsidRPr="008B11F4">
        <w:t>te je stekao uvjete da mu se predmetna nekretnina dosudi.</w:t>
      </w:r>
    </w:p>
    <w:p w:rsidRDefault="00EF482A" w:rsidP="00E141BC" w:rsidR="00EF482A" w:rsidRPr="008B11F4">
      <w:pPr>
        <w:ind w:firstLine="708"/>
        <w:jc w:val="both"/>
      </w:pPr>
    </w:p>
    <w:p w:rsidRDefault="00E141BC" w:rsidP="00E141BC" w:rsidR="00E141BC" w:rsidRPr="008B11F4">
      <w:pPr>
        <w:ind w:firstLine="708"/>
        <w:jc w:val="both"/>
      </w:pPr>
      <w:r w:rsidRPr="008B11F4">
        <w:t xml:space="preserve">Obavještava se kupac da je kupovninu dužan uplatiti u roku od 30 dana od dana </w:t>
      </w:r>
      <w:r w:rsidR="00C32A66">
        <w:t>pravomoćnosti rješenja o dosudi</w:t>
      </w:r>
      <w:r w:rsidRPr="008B11F4">
        <w:t>.</w:t>
      </w:r>
    </w:p>
    <w:p w:rsidRDefault="00E141BC" w:rsidP="00E141BC" w:rsidR="00E141BC">
      <w:pPr>
        <w:ind w:firstLine="708"/>
        <w:jc w:val="both"/>
      </w:pPr>
      <w:r w:rsidRPr="008B11F4">
        <w:t>Rješenje o dosudi dostavit će se sudionicima putem e-oglasne ploče suda.</w:t>
      </w:r>
    </w:p>
    <w:p w:rsidRDefault="00421814" w:rsidP="00E141BC" w:rsidR="00421814">
      <w:pPr>
        <w:ind w:firstLine="708"/>
        <w:jc w:val="both"/>
      </w:pPr>
    </w:p>
    <w:p w:rsidRDefault="00E141BC" w:rsidP="00E141BC" w:rsidR="00E141BC">
      <w:pPr>
        <w:ind w:firstLine="708"/>
        <w:jc w:val="both"/>
      </w:pPr>
      <w:r w:rsidRPr="008B11F4">
        <w:t>Kupac je zatražio pisani otpravak rješenja o dosudi.</w:t>
      </w:r>
    </w:p>
    <w:p w:rsidRDefault="00421814" w:rsidP="00E141BC" w:rsidR="00421814">
      <w:pPr>
        <w:ind w:firstLine="708"/>
        <w:jc w:val="both"/>
      </w:pPr>
    </w:p>
    <w:p w:rsidRDefault="00421814" w:rsidP="00E141BC" w:rsidR="00421814">
      <w:pPr>
        <w:ind w:firstLine="708"/>
        <w:jc w:val="both"/>
      </w:pPr>
      <w:r>
        <w:t>Pozivaju se ponuditelji koji su odustali od isticanja daljnjih ponuda da navedu broj žiro računa na koji će biti izvršen povrat uplaćenih jamčevina</w:t>
      </w:r>
    </w:p>
    <w:p w:rsidRDefault="00421814" w:rsidP="00421814" w:rsidR="00421814">
      <w:pPr>
        <w:jc w:val="both"/>
      </w:pPr>
      <w:r w:rsidRPr="008B11F4">
        <w:t xml:space="preserve">- </w:t>
      </w:r>
      <w:r>
        <w:t>BAJKMONT  d.o.o., Sesvete, Svetomatejska 12,</w:t>
      </w:r>
      <w:r w:rsidRPr="008B11F4">
        <w:t xml:space="preserve"> OIB</w:t>
      </w:r>
      <w:r>
        <w:t>: 39972098216 - navodi da se novac vrati na račun na koji je vraćen na prošloj dražbi</w:t>
      </w:r>
    </w:p>
    <w:p w:rsidRDefault="00421814" w:rsidP="00421814" w:rsidR="00421814">
      <w:pPr>
        <w:jc w:val="both"/>
      </w:pPr>
      <w:r w:rsidRPr="008B11F4">
        <w:t xml:space="preserve">- </w:t>
      </w:r>
      <w:r>
        <w:t>SIMMETAL  d.o.o., Sesvete, Svetomatejska 12,</w:t>
      </w:r>
      <w:r w:rsidRPr="008B11F4">
        <w:t xml:space="preserve"> OIB</w:t>
      </w:r>
      <w:r>
        <w:t>: 25277976964, traži povrat jamčevine na račun broj HR6624020061100667249</w:t>
      </w:r>
    </w:p>
    <w:p w:rsidRDefault="00421814" w:rsidP="00421814" w:rsidR="00421814">
      <w:pPr>
        <w:jc w:val="both"/>
      </w:pPr>
      <w:r w:rsidRPr="008B11F4">
        <w:t xml:space="preserve">- </w:t>
      </w:r>
      <w:r>
        <w:t>CAVERNASTIL  d.o.o., Zagreb, Ulica kneza Ljudevita Posavskog 32D,</w:t>
      </w:r>
      <w:r w:rsidRPr="008B11F4">
        <w:t xml:space="preserve"> OIB</w:t>
      </w:r>
      <w:r>
        <w:t>: 73560343211, navodi da se novac vrati na račun broj HR0724020061100865318</w:t>
      </w:r>
    </w:p>
    <w:p w:rsidRDefault="00421814" w:rsidP="00E141BC" w:rsidR="00421814" w:rsidRPr="008B11F4">
      <w:pPr>
        <w:ind w:firstLine="708"/>
        <w:jc w:val="both"/>
      </w:pPr>
    </w:p>
    <w:p w:rsidRDefault="00E141BC" w:rsidP="00E141BC" w:rsidR="00E141BC">
      <w:pPr>
        <w:jc w:val="both"/>
      </w:pPr>
    </w:p>
    <w:p w:rsidRDefault="00421814" w:rsidP="00E141BC" w:rsidR="00421814">
      <w:pPr>
        <w:jc w:val="both"/>
      </w:pPr>
    </w:p>
    <w:p w:rsidRDefault="00421814" w:rsidP="00E141BC" w:rsidR="00421814">
      <w:pPr>
        <w:jc w:val="both"/>
      </w:pPr>
    </w:p>
    <w:p w:rsidRDefault="00421814" w:rsidP="00E141BC" w:rsidR="00421814" w:rsidRPr="008B11F4">
      <w:pPr>
        <w:jc w:val="both"/>
      </w:pPr>
    </w:p>
    <w:p w:rsidRDefault="00E141BC" w:rsidP="00E141BC" w:rsidR="00E141BC" w:rsidRPr="008B11F4">
      <w:pPr>
        <w:ind w:firstLine="708"/>
      </w:pPr>
      <w:r w:rsidRPr="008B11F4">
        <w:lastRenderedPageBreak/>
        <w:t>Sud donosi</w:t>
      </w:r>
    </w:p>
    <w:p w:rsidRDefault="00E141BC" w:rsidP="00E141BC" w:rsidR="00E141BC" w:rsidRPr="008B11F4">
      <w:pPr>
        <w:jc w:val="center"/>
      </w:pPr>
      <w:r w:rsidRPr="008B11F4">
        <w:t>r j e š e n j e</w:t>
      </w:r>
    </w:p>
    <w:p w:rsidRDefault="00E141BC" w:rsidP="00E141BC" w:rsidR="00E141BC" w:rsidRPr="008B11F4">
      <w:pPr>
        <w:jc w:val="center"/>
      </w:pPr>
    </w:p>
    <w:p w:rsidRDefault="00E141BC" w:rsidP="00E141BC" w:rsidR="00E141BC">
      <w:pPr>
        <w:ind w:firstLine="708"/>
      </w:pPr>
      <w:r w:rsidRPr="008B11F4">
        <w:t>Današnje ročište je dovršeno.</w:t>
      </w:r>
    </w:p>
    <w:p w:rsidRDefault="00421814" w:rsidP="00E141BC" w:rsidR="00421814" w:rsidRPr="008B11F4">
      <w:pPr>
        <w:ind w:firstLine="708"/>
      </w:pPr>
    </w:p>
    <w:p w:rsidRDefault="00DD4726" w:rsidP="00DD4726" w:rsidR="00DD4726" w:rsidRPr="008B11F4">
      <w:pPr>
        <w:ind w:firstLine="708"/>
        <w:jc w:val="both"/>
      </w:pPr>
      <w:r>
        <w:t>Zapisnik se prisutnima dostavlja putem e-oglasne ploče.</w:t>
      </w:r>
    </w:p>
    <w:p w:rsidRDefault="00DD4726" w:rsidP="00E141BC" w:rsidR="00DD4726" w:rsidRPr="008B11F4">
      <w:pPr>
        <w:jc w:val="both"/>
      </w:pPr>
    </w:p>
    <w:p w:rsidRDefault="00E141BC" w:rsidP="00E141BC" w:rsidR="00E141BC" w:rsidRPr="008B11F4">
      <w:pPr>
        <w:jc w:val="center"/>
      </w:pPr>
      <w:r w:rsidRPr="008B11F4">
        <w:t xml:space="preserve">Dovršeno u </w:t>
      </w:r>
      <w:r w:rsidR="00421814">
        <w:t>11,16</w:t>
      </w:r>
      <w:r w:rsidRPr="008B11F4">
        <w:t xml:space="preserve"> sati.</w:t>
      </w:r>
    </w:p>
    <w:p w:rsidRDefault="00E141BC" w:rsidP="00E141BC" w:rsidR="00E141BC">
      <w:pPr>
        <w:jc w:val="both"/>
      </w:pPr>
    </w:p>
    <w:p w:rsidRDefault="00421814" w:rsidP="00E141BC" w:rsidR="00421814" w:rsidRPr="008B11F4">
      <w:pPr>
        <w:jc w:val="both"/>
      </w:pPr>
    </w:p>
    <w:p w:rsidRDefault="00E141BC" w:rsidP="00E141BC" w:rsidR="00E141BC" w:rsidRPr="008B11F4">
      <w:pPr>
        <w:jc w:val="center"/>
      </w:pPr>
      <w:r w:rsidRPr="008B11F4">
        <w:t>stečajni sudac</w:t>
      </w:r>
    </w:p>
    <w:p w:rsidRDefault="00E141BC" w:rsidP="00E141BC" w:rsidR="00E141BC" w:rsidRPr="008B11F4">
      <w:pPr>
        <w:jc w:val="center"/>
      </w:pPr>
    </w:p>
    <w:p w:rsidRDefault="00E141BC" w:rsidP="00E141BC" w:rsidR="00E141BC" w:rsidRPr="008B11F4">
      <w:r w:rsidRPr="008B11F4">
        <w:t>stečajni upravitelj</w:t>
      </w:r>
    </w:p>
    <w:p w:rsidRDefault="00E141BC" w:rsidP="00E141BC" w:rsidR="00E141BC" w:rsidRPr="008B11F4">
      <w:pPr>
        <w:jc w:val="center"/>
      </w:pPr>
      <w:r w:rsidRPr="008B11F4">
        <w:t>zapisničar</w:t>
      </w:r>
    </w:p>
    <w:p w:rsidRDefault="00E141BC" w:rsidP="00E141BC" w:rsidR="00E141BC" w:rsidRPr="008B11F4">
      <w:pPr>
        <w:jc w:val="center"/>
      </w:pPr>
    </w:p>
    <w:p w:rsidRDefault="00E141BC" w:rsidP="00E141BC" w:rsidR="00E141BC" w:rsidRPr="008B11F4">
      <w:pPr>
        <w:jc w:val="right"/>
      </w:pPr>
      <w:r w:rsidRPr="008B11F4">
        <w:t>vjerovnici</w:t>
      </w:r>
    </w:p>
    <w:p w:rsidRDefault="00E141BC" w:rsidP="00E141BC" w:rsidR="00E141BC" w:rsidRPr="008B11F4">
      <w:pPr>
        <w:jc w:val="center"/>
      </w:pPr>
    </w:p>
    <w:p w:rsidRDefault="00E141BC" w:rsidP="00E141BC" w:rsidR="00E141BC">
      <w:pPr>
        <w:jc w:val="center"/>
      </w:pPr>
    </w:p>
    <w:p w:rsidRDefault="00766FBB" w:rsidP="00E141BC" w:rsidR="00766FBB" w:rsidRPr="008B11F4">
      <w:pPr>
        <w:jc w:val="center"/>
      </w:pPr>
    </w:p>
    <w:p w:rsidRDefault="00E141BC" w:rsidP="00E141BC" w:rsidR="00E141BC" w:rsidRPr="008B11F4">
      <w:pPr>
        <w:jc w:val="right"/>
      </w:pPr>
      <w:r w:rsidRPr="008B11F4">
        <w:t>kupac</w:t>
      </w:r>
    </w:p>
    <w:p w:rsidRDefault="00E141BC" w:rsidP="00E141BC" w:rsidR="00E141BC" w:rsidRPr="008B11F4">
      <w:pPr>
        <w:jc w:val="right"/>
      </w:pPr>
    </w:p>
    <w:p w:rsidRDefault="00E141BC" w:rsidP="00E141BC" w:rsidR="00E141BC">
      <w:pPr>
        <w:jc w:val="right"/>
      </w:pPr>
    </w:p>
    <w:p w:rsidRDefault="00766FBB" w:rsidP="00E141BC" w:rsidR="00766FBB">
      <w:pPr>
        <w:jc w:val="right"/>
      </w:pPr>
    </w:p>
    <w:p w:rsidRDefault="00766FBB" w:rsidP="00E141BC" w:rsidR="00766FBB" w:rsidRPr="008B11F4">
      <w:pPr>
        <w:jc w:val="right"/>
      </w:pPr>
    </w:p>
    <w:p w:rsidRDefault="00E141BC" w:rsidP="00E141BC" w:rsidR="00E141BC" w:rsidRPr="008B11F4">
      <w:pPr>
        <w:jc w:val="right"/>
      </w:pPr>
      <w:r w:rsidRPr="008B11F4">
        <w:t>ponuditelj</w:t>
      </w:r>
      <w:r w:rsidR="00766FBB">
        <w:t>i</w:t>
      </w:r>
    </w:p>
    <w:p w:rsidRDefault="00E141BC" w:rsidP="00E141BC" w:rsidR="00E141BC" w:rsidRPr="008B11F4"/>
    <w:p w:rsidRDefault="00E141BC" w:rsidP="00777F52" w:rsidR="00E141BC" w:rsidRPr="008B11F4">
      <w:pPr>
        <w:jc w:val="right"/>
      </w:pPr>
    </w:p>
    <w:p w:rsidRDefault="00777F52" w:rsidP="00777F52" w:rsidR="00777F52" w:rsidRPr="008B11F4">
      <w:pPr>
        <w:jc w:val="both"/>
      </w:pPr>
      <w:r w:rsidRPr="008B11F4">
        <w:tab/>
      </w:r>
      <w:r w:rsidRPr="008B11F4">
        <w:tab/>
      </w:r>
      <w:r w:rsidRPr="008B11F4">
        <w:tab/>
      </w:r>
      <w:r w:rsidRPr="008B11F4">
        <w:tab/>
      </w:r>
      <w:r w:rsidRPr="008B11F4">
        <w:tab/>
      </w:r>
      <w:r w:rsidRPr="008B11F4">
        <w:tab/>
      </w:r>
      <w:r w:rsidRPr="008B11F4">
        <w:tab/>
      </w:r>
      <w:r w:rsidRPr="008B11F4">
        <w:tab/>
      </w:r>
      <w:r w:rsidRPr="008B11F4">
        <w:tab/>
      </w:r>
      <w:r w:rsidRPr="008B11F4">
        <w:tab/>
      </w:r>
    </w:p>
    <w:p w:rsidRDefault="00777F52" w:rsidP="00777F52" w:rsidR="00777F52" w:rsidRPr="008B11F4"/>
    <w:sectPr w:rsidSect="00112253" w:rsidR="00777F52" w:rsidRPr="008B11F4">
      <w:headerReference w:type="default" r:id="rId10"/>
      <w:pgSz w:h="16838" w:w="11906"/>
      <w:pgMar w:gutter="0" w:footer="708" w:header="708" w:left="1417" w:bottom="719" w:right="1417" w:top="71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B80" w:rsidP="00112253" w:rsidR="00587B80">
      <w:r>
        <w:separator/>
      </w:r>
    </w:p>
  </w:endnote>
  <w:endnote w:id="0" w:type="continuationSeparator">
    <w:p w:rsidRDefault="00587B80" w:rsidP="00112253" w:rsidR="00587B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B80" w:rsidP="00112253" w:rsidR="00587B80">
      <w:r>
        <w:separator/>
      </w:r>
    </w:p>
  </w:footnote>
  <w:footnote w:id="0" w:type="continuationSeparator">
    <w:p w:rsidRDefault="00587B80" w:rsidP="00112253" w:rsidR="00587B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548" w:rsidR="00280548">
    <w:pPr>
      <w:pStyle w:val="Zaglavlje"/>
      <w:jc w:val="center"/>
    </w:pPr>
    <w:r>
      <w:fldChar w:fldCharType="begin"/>
    </w:r>
    <w:r>
      <w:instrText>PAGE   \* MERGEFORMAT</w:instrText>
    </w:r>
    <w:r>
      <w:fldChar w:fldCharType="separate"/>
    </w:r>
    <w:r w:rsidR="00AD2E26">
      <w:rPr>
        <w:noProof/>
      </w:rPr>
      <w:t>9</w:t>
    </w:r>
    <w:r>
      <w:fldChar w:fldCharType="end"/>
    </w:r>
  </w:p>
  <w:p w:rsidRDefault="00280548" w:rsidR="0028054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41C20"/>
    <w:multiLevelType w:val="hybridMultilevel"/>
    <w:tmpl w:val="98768706"/>
    <w:lvl w:tplc="4E5EDD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0832C04"/>
    <w:multiLevelType w:val="hybridMultilevel"/>
    <w:tmpl w:val="995CF416"/>
    <w:lvl w:tplc="01CC29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42BF675D"/>
    <w:multiLevelType w:val="hybridMultilevel"/>
    <w:tmpl w:val="80EC54D4"/>
    <w:lvl w:tplc="F850D68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4852"/>
    <w:rsid w:val="00001AF7"/>
    <w:rsid w:val="00014578"/>
    <w:rsid w:val="00023B87"/>
    <w:rsid w:val="00033688"/>
    <w:rsid w:val="000635B7"/>
    <w:rsid w:val="00090078"/>
    <w:rsid w:val="000B4A57"/>
    <w:rsid w:val="000B548B"/>
    <w:rsid w:val="000C3DC9"/>
    <w:rsid w:val="000C6DD9"/>
    <w:rsid w:val="000D7FE6"/>
    <w:rsid w:val="000E7484"/>
    <w:rsid w:val="00112253"/>
    <w:rsid w:val="00133574"/>
    <w:rsid w:val="0014573E"/>
    <w:rsid w:val="00171413"/>
    <w:rsid w:val="001727BD"/>
    <w:rsid w:val="00197EBC"/>
    <w:rsid w:val="001A2B1C"/>
    <w:rsid w:val="001C634C"/>
    <w:rsid w:val="001D699C"/>
    <w:rsid w:val="001E79DA"/>
    <w:rsid w:val="001F1419"/>
    <w:rsid w:val="00201490"/>
    <w:rsid w:val="00204854"/>
    <w:rsid w:val="0022728A"/>
    <w:rsid w:val="002469E0"/>
    <w:rsid w:val="002530BF"/>
    <w:rsid w:val="00280548"/>
    <w:rsid w:val="002C4C97"/>
    <w:rsid w:val="002C797D"/>
    <w:rsid w:val="002D1224"/>
    <w:rsid w:val="002F7773"/>
    <w:rsid w:val="002F7BE3"/>
    <w:rsid w:val="003366A2"/>
    <w:rsid w:val="003527BA"/>
    <w:rsid w:val="00384A31"/>
    <w:rsid w:val="003A27D5"/>
    <w:rsid w:val="003B29D6"/>
    <w:rsid w:val="003B6D45"/>
    <w:rsid w:val="003D4B57"/>
    <w:rsid w:val="003E7B1B"/>
    <w:rsid w:val="004069C9"/>
    <w:rsid w:val="00407D98"/>
    <w:rsid w:val="00421814"/>
    <w:rsid w:val="00437F63"/>
    <w:rsid w:val="004558D1"/>
    <w:rsid w:val="00464FDA"/>
    <w:rsid w:val="00477A0E"/>
    <w:rsid w:val="004A1929"/>
    <w:rsid w:val="004A51C3"/>
    <w:rsid w:val="004D4C3B"/>
    <w:rsid w:val="004F505F"/>
    <w:rsid w:val="005250D1"/>
    <w:rsid w:val="005333CD"/>
    <w:rsid w:val="00585FC7"/>
    <w:rsid w:val="00587B80"/>
    <w:rsid w:val="005F6380"/>
    <w:rsid w:val="0061554B"/>
    <w:rsid w:val="00623C11"/>
    <w:rsid w:val="00652DC4"/>
    <w:rsid w:val="00657029"/>
    <w:rsid w:val="006614D2"/>
    <w:rsid w:val="00674896"/>
    <w:rsid w:val="006872CE"/>
    <w:rsid w:val="006C3838"/>
    <w:rsid w:val="006D1897"/>
    <w:rsid w:val="006D301B"/>
    <w:rsid w:val="006E1845"/>
    <w:rsid w:val="00716EF9"/>
    <w:rsid w:val="007350B1"/>
    <w:rsid w:val="00744533"/>
    <w:rsid w:val="00753D2E"/>
    <w:rsid w:val="00753F84"/>
    <w:rsid w:val="00763FB6"/>
    <w:rsid w:val="00766FBB"/>
    <w:rsid w:val="00771516"/>
    <w:rsid w:val="00777F52"/>
    <w:rsid w:val="0079400B"/>
    <w:rsid w:val="0079611E"/>
    <w:rsid w:val="007C460B"/>
    <w:rsid w:val="007C7F3B"/>
    <w:rsid w:val="007D636D"/>
    <w:rsid w:val="007E4B57"/>
    <w:rsid w:val="008002A5"/>
    <w:rsid w:val="0080553B"/>
    <w:rsid w:val="00806E22"/>
    <w:rsid w:val="00810CA2"/>
    <w:rsid w:val="00861055"/>
    <w:rsid w:val="0088132E"/>
    <w:rsid w:val="008A709C"/>
    <w:rsid w:val="008B11F4"/>
    <w:rsid w:val="008D2958"/>
    <w:rsid w:val="008E5E2C"/>
    <w:rsid w:val="008F2AA0"/>
    <w:rsid w:val="00914B99"/>
    <w:rsid w:val="00937084"/>
    <w:rsid w:val="009405B5"/>
    <w:rsid w:val="00941ABB"/>
    <w:rsid w:val="009672E9"/>
    <w:rsid w:val="00971E46"/>
    <w:rsid w:val="00973106"/>
    <w:rsid w:val="009A05F0"/>
    <w:rsid w:val="009A6103"/>
    <w:rsid w:val="009B6C50"/>
    <w:rsid w:val="009B7B85"/>
    <w:rsid w:val="009C553C"/>
    <w:rsid w:val="009D0FE2"/>
    <w:rsid w:val="009E65E3"/>
    <w:rsid w:val="00A077E8"/>
    <w:rsid w:val="00A108BA"/>
    <w:rsid w:val="00A240E2"/>
    <w:rsid w:val="00A255EC"/>
    <w:rsid w:val="00A37160"/>
    <w:rsid w:val="00A438A9"/>
    <w:rsid w:val="00A56B2D"/>
    <w:rsid w:val="00A56E9C"/>
    <w:rsid w:val="00A7605F"/>
    <w:rsid w:val="00A9175D"/>
    <w:rsid w:val="00AB3511"/>
    <w:rsid w:val="00AB7FFA"/>
    <w:rsid w:val="00AD0311"/>
    <w:rsid w:val="00AD2E26"/>
    <w:rsid w:val="00AF3F3C"/>
    <w:rsid w:val="00AF469D"/>
    <w:rsid w:val="00B01598"/>
    <w:rsid w:val="00B21853"/>
    <w:rsid w:val="00B76F75"/>
    <w:rsid w:val="00B9466E"/>
    <w:rsid w:val="00B94852"/>
    <w:rsid w:val="00BA5387"/>
    <w:rsid w:val="00BE1EF5"/>
    <w:rsid w:val="00C02C97"/>
    <w:rsid w:val="00C14796"/>
    <w:rsid w:val="00C26FE1"/>
    <w:rsid w:val="00C32A66"/>
    <w:rsid w:val="00C4295C"/>
    <w:rsid w:val="00C600B2"/>
    <w:rsid w:val="00C662E1"/>
    <w:rsid w:val="00C927AA"/>
    <w:rsid w:val="00CA0DEB"/>
    <w:rsid w:val="00CA10BB"/>
    <w:rsid w:val="00CA775D"/>
    <w:rsid w:val="00CB1746"/>
    <w:rsid w:val="00CC2F1A"/>
    <w:rsid w:val="00CE6E3A"/>
    <w:rsid w:val="00CF7E69"/>
    <w:rsid w:val="00D06A07"/>
    <w:rsid w:val="00D15E4A"/>
    <w:rsid w:val="00D32EC1"/>
    <w:rsid w:val="00D43415"/>
    <w:rsid w:val="00D46BFC"/>
    <w:rsid w:val="00D46D8C"/>
    <w:rsid w:val="00D70D10"/>
    <w:rsid w:val="00D822F3"/>
    <w:rsid w:val="00D863C6"/>
    <w:rsid w:val="00DA272D"/>
    <w:rsid w:val="00DA2BA4"/>
    <w:rsid w:val="00DD0890"/>
    <w:rsid w:val="00DD4726"/>
    <w:rsid w:val="00E115E1"/>
    <w:rsid w:val="00E141BC"/>
    <w:rsid w:val="00E15B06"/>
    <w:rsid w:val="00E439C9"/>
    <w:rsid w:val="00E44B7A"/>
    <w:rsid w:val="00E545F2"/>
    <w:rsid w:val="00E678FC"/>
    <w:rsid w:val="00E8395A"/>
    <w:rsid w:val="00E8645B"/>
    <w:rsid w:val="00EA54DA"/>
    <w:rsid w:val="00EB11FB"/>
    <w:rsid w:val="00EC6261"/>
    <w:rsid w:val="00EE0EAC"/>
    <w:rsid w:val="00EE78F4"/>
    <w:rsid w:val="00EF0ED4"/>
    <w:rsid w:val="00EF0F7A"/>
    <w:rsid w:val="00EF482A"/>
    <w:rsid w:val="00F043D3"/>
    <w:rsid w:val="00F20E58"/>
    <w:rsid w:val="00F26C93"/>
    <w:rsid w:val="00F529C5"/>
    <w:rsid w:val="00F55FFE"/>
    <w:rsid w:val="00FA6108"/>
    <w:rsid w:val="00FA6E4E"/>
    <w:rsid w:val="00FD0A9C"/>
    <w:rsid w:val="00FD342D"/>
    <w:rsid w:val="00FF0476"/>
    <w:rsid w:val="00FF25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43415"/>
    <w:rPr>
      <w:rFonts w:cs="Tahoma" w:hAnsi="Tahoma" w:ascii="Tahoma"/>
      <w:sz w:val="16"/>
      <w:szCs w:val="16"/>
    </w:rPr>
  </w:style>
  <w:style w:styleId="Zaglavlje" w:type="paragraph">
    <w:name w:val="header"/>
    <w:basedOn w:val="Normal"/>
    <w:link w:val="ZaglavljeChar"/>
    <w:uiPriority w:val="99"/>
    <w:rsid w:val="00112253"/>
    <w:pPr>
      <w:tabs>
        <w:tab w:pos="4536" w:val="center"/>
        <w:tab w:pos="9072" w:val="right"/>
      </w:tabs>
    </w:pPr>
  </w:style>
  <w:style w:customStyle="true" w:styleId="ZaglavljeChar" w:type="character">
    <w:name w:val="Zaglavlje Char"/>
    <w:link w:val="Zaglavlje"/>
    <w:uiPriority w:val="99"/>
    <w:rsid w:val="00112253"/>
    <w:rPr>
      <w:sz w:val="24"/>
      <w:szCs w:val="24"/>
    </w:rPr>
  </w:style>
  <w:style w:styleId="Podnoje" w:type="paragraph">
    <w:name w:val="footer"/>
    <w:basedOn w:val="Normal"/>
    <w:link w:val="PodnojeChar"/>
    <w:rsid w:val="00112253"/>
    <w:pPr>
      <w:tabs>
        <w:tab w:pos="4536" w:val="center"/>
        <w:tab w:pos="9072" w:val="right"/>
      </w:tabs>
    </w:pPr>
  </w:style>
  <w:style w:customStyle="true" w:styleId="PodnojeChar" w:type="character">
    <w:name w:val="Podnožje Char"/>
    <w:link w:val="Podnoje"/>
    <w:rsid w:val="00112253"/>
    <w:rPr>
      <w:sz w:val="24"/>
      <w:szCs w:val="24"/>
    </w:rPr>
  </w:style>
  <w:style w:styleId="Tekstrezerviranogmjesta" w:type="character">
    <w:name w:val="Placeholder Text"/>
    <w:basedOn w:val="Zadanifontodlomka"/>
    <w:uiPriority w:val="99"/>
    <w:semiHidden/>
    <w:rsid w:val="00AD2E26"/>
    <w:rPr>
      <w:color w:val="808080"/>
      <w:bdr w:space="0" w:sz="0" w:color="auto" w:val="none"/>
      <w:shd w:fill="auto" w:color="auto" w:val="clear"/>
    </w:rPr>
  </w:style>
  <w:style w:customStyle="true" w:styleId="eSPISCCParagraphDefaultFont" w:type="character">
    <w:name w:val="eSPIS_CC_Paragraph Default Font"/>
    <w:basedOn w:val="Zadanifontodlomka"/>
    <w:rsid w:val="00AD2E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2E26"/>
    <w:rPr>
      <w:bdr w:space="0" w:sz="0" w:color="auto" w:val="none"/>
      <w:shd w:fill="FFFFCC" w:color="auto" w:val="clear"/>
      <w:lang w:val="hr-HR"/>
    </w:rPr>
  </w:style>
  <w:style w:customStyle="true" w:styleId="PozadinaSvijetloCrvena" w:type="character">
    <w:name w:val="Pozadina_SvijetloCrvena"/>
    <w:basedOn w:val="eSPISCCParagraphDefaultFont"/>
    <w:rsid w:val="00AD2E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2E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43415"/>
    <w:rPr>
      <w:rFonts w:ascii="Tahoma" w:cs="Tahoma" w:hAnsi="Tahoma"/>
      <w:sz w:val="16"/>
      <w:szCs w:val="16"/>
    </w:rPr>
  </w:style>
  <w:style w:styleId="Zaglavlje" w:type="paragraph">
    <w:name w:val="header"/>
    <w:basedOn w:val="Normal"/>
    <w:link w:val="ZaglavljeChar"/>
    <w:uiPriority w:val="99"/>
    <w:rsid w:val="00112253"/>
    <w:pPr>
      <w:tabs>
        <w:tab w:pos="4536" w:val="center"/>
        <w:tab w:pos="9072" w:val="right"/>
      </w:tabs>
    </w:pPr>
  </w:style>
  <w:style w:customStyle="1" w:styleId="ZaglavljeChar" w:type="character">
    <w:name w:val="Zaglavlje Char"/>
    <w:link w:val="Zaglavlje"/>
    <w:uiPriority w:val="99"/>
    <w:rsid w:val="00112253"/>
    <w:rPr>
      <w:sz w:val="24"/>
      <w:szCs w:val="24"/>
    </w:rPr>
  </w:style>
  <w:style w:styleId="Podnoje" w:type="paragraph">
    <w:name w:val="footer"/>
    <w:basedOn w:val="Normal"/>
    <w:link w:val="PodnojeChar"/>
    <w:rsid w:val="00112253"/>
    <w:pPr>
      <w:tabs>
        <w:tab w:pos="4536" w:val="center"/>
        <w:tab w:pos="9072" w:val="right"/>
      </w:tabs>
    </w:pPr>
  </w:style>
  <w:style w:customStyle="1" w:styleId="PodnojeChar" w:type="character">
    <w:name w:val="Podnožje Char"/>
    <w:link w:val="Podnoje"/>
    <w:rsid w:val="00112253"/>
    <w:rPr>
      <w:sz w:val="24"/>
      <w:szCs w:val="24"/>
    </w:rPr>
  </w:style>
  <w:style w:styleId="Tekstrezerviranogmjesta" w:type="character">
    <w:name w:val="Placeholder Text"/>
    <w:basedOn w:val="Zadanifontodlomka"/>
    <w:uiPriority w:val="99"/>
    <w:semiHidden/>
    <w:rsid w:val="00AD2E26"/>
    <w:rPr>
      <w:color w:val="808080"/>
      <w:bdr w:color="auto" w:space="0" w:sz="0" w:val="none"/>
      <w:shd w:color="auto" w:fill="auto" w:val="clear"/>
    </w:rPr>
  </w:style>
  <w:style w:customStyle="1" w:styleId="eSPISCCParagraphDefaultFont" w:type="character">
    <w:name w:val="eSPIS_CC_Paragraph Default Font"/>
    <w:basedOn w:val="Zadanifontodlomka"/>
    <w:rsid w:val="00AD2E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2E26"/>
    <w:rPr>
      <w:bdr w:color="auto" w:space="0" w:sz="0" w:val="none"/>
      <w:shd w:color="auto" w:fill="FFFFCC" w:val="clear"/>
      <w:lang w:val="hr-HR"/>
    </w:rPr>
  </w:style>
  <w:style w:customStyle="1" w:styleId="PozadinaSvijetloCrvena" w:type="character">
    <w:name w:val="Pozadina_SvijetloCrvena"/>
    <w:basedOn w:val="eSPISCCParagraphDefaultFont"/>
    <w:rsid w:val="00AD2E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2E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1695270">
      <w:bodyDiv w:val="true"/>
      <w:marLeft w:val="0"/>
      <w:marRight w:val="0"/>
      <w:marTop w:val="0"/>
      <w:marBottom w:val="0"/>
      <w:divBdr>
        <w:top w:space="0" w:sz="0" w:color="auto" w:val="none"/>
        <w:left w:space="0" w:sz="0" w:color="auto" w:val="none"/>
        <w:bottom w:space="0" w:sz="0" w:color="auto" w:val="none"/>
        <w:right w:space="0" w:sz="0" w:color="auto" w:val="none"/>
      </w:divBdr>
    </w:div>
    <w:div w:id="2095085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13. ožujka 2018.</izvorni_sadrzaj>
    <derivirana_varijabla naziv="DomainObject.StvarniPocetakDatum_1">13. ožujka 2018.</derivirana_varijabla>
  </DomainObject.StvarniPocetakDatum>
  <DomainObject.StvarniZavrsetakDatum>
    <izvorni_sadrzaj>13. ožujka 2018.</izvorni_sadrzaj>
    <derivirana_varijabla naziv="DomainObject.StvarniZavrsetakDatum_1">13. ožujka 2018.</derivirana_varijabla>
  </DomainObject.StvarniZavrsetakDatum>
  <DomainObject.PlaniraniZavrsetakDatum>
    <izvorni_sadrzaj>13. ožujka 2018.</izvorni_sadrzaj>
    <derivirana_varijabla naziv="DomainObject.PlaniraniZavrsetakDatum_1">13. ožujka 2018.</derivirana_varijabla>
  </DomainObject.PlaniraniZavrsetakDatum>
  <DomainObject.PlaniraniPocetakDatum>
    <izvorni_sadrzaj>13. ožujka 2018.</izvorni_sadrzaj>
    <derivirana_varijabla naziv="DomainObject.PlaniraniPocetakDatum_1">13. ožujka 2018.</derivirana_varijabla>
  </DomainObject.PlaniraniPocetakDatum>
  <DomainObject.StvarniPocetakVrijeme>
    <izvorni_sadrzaj>10:40</izvorni_sadrzaj>
    <derivirana_varijabla naziv="DomainObject.StvarniPocetakVrijeme_1">10:40</derivirana_varijabla>
  </DomainObject.StvarniPocetakVrijeme>
  <DomainObject.StvarniZavrsetakVrijeme>
    <izvorni_sadrzaj>11:16</izvorni_sadrzaj>
    <derivirana_varijabla naziv="DomainObject.StvarniZavrsetakVrijeme_1">11:16</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ožujka 2018.</izvorni_sadrzaj>
    <derivirana_varijabla naziv="DomainObject.Zapisnik.DatumKreiranja_1">13. ožujka 2018.</derivirana_varijabla>
  </DomainObject.Zapisnik.DatumKreiranja>
  <DomainObject.Zapisnik.ImovinskaKorist>
    <izvorni_sadrzaj/>
    <derivirana_varijabla naziv="DomainObject.Zapisnik.ImovinskaKorist_1"/>
  </DomainObject.Zapisnik.ImovinskaKorist>
  <DomainObject.Zapisnik.Oznaka>
    <izvorni_sadrzaj>St-1572/2015-119</izvorni_sadrzaj>
    <derivirana_varijabla naziv="DomainObject.Zapisnik.Oznaka_1">St-1572/2015-119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 SIMmetal društvo s ograničenom odgovornošću za proizvodnju, trgovinu i projektiranje metalnih proizvoda</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 SIMmetal društvo s ograničenom odgovornošću za proizvodnju, trgovinu i projektiranje metalnih proizvoda</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 SIMmetal društvo s ograničenom odgovornošću za proizvodnju, trgovinu i projektiranje metalnih proizvoda, OIB 25277976964</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 SIMmetal društvo s ograničenom odgovornošću za proizvodnju, trgovinu i projektiranje metalnih proizvoda, OIB 25277976964</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 SIMmetal društvo s ograničenom odgovornošću za proizvodnju, trgovinu i projektiranje metalnih proizvoda, Svetomatejska 12, 10360 Sesvete</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 SIMmetal društvo s ograničenom odgovornošću za proizvodnju, trgovinu i projektiranje metalnih proizvoda, Svetomatejska 12, 10360 Sesvete</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 SIMmetal društvo s ograničenom odgovornošću za proizvodnju, trgovinu i projektiranje metalnih proizvoda, OIB 25277976964, Svetomatejska 12, 10360 Sesvete</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 SIMmetal društvo s ograničenom odgovornošću za proizvodnju, trgovinu i projektiranje metalnih proizvoda, OIB 25277976964, Svetomatejska 12, 10360 Sesvete</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Sesvete,SIMmetal društvo s ograničenom odgovornošću za proizvodnju, trgovinu i projektiranje metalnih proizvoda Svetomatejska 12,10360 Sesvete</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Sesvete,SIMmetal društvo s ograničenom odgovornošću za proizvodnju, trgovinu i projektiranje metalnih proizvoda Svetomatejska 12,10360 Sesvete</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Sesvete,SIMmetal društvo s ograničenom odgovornošću za proizvodnju, trgovinu i projektiranje metalnih proizvoda, OIB 25277976964, Svetomatejska 12,10360 Sesvete</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Sesvete,SIMmetal društvo s ograničenom odgovornošću za proizvodnju, trgovinu i projektiranje metalnih proizvoda, OIB 25277976964, Svetomatejska 12,10360 Sesvete</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usluge,SIMmetal društvo s ograničenom odgovornošću za proizvodnju, trgovinu i projektiranje metalnih proizvoda</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usluge,SIMmetal društvo s ograničenom odgovornošću za proizvodnju, trgovinu i projektiranje metalnih proizvoda</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39972098216,SIMmetal društvo s ograničenom odgovornošću za proizvodnju, trgovinu i projektiranje metalnih proizvoda, OIB 25277976964</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39972098216,SIMmetal društvo s ograničenom odgovornošću za proizvodnju, trgovinu i projektiranje metalnih proizvoda, OIB 25277976964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tem>SIMmetal društvo s ograničenom odgovornošću za proizvodnju, trgovinu i projektiranje metalnih proizvoda, Svetomatejska 12, 10360 Sesvete</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tem>SIMmetal društvo s ograničenom odgovornošću za proizvodnju, trgovinu i projektiranje metalnih proizvoda, Svetomatejska 12, 10360 Sesvete</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tem>SIMmetal društvo s ograničenom odgovornošću za proizvodnju, trgovinu i projektiranje metalnih proizvoda, OIB 25277976964, Svetomatejska 12, 10360 Sesvete</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tem>SIMmetal društvo s ograničenom odgovornošću za proizvodnju, trgovinu i projektiranje metalnih proizvoda, OIB 25277976964, Svetomatejska 12, 10360 Sesvete</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St-1572/2015-119</izvorni_sadrzaj>
    <derivirana_varijabla naziv="DomainObject.PoslovniBrojDokumenta_1">St-1572/2015-119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tem>SIMmetal društvo s ograničenom odgovornošću za proizvodnju, trgovinu i projektiranje metalnih proizvoda, OIB 25277976964, Svetomatejska 12,10360 Sesvete</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tem>SIMmetal društvo s ograničenom odgovornošću za proizvodnju, trgovinu i projektiranje metalnih proizvoda, OIB 25277976964, Svetomatejska 12,10360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tem>, OIB 25277976964</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tem>, OIB 25277976964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70565D-4D90-4E64-9F74-4A8CC0562B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2960</properties:Words>
  <properties:Characters>17079</properties:Characters>
  <properties:Lines>452</properties:Lines>
  <properties:Paragraphs>247</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Hratska</vt:lpstr>
    </vt:vector>
  </properties:TitlesOfParts>
  <properties:LinksUpToDate>false</properties:LinksUpToDate>
  <properties:CharactersWithSpaces>22322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2018-03-09T08:37:00Z</dcterms:created>
  <dc:creator>rkrsnik</dc:creator>
  <cp:lastModifiedBy>Ivana Stampf</cp:lastModifiedBy>
  <cp:lastPrinted>2018-03-13T10:16:00Z</cp:lastPrinted>
  <dcterms:modified xmlns:xsi="http://www.w3.org/2001/XMLSchema-instance" xsi:type="dcterms:W3CDTF">2018-03-13T10:20:00Z</dcterms:modified>
  <cp:revision>11</cp:revision>
  <dc:title>Republika Hratska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St-1572/2015-119 / Zapisnik - Ročište za dražbu (56 St-1572-15 zapisnik - dražba 9.docx)</vt:lpwstr>
  </prop:property>
  <prop:property name="CC_coloring" pid="4" fmtid="{D5CDD505-2E9C-101B-9397-08002B2CF9AE}">
    <vt:bool>false</vt:bool>
  </prop:property>
  <prop:property name="BrojStranica" pid="5" fmtid="{D5CDD505-2E9C-101B-9397-08002B2CF9AE}">
    <vt:i4>9</vt:i4>
  </prop:property>
</prop:Properties>
</file>