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a77f" w14:paraId="d35a77f" w:rsidRDefault="00C3206A" w:rsidP="00C3206A" w:rsidR="00C3206A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C3206A" w:rsidP="00C3206A" w:rsidR="00C3206A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2 St-192/20</w:t>
      </w:r>
      <w:r w:rsidRPr="0042050C">
        <w:t>1</w:t>
      </w:r>
      <w:r>
        <w:t>5</w:t>
      </w:r>
      <w:r w:rsidRPr="0042050C">
        <w:t>-</w:t>
      </w:r>
      <w:r>
        <w:t>58</w:t>
      </w:r>
    </w:p>
    <w:p w:rsidRDefault="00C3206A" w:rsidP="00C3206A" w:rsidR="00C3206A">
      <w:r w:rsidRPr="0047448E">
        <w:t xml:space="preserve"> TRGOVAČKI SUD U </w:t>
      </w:r>
      <w:r>
        <w:t>PAZINU</w:t>
      </w:r>
    </w:p>
    <w:p w:rsidRDefault="00C3206A" w:rsidP="00C3206A" w:rsidR="00C3206A" w:rsidRPr="00C73B3C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C3206A" w:rsidP="00C3206A" w:rsidR="00C3206A" w:rsidRPr="00C73B3C"/>
    <w:p w:rsidRDefault="00C3206A" w:rsidP="00C3206A" w:rsidR="00C3206A" w:rsidRPr="00C73B3C">
      <w:pPr>
        <w:jc w:val="center"/>
      </w:pPr>
    </w:p>
    <w:p w:rsidRDefault="00C3206A" w:rsidP="00C3206A" w:rsidR="00C3206A" w:rsidRPr="00874F1F">
      <w:pPr>
        <w:ind w:firstLine="708"/>
        <w:jc w:val="both"/>
      </w:pPr>
      <w:r w:rsidRPr="00874F1F">
        <w:t xml:space="preserve">Trgovački sud u Pazinu, po stečajnom sucu Adrijani Labinjan Skok, u stečajnom postupku nad </w:t>
      </w:r>
      <w:r w:rsidRPr="000F2D76">
        <w:t>stečajnim dužnikom SAVUDRIJA INŽENJERING d.o.o. u stečaju, Umag, Savudrija, Crveni Vrh 160, OIB: 4768950358</w:t>
      </w:r>
      <w:r w:rsidRPr="00C3206A">
        <w:t>6, 13. travnja 201</w:t>
      </w:r>
      <w:r>
        <w:t>8.</w:t>
      </w:r>
      <w:r w:rsidRPr="0042050C">
        <w:t xml:space="preserve"> donio je sljede</w:t>
      </w:r>
      <w:r w:rsidRPr="00874F1F">
        <w:t>ći</w:t>
      </w:r>
    </w:p>
    <w:p w:rsidRDefault="00C3206A" w:rsidP="00C3206A" w:rsidR="00C3206A">
      <w:pPr>
        <w:jc w:val="both"/>
      </w:pPr>
    </w:p>
    <w:p w:rsidRDefault="00C3206A" w:rsidP="00C3206A" w:rsidR="00C3206A" w:rsidRPr="00874F1F">
      <w:pPr>
        <w:jc w:val="both"/>
      </w:pPr>
    </w:p>
    <w:p w:rsidRDefault="00C3206A" w:rsidP="00C3206A" w:rsidR="00C3206A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C3206A" w:rsidP="00C3206A" w:rsidR="00C3206A">
      <w:pPr>
        <w:jc w:val="center"/>
      </w:pPr>
    </w:p>
    <w:p w:rsidRDefault="00C3206A" w:rsidP="00C3206A" w:rsidR="00C3206A" w:rsidRPr="00874F1F">
      <w:pPr>
        <w:jc w:val="center"/>
      </w:pPr>
    </w:p>
    <w:p w:rsidRDefault="00C3206A" w:rsidP="00C3206A" w:rsidR="00C3206A">
      <w:pPr>
        <w:ind w:firstLine="708"/>
        <w:jc w:val="both"/>
      </w:pPr>
      <w:r w:rsidRPr="00874F1F">
        <w:t xml:space="preserve">Skupština vjerovnika u stečajnom postupku nad </w:t>
      </w:r>
      <w:r w:rsidRPr="000F2D76">
        <w:t>stečajnim dužnikom SAVUDRIJA INŽENJERING d.o.o. u stečaju, Umag, Savudrija, Crveni Vrh 160, OIB: 47689503586</w:t>
      </w:r>
      <w:r w:rsidRPr="00874F1F">
        <w:t xml:space="preserve">, održat će se </w:t>
      </w:r>
    </w:p>
    <w:p w:rsidRDefault="00C3206A" w:rsidP="00C3206A" w:rsidR="00C3206A" w:rsidRPr="00874F1F">
      <w:pPr>
        <w:ind w:firstLine="708"/>
        <w:jc w:val="both"/>
      </w:pPr>
    </w:p>
    <w:p w:rsidRDefault="00C3206A" w:rsidP="00C3206A" w:rsidR="00C3206A" w:rsidRPr="00874F1F">
      <w:pPr>
        <w:jc w:val="both"/>
      </w:pPr>
    </w:p>
    <w:p w:rsidRDefault="00C3206A" w:rsidP="00C3206A" w:rsidR="00C3206A" w:rsidRPr="0042050C">
      <w:pPr>
        <w:jc w:val="center"/>
      </w:pPr>
      <w:r>
        <w:t>16. svibnja 2018. u 10</w:t>
      </w:r>
      <w:r w:rsidRPr="0042050C">
        <w:t>:</w:t>
      </w:r>
      <w:r>
        <w:t>0</w:t>
      </w:r>
      <w:r w:rsidRPr="0042050C">
        <w:t xml:space="preserve">0 sati, </w:t>
      </w:r>
    </w:p>
    <w:p w:rsidRDefault="00C3206A" w:rsidP="00C3206A" w:rsidR="00C3206A">
      <w:pPr>
        <w:jc w:val="center"/>
      </w:pPr>
      <w:r w:rsidRPr="00874F1F">
        <w:t xml:space="preserve">u Trgovačkom sudu u Pazinu, Pazin, </w:t>
      </w:r>
      <w:proofErr w:type="spellStart"/>
      <w:r w:rsidRPr="00874F1F">
        <w:t>Dršćevka</w:t>
      </w:r>
      <w:proofErr w:type="spellEnd"/>
      <w:r w:rsidRPr="00874F1F">
        <w:t xml:space="preserve"> 1, sudnica br. 5.</w:t>
      </w:r>
    </w:p>
    <w:p w:rsidRDefault="00C3206A" w:rsidP="00C3206A" w:rsidR="00C3206A" w:rsidRPr="00874F1F">
      <w:pPr>
        <w:jc w:val="center"/>
      </w:pPr>
    </w:p>
    <w:p w:rsidRDefault="00C3206A" w:rsidP="00C3206A" w:rsidR="00C3206A" w:rsidRPr="00874F1F">
      <w:pPr>
        <w:jc w:val="both"/>
      </w:pPr>
    </w:p>
    <w:p w:rsidRDefault="00C3206A" w:rsidP="00C3206A" w:rsidR="00C3206A" w:rsidRPr="00874F1F">
      <w:pPr>
        <w:ind w:firstLine="708"/>
        <w:jc w:val="both"/>
      </w:pPr>
      <w:r w:rsidRPr="00874F1F">
        <w:t>Dnevni red Skupštine:</w:t>
      </w:r>
    </w:p>
    <w:p w:rsidRDefault="00C3206A" w:rsidP="00C3206A" w:rsidR="00C3206A">
      <w:pPr>
        <w:ind w:firstLine="708"/>
        <w:jc w:val="both"/>
      </w:pPr>
      <w:r>
        <w:t>1. Donošenje odluke o daljnjem tijeku stečajnog postupka.</w:t>
      </w:r>
    </w:p>
    <w:p w:rsidRDefault="00C3206A" w:rsidP="00C3206A" w:rsidR="00C3206A">
      <w:pPr>
        <w:ind w:firstLine="708"/>
        <w:jc w:val="both"/>
      </w:pPr>
      <w:r>
        <w:t>2. Razno</w:t>
      </w:r>
    </w:p>
    <w:p w:rsidRDefault="00C3206A" w:rsidP="00C3206A" w:rsidR="00C3206A" w:rsidRPr="00C73B3C"/>
    <w:p w:rsidRDefault="00C3206A" w:rsidP="00C3206A" w:rsidR="00C3206A" w:rsidRPr="00C73B3C">
      <w:pPr>
        <w:ind w:firstLine="708"/>
        <w:jc w:val="both"/>
      </w:pPr>
    </w:p>
    <w:p w:rsidRDefault="00C3206A" w:rsidP="00C3206A" w:rsidR="00C3206A" w:rsidRPr="00C73B3C">
      <w:pPr>
        <w:jc w:val="center"/>
      </w:pPr>
    </w:p>
    <w:p w:rsidRDefault="00C3206A" w:rsidP="00C3206A" w:rsidR="00C3206A" w:rsidRPr="00CD0FB5">
      <w:pPr>
        <w:jc w:val="center"/>
      </w:pPr>
      <w:r>
        <w:t xml:space="preserve">U </w:t>
      </w:r>
      <w:r w:rsidRPr="00C3206A">
        <w:t>Pazinu 13. travnja 201</w:t>
      </w:r>
      <w:r w:rsidRPr="00CD0FB5">
        <w:t>8.</w:t>
      </w:r>
    </w:p>
    <w:p w:rsidRDefault="00C3206A" w:rsidP="00C3206A" w:rsidR="00C3206A" w:rsidRPr="00C73B3C">
      <w:pPr>
        <w:jc w:val="center"/>
      </w:pPr>
    </w:p>
    <w:p w:rsidRDefault="00C3206A" w:rsidP="00C3206A" w:rsidR="00C3206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 w:rsidRPr="00C73B3C">
        <w:tab/>
        <w:t xml:space="preserve"> </w:t>
      </w:r>
      <w:r>
        <w:t>Sutkinja</w:t>
      </w:r>
    </w:p>
    <w:p w:rsidRDefault="00C3206A" w:rsidP="00C3206A" w:rsidR="00C3206A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   Adrijana Labinjan Skok, v.r.</w:t>
      </w:r>
    </w:p>
    <w:p w:rsidRDefault="00C3206A" w:rsidP="00C3206A" w:rsidR="00C3206A">
      <w:pPr>
        <w:jc w:val="both"/>
      </w:pPr>
    </w:p>
    <w:p w:rsidRDefault="00C3206A" w:rsidP="00C3206A" w:rsidR="00C3206A" w:rsidRPr="00C73B3C">
      <w:pPr>
        <w:jc w:val="both"/>
      </w:pPr>
    </w:p>
    <w:p w:rsidRDefault="00C3206A" w:rsidP="00C3206A" w:rsidR="00C3206A">
      <w:pPr>
        <w:ind w:firstLine="708"/>
        <w:jc w:val="both"/>
      </w:pPr>
    </w:p>
    <w:p w:rsidRDefault="00C3206A" w:rsidP="00C3206A" w:rsidR="00C3206A" w:rsidRPr="00C73B3C">
      <w:pPr>
        <w:jc w:val="both"/>
      </w:pPr>
      <w:r w:rsidRPr="00C73B3C">
        <w:t>UPUTA O PRAVNOM LIJEKU</w:t>
      </w:r>
      <w:r>
        <w:t>:</w:t>
      </w:r>
    </w:p>
    <w:p w:rsidRDefault="00C3206A" w:rsidP="00C3206A" w:rsidR="00C3206A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C3206A" w:rsidP="00C3206A" w:rsidR="00C3206A" w:rsidRPr="00C73B3C">
      <w:pPr>
        <w:jc w:val="both"/>
      </w:pPr>
    </w:p>
    <w:p w:rsidRDefault="00C3206A" w:rsidP="00C3206A" w:rsidR="00C3206A" w:rsidRPr="008D5755">
      <w:pPr>
        <w:jc w:val="both"/>
      </w:pPr>
      <w:r w:rsidRPr="008D5755">
        <w:t>DNA:</w:t>
      </w:r>
    </w:p>
    <w:p w:rsidRDefault="00C3206A" w:rsidP="00C3206A" w:rsidR="00C3206A">
      <w:r w:rsidRPr="008D5755">
        <w:t>- e-oglasna ploča suda</w:t>
      </w:r>
      <w:r>
        <w:t xml:space="preserve"> 8 dana</w:t>
      </w:r>
    </w:p>
    <w:p w:rsidRDefault="00C3206A" w:rsidR="00500701">
      <w:r>
        <w:t xml:space="preserve">- </w:t>
      </w:r>
      <w:r w:rsidRPr="00092887">
        <w:t>stečajnom upravitelju</w:t>
      </w:r>
      <w:r>
        <w:t xml:space="preserve"> </w:t>
      </w:r>
      <w:r w:rsidRPr="00F278A4">
        <w:t>Boris</w:t>
      </w:r>
      <w:r>
        <w:t>u</w:t>
      </w:r>
      <w:r w:rsidRPr="00F278A4">
        <w:t xml:space="preserve"> </w:t>
      </w:r>
      <w:proofErr w:type="spellStart"/>
      <w:r w:rsidRPr="00F278A4">
        <w:t>Zadković</w:t>
      </w:r>
      <w:r>
        <w:t>u</w:t>
      </w:r>
      <w:proofErr w:type="spellEnd"/>
      <w:r w:rsidRPr="00F278A4">
        <w:t xml:space="preserve"> iz Buzeta, Sportska 2</w:t>
      </w:r>
    </w:p>
    <w:sectPr w:rsidSect="00B9075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4C2" w:rsidR="00000000">
      <w:r>
        <w:separator/>
      </w:r>
    </w:p>
  </w:endnote>
  <w:endnote w:id="0" w:type="continuationSeparator">
    <w:p w:rsidRDefault="006B04C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A51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04C2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4C2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6B04C2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4C2" w:rsidR="00000000">
      <w:r>
        <w:separator/>
      </w:r>
    </w:p>
  </w:footnote>
  <w:footnote w:id="0" w:type="continuationSeparator">
    <w:p w:rsidRDefault="006B04C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1A51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04C2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4C2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206A"/>
    <w:rsid w:val="00554328"/>
    <w:rsid w:val="00621A51"/>
    <w:rsid w:val="006B04C2"/>
    <w:rsid w:val="00985388"/>
    <w:rsid w:val="00C3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206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32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3206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206A"/>
  </w:style>
  <w:style w:styleId="Zaglavlje" w:type="paragraph">
    <w:name w:val="header"/>
    <w:basedOn w:val="Normal"/>
    <w:link w:val="ZaglavljeChar"/>
    <w:rsid w:val="00C320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206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0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20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4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4C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4C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4C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4C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206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32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3206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206A"/>
  </w:style>
  <w:style w:styleId="Zaglavlje" w:type="paragraph">
    <w:name w:val="header"/>
    <w:basedOn w:val="Normal"/>
    <w:link w:val="ZaglavljeChar"/>
    <w:rsid w:val="00C320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206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20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20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04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4C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4C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4C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4C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</izvorni_sadrzaj>
    <derivirana_varijabla naziv="DomainObject.Predmet.SudioniciListNazivOIB_1">
      <item>, OIB 52634238587</item>
      <item>, OIB 47689503586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149</properties:Words>
  <properties:Characters>806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2018-04-13T07:27:00Z</dcterms:created>
  <dc:creator>Jasmina Matika</dc:creator>
  <cp:lastModifiedBy>Jasmina Matika</cp:lastModifiedBy>
  <dcterms:modified xmlns:xsi="http://www.w3.org/2001/XMLSchema-instance" xsi:type="dcterms:W3CDTF">2018-04-13T07:33:00Z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(St-192-15 -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