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1c06" w14:paraId="6561c06" w:rsidRDefault="002855F2" w:rsidR="002855F2" w:rsidRPr="001F4B4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83073" w:rsidP="00505C7F" w:rsidR="00E83073" w:rsidRPr="001F4B4D"/>
    <w:p w:rsidRDefault="001D3413" w:rsidP="00505C7F" w:rsidR="001D3413" w:rsidRPr="001F4B4D">
      <w:r w:rsidRPr="001F4B4D">
        <w:t>REPUBLIKA HRVATSKA</w:t>
      </w:r>
    </w:p>
    <w:p w:rsidRDefault="001D3413" w:rsidP="00505C7F" w:rsidR="00951BC4" w:rsidRPr="001F4B4D">
      <w:r w:rsidRPr="001F4B4D">
        <w:t>TRGOVAČKI SUD U ZAGREBU</w:t>
      </w:r>
    </w:p>
    <w:p w:rsidRDefault="00AE105D" w:rsidP="00505C7F" w:rsidR="00493770" w:rsidRPr="001F4B4D">
      <w:r w:rsidRPr="001F4B4D">
        <w:t>Zagreb</w:t>
      </w:r>
      <w:r w:rsidR="00951BC4" w:rsidRPr="001F4B4D">
        <w:t xml:space="preserve">, </w:t>
      </w:r>
      <w:proofErr w:type="spellStart"/>
      <w:r w:rsidRPr="001F4B4D">
        <w:t>Amruševa</w:t>
      </w:r>
      <w:proofErr w:type="spellEnd"/>
      <w:r w:rsidRPr="001F4B4D">
        <w:t xml:space="preserve"> 2/II</w:t>
      </w:r>
      <w:r w:rsidR="000270AF" w:rsidRPr="001F4B4D">
        <w:tab/>
      </w:r>
      <w:r w:rsidR="000270AF" w:rsidRPr="001F4B4D">
        <w:tab/>
      </w:r>
      <w:r w:rsidR="000270AF" w:rsidRPr="001F4B4D">
        <w:tab/>
      </w:r>
      <w:r w:rsidR="000270AF" w:rsidRPr="001F4B4D">
        <w:tab/>
      </w:r>
      <w:r w:rsidR="000270AF" w:rsidRPr="001F4B4D">
        <w:tab/>
      </w:r>
      <w:r w:rsidR="000270AF" w:rsidRPr="001F4B4D">
        <w:tab/>
      </w:r>
      <w:r w:rsidR="000270AF" w:rsidRPr="001F4B4D">
        <w:tab/>
        <w:t xml:space="preserve">          </w:t>
      </w:r>
      <w:r w:rsidR="007D3AAF" w:rsidRPr="001F4B4D">
        <w:t xml:space="preserve"> </w:t>
      </w:r>
      <w:r w:rsidR="000E4D2D" w:rsidRPr="001F4B4D">
        <w:tab/>
      </w:r>
      <w:r w:rsidR="000E4D2D" w:rsidRPr="001F4B4D">
        <w:tab/>
      </w:r>
      <w:r w:rsidR="000E4D2D" w:rsidRPr="001F4B4D">
        <w:tab/>
      </w:r>
      <w:r w:rsidR="000E4D2D" w:rsidRPr="001F4B4D">
        <w:tab/>
      </w:r>
      <w:r w:rsidR="000E4D2D" w:rsidRPr="001F4B4D">
        <w:tab/>
      </w:r>
      <w:r w:rsidR="000E4D2D" w:rsidRPr="001F4B4D">
        <w:tab/>
      </w:r>
    </w:p>
    <w:p w:rsidRDefault="00B2341A" w:rsidP="00B2341A" w:rsidR="004A1997" w:rsidRPr="001F4B4D">
      <w:pPr>
        <w:jc w:val="center"/>
      </w:pPr>
      <w:r w:rsidRPr="001F4B4D">
        <w:t>R E P U B L I K A   H R V A T S K A</w:t>
      </w:r>
    </w:p>
    <w:p w:rsidRDefault="00EA0859" w:rsidP="007D3AAF" w:rsidR="00EA0859" w:rsidRPr="001F4B4D">
      <w:pPr>
        <w:jc w:val="center"/>
      </w:pPr>
    </w:p>
    <w:p w:rsidRDefault="00BA13DE" w:rsidP="007D3AAF" w:rsidR="004A1997" w:rsidRPr="001F4B4D">
      <w:pPr>
        <w:jc w:val="center"/>
      </w:pPr>
      <w:r w:rsidRPr="001F4B4D">
        <w:t>R J E Š E NJ E</w:t>
      </w:r>
    </w:p>
    <w:p w:rsidRDefault="007D3AAF" w:rsidP="007D3AAF" w:rsidR="007D3AAF" w:rsidRPr="00771FC6">
      <w:pPr>
        <w:jc w:val="center"/>
        <w:rPr>
          <w:b/>
        </w:rPr>
      </w:pPr>
    </w:p>
    <w:p w:rsidRDefault="0046244A" w:rsidP="00E83073" w:rsidR="00E83073" w:rsidRPr="00771FC6">
      <w:pPr>
        <w:ind w:firstLine="708"/>
        <w:jc w:val="both"/>
      </w:pPr>
      <w:r w:rsidRPr="0046244A">
        <w:rPr>
          <w:lang w:val="pt-BR"/>
        </w:rPr>
        <w:t>Trgovački sud u Zagrebu, po sucu Gordanu Zubaku, u stečajnom p</w:t>
      </w:r>
      <w:r w:rsidR="00684582">
        <w:rPr>
          <w:lang w:val="pt-BR"/>
        </w:rPr>
        <w:t>ostupku</w:t>
      </w:r>
      <w:r w:rsidRPr="0046244A">
        <w:rPr>
          <w:lang w:val="pt-BR"/>
        </w:rPr>
        <w:t xml:space="preserve"> nad stečajnim dužnikom </w:t>
      </w:r>
      <w:r w:rsidR="007D718B" w:rsidRPr="007D718B">
        <w:rPr>
          <w:bCs/>
          <w:lang w:val="pt-BR"/>
        </w:rPr>
        <w:t xml:space="preserve">ALUS PLUS d.o.o. u stečaju, Zagreb, Jurja Ves 8, </w:t>
      </w:r>
      <w:r w:rsidR="007D718B" w:rsidRPr="007D718B">
        <w:rPr>
          <w:bCs/>
        </w:rPr>
        <w:t>OIB: 48573279818</w:t>
      </w:r>
      <w:r>
        <w:t>,</w:t>
      </w:r>
      <w:r w:rsidR="00B2341A" w:rsidRPr="00771FC6">
        <w:br/>
      </w:r>
      <w:r w:rsidR="00557272">
        <w:t>17</w:t>
      </w:r>
      <w:r w:rsidR="001F4B4D">
        <w:t>. svibnja 2017</w:t>
      </w:r>
      <w:r w:rsidR="00E83073" w:rsidRPr="00771FC6">
        <w:t>.,</w:t>
      </w:r>
    </w:p>
    <w:p w:rsidRDefault="000029DC" w:rsidP="00E83073" w:rsidR="000029DC" w:rsidRPr="00771FC6"/>
    <w:p w:rsidRDefault="00BA13DE" w:rsidP="00BA13DE" w:rsidR="00951BC4" w:rsidRPr="001F4B4D">
      <w:pPr>
        <w:jc w:val="center"/>
      </w:pPr>
      <w:r w:rsidRPr="001F4B4D">
        <w:t>r i j e š i o    j e</w:t>
      </w:r>
    </w:p>
    <w:p w:rsidRDefault="00BA13DE" w:rsidP="00E863A7" w:rsidR="00BA13DE" w:rsidRPr="00771FC6"/>
    <w:p w:rsidRDefault="000029DC" w:rsidP="00771FC6" w:rsidR="007D718B">
      <w:pPr>
        <w:ind w:firstLine="708"/>
        <w:jc w:val="both"/>
      </w:pPr>
      <w:r w:rsidRPr="00771FC6">
        <w:t xml:space="preserve">I. </w:t>
      </w:r>
      <w:r w:rsidR="00516825" w:rsidRPr="00771FC6">
        <w:t xml:space="preserve">Iz </w:t>
      </w:r>
      <w:proofErr w:type="spellStart"/>
      <w:r w:rsidR="00516825" w:rsidRPr="00771FC6">
        <w:t>kupovnine</w:t>
      </w:r>
      <w:proofErr w:type="spellEnd"/>
      <w:r w:rsidR="006D5A0C" w:rsidRPr="00771FC6">
        <w:t xml:space="preserve"> ostvarene prodajom</w:t>
      </w:r>
      <w:r w:rsidR="007D718B">
        <w:t xml:space="preserve"> nekretnine</w:t>
      </w:r>
      <w:r w:rsidR="006D5A0C" w:rsidRPr="00771FC6">
        <w:t xml:space="preserve"> </w:t>
      </w:r>
      <w:r w:rsidR="007D718B" w:rsidRPr="007D718B">
        <w:rPr>
          <w:bCs/>
        </w:rPr>
        <w:t xml:space="preserve">upisane u zemljišnim knjigama Općinskog građanskog suda u Zagrebu i to u </w:t>
      </w:r>
      <w:proofErr w:type="spellStart"/>
      <w:r w:rsidR="001F4B4D" w:rsidRPr="001F4B4D">
        <w:rPr>
          <w:bCs/>
          <w:lang w:val="en-GB"/>
        </w:rPr>
        <w:t>zk.ul</w:t>
      </w:r>
      <w:proofErr w:type="spellEnd"/>
      <w:r w:rsidR="001F4B4D" w:rsidRPr="001F4B4D">
        <w:rPr>
          <w:bCs/>
          <w:lang w:val="en-GB"/>
        </w:rPr>
        <w:t xml:space="preserve">. 73317, </w:t>
      </w:r>
      <w:proofErr w:type="spellStart"/>
      <w:r w:rsidR="001F4B4D" w:rsidRPr="001F4B4D">
        <w:rPr>
          <w:bCs/>
          <w:lang w:val="en-GB"/>
        </w:rPr>
        <w:t>poduložak</w:t>
      </w:r>
      <w:proofErr w:type="spellEnd"/>
      <w:r w:rsidR="001F4B4D" w:rsidRPr="001F4B4D">
        <w:rPr>
          <w:bCs/>
          <w:lang w:val="en-GB"/>
        </w:rPr>
        <w:t xml:space="preserve"> 1, </w:t>
      </w:r>
      <w:proofErr w:type="spellStart"/>
      <w:proofErr w:type="gramStart"/>
      <w:r w:rsidR="001F4B4D" w:rsidRPr="001F4B4D">
        <w:rPr>
          <w:bCs/>
          <w:lang w:val="en-GB"/>
        </w:rPr>
        <w:t>ko</w:t>
      </w:r>
      <w:proofErr w:type="spellEnd"/>
      <w:proofErr w:type="gram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Šestine</w:t>
      </w:r>
      <w:proofErr w:type="spellEnd"/>
      <w:r w:rsidR="001F4B4D" w:rsidRPr="001F4B4D">
        <w:rPr>
          <w:bCs/>
          <w:lang w:val="en-GB"/>
        </w:rPr>
        <w:t xml:space="preserve">, zk.č.br. 1751/4, u </w:t>
      </w:r>
      <w:proofErr w:type="spellStart"/>
      <w:r w:rsidR="001F4B4D" w:rsidRPr="001F4B4D">
        <w:rPr>
          <w:bCs/>
          <w:lang w:val="en-GB"/>
        </w:rPr>
        <w:t>stambenoj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zgradi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tlocrtne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161 </w:t>
      </w:r>
      <w:proofErr w:type="spellStart"/>
      <w:r w:rsidR="001F4B4D" w:rsidRPr="001F4B4D">
        <w:rPr>
          <w:bCs/>
          <w:lang w:val="en-GB"/>
        </w:rPr>
        <w:t>čm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i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dvorište</w:t>
      </w:r>
      <w:proofErr w:type="spellEnd"/>
      <w:r w:rsidR="001F4B4D" w:rsidRPr="001F4B4D">
        <w:rPr>
          <w:bCs/>
          <w:lang w:val="en-GB"/>
        </w:rPr>
        <w:t xml:space="preserve"> u </w:t>
      </w:r>
      <w:proofErr w:type="spellStart"/>
      <w:r w:rsidR="001F4B4D" w:rsidRPr="001F4B4D">
        <w:rPr>
          <w:bCs/>
          <w:lang w:val="en-GB"/>
        </w:rPr>
        <w:t>Zagrebu</w:t>
      </w:r>
      <w:proofErr w:type="spellEnd"/>
      <w:r w:rsidR="001F4B4D" w:rsidRPr="001F4B4D">
        <w:rPr>
          <w:bCs/>
          <w:lang w:val="en-GB"/>
        </w:rPr>
        <w:t xml:space="preserve">, </w:t>
      </w:r>
      <w:proofErr w:type="spellStart"/>
      <w:r w:rsidR="001F4B4D" w:rsidRPr="001F4B4D">
        <w:rPr>
          <w:bCs/>
          <w:lang w:val="en-GB"/>
        </w:rPr>
        <w:t>Šipki</w:t>
      </w:r>
      <w:proofErr w:type="spellEnd"/>
      <w:r w:rsidR="001F4B4D" w:rsidRPr="001F4B4D">
        <w:rPr>
          <w:bCs/>
          <w:lang w:val="en-GB"/>
        </w:rPr>
        <w:t xml:space="preserve"> br. 2/A, </w:t>
      </w:r>
      <w:proofErr w:type="spellStart"/>
      <w:r w:rsidR="001F4B4D" w:rsidRPr="001F4B4D">
        <w:rPr>
          <w:bCs/>
          <w:lang w:val="en-GB"/>
        </w:rPr>
        <w:t>ukupne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600m2, 1 </w:t>
      </w:r>
      <w:proofErr w:type="spellStart"/>
      <w:r w:rsidR="001F4B4D" w:rsidRPr="001F4B4D">
        <w:rPr>
          <w:bCs/>
          <w:lang w:val="en-GB"/>
        </w:rPr>
        <w:t>etaža</w:t>
      </w:r>
      <w:proofErr w:type="spellEnd"/>
      <w:r w:rsidR="001F4B4D" w:rsidRPr="001F4B4D">
        <w:rPr>
          <w:bCs/>
          <w:lang w:val="en-GB"/>
        </w:rPr>
        <w:t xml:space="preserve"> 245/10000, </w:t>
      </w:r>
      <w:proofErr w:type="spellStart"/>
      <w:r w:rsidR="001F4B4D" w:rsidRPr="001F4B4D">
        <w:rPr>
          <w:bCs/>
          <w:lang w:val="en-GB"/>
        </w:rPr>
        <w:t>garaža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oznake</w:t>
      </w:r>
      <w:proofErr w:type="spellEnd"/>
      <w:r w:rsidR="001F4B4D" w:rsidRPr="001F4B4D">
        <w:rPr>
          <w:bCs/>
          <w:lang w:val="en-GB"/>
        </w:rPr>
        <w:t xml:space="preserve"> G1 u </w:t>
      </w:r>
      <w:proofErr w:type="spellStart"/>
      <w:r w:rsidR="001F4B4D" w:rsidRPr="001F4B4D">
        <w:rPr>
          <w:bCs/>
          <w:lang w:val="en-GB"/>
        </w:rPr>
        <w:t>podrumu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građevine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neto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korisne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14,86 </w:t>
      </w:r>
      <w:proofErr w:type="spellStart"/>
      <w:r w:rsidR="001F4B4D" w:rsidRPr="001F4B4D">
        <w:rPr>
          <w:bCs/>
          <w:lang w:val="en-GB"/>
        </w:rPr>
        <w:t>čm</w:t>
      </w:r>
      <w:proofErr w:type="spellEnd"/>
      <w:r w:rsidR="001F4B4D" w:rsidRPr="001F4B4D">
        <w:rPr>
          <w:bCs/>
          <w:lang w:val="en-GB"/>
        </w:rPr>
        <w:t xml:space="preserve">, u </w:t>
      </w:r>
      <w:proofErr w:type="spellStart"/>
      <w:r w:rsidR="001F4B4D" w:rsidRPr="001F4B4D">
        <w:rPr>
          <w:bCs/>
          <w:lang w:val="en-GB"/>
        </w:rPr>
        <w:t>planu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posebnih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dijelova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zgrade</w:t>
      </w:r>
      <w:proofErr w:type="spellEnd"/>
      <w:r w:rsidR="001F4B4D" w:rsidRPr="001F4B4D">
        <w:rPr>
          <w:bCs/>
          <w:lang w:val="en-GB"/>
        </w:rPr>
        <w:t xml:space="preserve">  </w:t>
      </w:r>
      <w:proofErr w:type="spellStart"/>
      <w:r w:rsidR="001F4B4D" w:rsidRPr="001F4B4D">
        <w:rPr>
          <w:bCs/>
          <w:lang w:val="en-GB"/>
        </w:rPr>
        <w:t>označena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ljubičastom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bojom</w:t>
      </w:r>
      <w:proofErr w:type="spellEnd"/>
      <w:r w:rsidR="00CF4068" w:rsidRPr="00771FC6">
        <w:t xml:space="preserve">, </w:t>
      </w:r>
      <w:r w:rsidRPr="00771FC6">
        <w:t>namiruju se</w:t>
      </w:r>
      <w:r w:rsidR="007D718B">
        <w:t xml:space="preserve">: </w:t>
      </w:r>
    </w:p>
    <w:p w:rsidRDefault="007D718B" w:rsidP="007D718B" w:rsidR="007D718B">
      <w:pPr>
        <w:ind w:firstLine="708"/>
        <w:jc w:val="both"/>
      </w:pPr>
      <w:r>
        <w:t>1.</w:t>
      </w:r>
      <w:r w:rsidR="000029DC" w:rsidRPr="00771FC6">
        <w:t xml:space="preserve"> troškovi stečajnog postupka u iznosu od</w:t>
      </w:r>
      <w:r w:rsidR="000029DC" w:rsidRPr="00771FC6">
        <w:rPr>
          <w:b/>
        </w:rPr>
        <w:t xml:space="preserve"> </w:t>
      </w:r>
      <w:r w:rsidR="001F4B4D">
        <w:rPr>
          <w:bCs/>
        </w:rPr>
        <w:t>4.358,21</w:t>
      </w:r>
      <w:r>
        <w:rPr>
          <w:bCs/>
        </w:rPr>
        <w:t xml:space="preserve"> </w:t>
      </w:r>
      <w:r w:rsidR="00346566" w:rsidRPr="00346566">
        <w:rPr>
          <w:bCs/>
        </w:rPr>
        <w:t>kn</w:t>
      </w:r>
      <w:r>
        <w:t>,</w:t>
      </w:r>
      <w:r w:rsidR="006D5A0C" w:rsidRPr="00771FC6">
        <w:rPr>
          <w:b/>
        </w:rPr>
        <w:t xml:space="preserve"> </w:t>
      </w:r>
    </w:p>
    <w:p w:rsidRDefault="007D718B" w:rsidP="007D718B" w:rsidR="000029DC">
      <w:pPr>
        <w:ind w:firstLine="708"/>
        <w:jc w:val="both"/>
      </w:pPr>
      <w:r>
        <w:t>2.</w:t>
      </w:r>
      <w:r w:rsidR="00E22440" w:rsidRPr="00771FC6">
        <w:t xml:space="preserve"> </w:t>
      </w:r>
      <w:proofErr w:type="spellStart"/>
      <w:r>
        <w:t>r</w:t>
      </w:r>
      <w:r w:rsidR="000029DC" w:rsidRPr="00771FC6">
        <w:t>azlučni</w:t>
      </w:r>
      <w:proofErr w:type="spellEnd"/>
      <w:r w:rsidR="000029DC" w:rsidRPr="00771FC6">
        <w:t xml:space="preserve"> vjerovnik </w:t>
      </w:r>
      <w:proofErr w:type="spellStart"/>
      <w:r>
        <w:t>Sberbank</w:t>
      </w:r>
      <w:proofErr w:type="spellEnd"/>
      <w:r>
        <w:t xml:space="preserve"> d.d., Zagreb</w:t>
      </w:r>
      <w:r w:rsidR="00B2341A" w:rsidRPr="00771FC6">
        <w:t>,</w:t>
      </w:r>
      <w:r>
        <w:t xml:space="preserve"> u</w:t>
      </w:r>
      <w:r w:rsidR="000029DC" w:rsidRPr="00771FC6">
        <w:t xml:space="preserve"> iznos</w:t>
      </w:r>
      <w:r>
        <w:t>u</w:t>
      </w:r>
      <w:r w:rsidR="000029DC" w:rsidRPr="00771FC6">
        <w:t xml:space="preserve"> od </w:t>
      </w:r>
      <w:r w:rsidR="001F4B4D">
        <w:rPr>
          <w:bCs/>
        </w:rPr>
        <w:t>7.747,93</w:t>
      </w:r>
      <w:r>
        <w:rPr>
          <w:bCs/>
        </w:rPr>
        <w:t xml:space="preserve"> </w:t>
      </w:r>
      <w:r w:rsidR="00346566" w:rsidRPr="00346566">
        <w:rPr>
          <w:bCs/>
        </w:rPr>
        <w:t>kn</w:t>
      </w:r>
      <w:r w:rsidR="000029DC" w:rsidRPr="00771FC6">
        <w:t>.</w:t>
      </w:r>
    </w:p>
    <w:p w:rsidRDefault="007D718B" w:rsidP="007D718B" w:rsidR="007D718B">
      <w:pPr>
        <w:ind w:firstLine="708"/>
        <w:jc w:val="both"/>
      </w:pPr>
    </w:p>
    <w:p w:rsidRDefault="007D718B" w:rsidP="007D718B" w:rsidR="007D718B">
      <w:pPr>
        <w:ind w:firstLine="708"/>
        <w:jc w:val="both"/>
        <w:rPr>
          <w:bCs/>
        </w:rPr>
      </w:pPr>
      <w:r>
        <w:t xml:space="preserve">II. </w:t>
      </w:r>
      <w:r w:rsidRPr="007D718B">
        <w:t xml:space="preserve">Iz </w:t>
      </w:r>
      <w:proofErr w:type="spellStart"/>
      <w:r w:rsidRPr="007D718B">
        <w:t>kupovnine</w:t>
      </w:r>
      <w:proofErr w:type="spellEnd"/>
      <w:r w:rsidRPr="007D718B">
        <w:t xml:space="preserve"> ostvarene prodajom</w:t>
      </w:r>
      <w:r>
        <w:t xml:space="preserve"> </w:t>
      </w:r>
      <w:r w:rsidRPr="007D718B">
        <w:rPr>
          <w:bCs/>
        </w:rPr>
        <w:t xml:space="preserve">nekretnine upisane u zemljišnim knjigama Općinskog građanskog suda u Zagrebu i to u </w:t>
      </w:r>
      <w:proofErr w:type="spellStart"/>
      <w:r w:rsidR="001F4B4D" w:rsidRPr="001F4B4D">
        <w:rPr>
          <w:bCs/>
          <w:lang w:val="en-GB"/>
        </w:rPr>
        <w:t>zk.ul</w:t>
      </w:r>
      <w:proofErr w:type="spellEnd"/>
      <w:r w:rsidR="001F4B4D" w:rsidRPr="001F4B4D">
        <w:rPr>
          <w:bCs/>
          <w:lang w:val="en-GB"/>
        </w:rPr>
        <w:t xml:space="preserve">. </w:t>
      </w:r>
      <w:proofErr w:type="gramStart"/>
      <w:r w:rsidR="001F4B4D" w:rsidRPr="001F4B4D">
        <w:rPr>
          <w:bCs/>
          <w:lang w:val="en-GB"/>
        </w:rPr>
        <w:t xml:space="preserve">73317, </w:t>
      </w:r>
      <w:proofErr w:type="spellStart"/>
      <w:r w:rsidR="001F4B4D" w:rsidRPr="001F4B4D">
        <w:rPr>
          <w:bCs/>
          <w:lang w:val="en-GB"/>
        </w:rPr>
        <w:t>poduložak</w:t>
      </w:r>
      <w:proofErr w:type="spellEnd"/>
      <w:r w:rsidR="001F4B4D" w:rsidRPr="001F4B4D">
        <w:rPr>
          <w:bCs/>
          <w:lang w:val="en-GB"/>
        </w:rPr>
        <w:t xml:space="preserve"> 2, k. o. </w:t>
      </w:r>
      <w:proofErr w:type="spellStart"/>
      <w:r w:rsidR="001F4B4D" w:rsidRPr="001F4B4D">
        <w:rPr>
          <w:bCs/>
          <w:lang w:val="en-GB"/>
        </w:rPr>
        <w:t>Šestine</w:t>
      </w:r>
      <w:proofErr w:type="spellEnd"/>
      <w:r w:rsidR="001F4B4D" w:rsidRPr="001F4B4D">
        <w:rPr>
          <w:bCs/>
          <w:lang w:val="en-GB"/>
        </w:rPr>
        <w:t>, zk.č.br.</w:t>
      </w:r>
      <w:proofErr w:type="gramEnd"/>
      <w:r w:rsidR="001F4B4D" w:rsidRPr="001F4B4D">
        <w:rPr>
          <w:bCs/>
          <w:lang w:val="en-GB"/>
        </w:rPr>
        <w:t xml:space="preserve"> 1751/4, u </w:t>
      </w:r>
      <w:proofErr w:type="spellStart"/>
      <w:r w:rsidR="001F4B4D" w:rsidRPr="001F4B4D">
        <w:rPr>
          <w:bCs/>
          <w:lang w:val="en-GB"/>
        </w:rPr>
        <w:t>stambenoj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zgradi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tlocrtne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161 </w:t>
      </w:r>
      <w:proofErr w:type="spellStart"/>
      <w:r w:rsidR="001F4B4D" w:rsidRPr="001F4B4D">
        <w:rPr>
          <w:bCs/>
          <w:lang w:val="en-GB"/>
        </w:rPr>
        <w:t>čm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i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dvorište</w:t>
      </w:r>
      <w:proofErr w:type="spellEnd"/>
      <w:r w:rsidR="001F4B4D" w:rsidRPr="001F4B4D">
        <w:rPr>
          <w:bCs/>
          <w:lang w:val="en-GB"/>
        </w:rPr>
        <w:t xml:space="preserve"> u </w:t>
      </w:r>
      <w:proofErr w:type="spellStart"/>
      <w:r w:rsidR="001F4B4D" w:rsidRPr="001F4B4D">
        <w:rPr>
          <w:bCs/>
          <w:lang w:val="en-GB"/>
        </w:rPr>
        <w:t>Zagrebu</w:t>
      </w:r>
      <w:proofErr w:type="spellEnd"/>
      <w:r w:rsidR="001F4B4D" w:rsidRPr="001F4B4D">
        <w:rPr>
          <w:bCs/>
          <w:lang w:val="en-GB"/>
        </w:rPr>
        <w:t xml:space="preserve">, </w:t>
      </w:r>
      <w:proofErr w:type="spellStart"/>
      <w:r w:rsidR="001F4B4D" w:rsidRPr="001F4B4D">
        <w:rPr>
          <w:bCs/>
          <w:lang w:val="en-GB"/>
        </w:rPr>
        <w:t>Šipki</w:t>
      </w:r>
      <w:proofErr w:type="spellEnd"/>
      <w:r w:rsidR="001F4B4D" w:rsidRPr="001F4B4D">
        <w:rPr>
          <w:bCs/>
          <w:lang w:val="en-GB"/>
        </w:rPr>
        <w:t xml:space="preserve"> br. 2/a, </w:t>
      </w:r>
      <w:proofErr w:type="spellStart"/>
      <w:r w:rsidR="001F4B4D" w:rsidRPr="001F4B4D">
        <w:rPr>
          <w:bCs/>
          <w:lang w:val="en-GB"/>
        </w:rPr>
        <w:t>ukupne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600m2</w:t>
      </w:r>
      <w:proofErr w:type="gramStart"/>
      <w:r w:rsidR="001F4B4D" w:rsidRPr="001F4B4D">
        <w:rPr>
          <w:bCs/>
          <w:lang w:val="en-GB"/>
        </w:rPr>
        <w:t>,  2</w:t>
      </w:r>
      <w:proofErr w:type="gramEnd"/>
      <w:r w:rsidR="001F4B4D" w:rsidRPr="001F4B4D">
        <w:rPr>
          <w:bCs/>
          <w:lang w:val="en-GB"/>
        </w:rPr>
        <w:t xml:space="preserve">. ETAŽA 246/10000, </w:t>
      </w:r>
      <w:proofErr w:type="spellStart"/>
      <w:r w:rsidR="001F4B4D" w:rsidRPr="001F4B4D">
        <w:rPr>
          <w:bCs/>
          <w:lang w:val="en-GB"/>
        </w:rPr>
        <w:t>garaža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oznake</w:t>
      </w:r>
      <w:proofErr w:type="spellEnd"/>
      <w:r w:rsidR="001F4B4D" w:rsidRPr="001F4B4D">
        <w:rPr>
          <w:bCs/>
          <w:lang w:val="en-GB"/>
        </w:rPr>
        <w:t xml:space="preserve"> G2 u </w:t>
      </w:r>
      <w:proofErr w:type="spellStart"/>
      <w:r w:rsidR="001F4B4D" w:rsidRPr="001F4B4D">
        <w:rPr>
          <w:bCs/>
          <w:lang w:val="en-GB"/>
        </w:rPr>
        <w:t>podrumu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građevine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netto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korisne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14,89 </w:t>
      </w:r>
      <w:proofErr w:type="spellStart"/>
      <w:r w:rsidR="001F4B4D" w:rsidRPr="001F4B4D">
        <w:rPr>
          <w:bCs/>
          <w:lang w:val="en-GB"/>
        </w:rPr>
        <w:t>čm</w:t>
      </w:r>
      <w:proofErr w:type="spellEnd"/>
      <w:r w:rsidR="001F4B4D" w:rsidRPr="001F4B4D">
        <w:rPr>
          <w:bCs/>
          <w:lang w:val="en-GB"/>
        </w:rPr>
        <w:t xml:space="preserve">, u </w:t>
      </w:r>
      <w:proofErr w:type="spellStart"/>
      <w:r w:rsidR="001F4B4D" w:rsidRPr="001F4B4D">
        <w:rPr>
          <w:bCs/>
          <w:lang w:val="en-GB"/>
        </w:rPr>
        <w:t>planu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posebnih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dijelova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zgrade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označena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zelenom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bojom</w:t>
      </w:r>
      <w:proofErr w:type="spellEnd"/>
      <w:r>
        <w:rPr>
          <w:bCs/>
        </w:rPr>
        <w:t>, namiruju se:</w:t>
      </w:r>
    </w:p>
    <w:p w:rsidRDefault="007D718B" w:rsidP="007D718B" w:rsidR="007D718B" w:rsidRPr="007D718B">
      <w:pPr>
        <w:pStyle w:val="Odlomakpopisa"/>
        <w:numPr>
          <w:ilvl w:val="0"/>
          <w:numId w:val="24"/>
        </w:numPr>
        <w:jc w:val="both"/>
      </w:pPr>
      <w:r w:rsidRPr="007D718B">
        <w:t>troškovi stečajnog postupka u iznosu od</w:t>
      </w:r>
      <w:r>
        <w:t xml:space="preserve"> </w:t>
      </w:r>
      <w:r w:rsidR="001F4B4D">
        <w:rPr>
          <w:bCs/>
        </w:rPr>
        <w:t>4.368,81</w:t>
      </w:r>
      <w:r w:rsidRPr="007D718B">
        <w:rPr>
          <w:bCs/>
        </w:rPr>
        <w:t xml:space="preserve"> kn</w:t>
      </w:r>
      <w:r>
        <w:rPr>
          <w:bCs/>
        </w:rPr>
        <w:t>,</w:t>
      </w:r>
    </w:p>
    <w:p w:rsidRDefault="007D718B" w:rsidP="007D718B" w:rsidR="007D718B" w:rsidRPr="00B153EF">
      <w:pPr>
        <w:pStyle w:val="Odlomakpopisa"/>
        <w:numPr>
          <w:ilvl w:val="0"/>
          <w:numId w:val="24"/>
        </w:numPr>
        <w:jc w:val="both"/>
      </w:pPr>
      <w:proofErr w:type="spellStart"/>
      <w:r w:rsidRPr="007D718B">
        <w:t>razlučni</w:t>
      </w:r>
      <w:proofErr w:type="spellEnd"/>
      <w:r w:rsidRPr="007D718B">
        <w:t xml:space="preserve"> vjerovnik </w:t>
      </w:r>
      <w:proofErr w:type="spellStart"/>
      <w:r w:rsidRPr="007D718B">
        <w:t>Sberbank</w:t>
      </w:r>
      <w:proofErr w:type="spellEnd"/>
      <w:r w:rsidRPr="007D718B">
        <w:t xml:space="preserve"> d.d., Zagreb, u iznosu od</w:t>
      </w:r>
      <w:r>
        <w:t xml:space="preserve"> </w:t>
      </w:r>
      <w:r w:rsidR="001F4B4D">
        <w:rPr>
          <w:bCs/>
        </w:rPr>
        <w:t>7.766,78</w:t>
      </w:r>
      <w:r w:rsidRPr="007D718B">
        <w:rPr>
          <w:bCs/>
        </w:rPr>
        <w:t xml:space="preserve"> kn</w:t>
      </w:r>
      <w:r>
        <w:rPr>
          <w:bCs/>
        </w:rPr>
        <w:t>.</w:t>
      </w:r>
    </w:p>
    <w:p w:rsidRDefault="00B153EF" w:rsidP="00B153EF" w:rsidR="00B153EF">
      <w:pPr>
        <w:jc w:val="both"/>
      </w:pPr>
    </w:p>
    <w:p w:rsidRDefault="00B153EF" w:rsidP="00B153EF" w:rsidR="00B153EF">
      <w:pPr>
        <w:ind w:firstLine="708"/>
        <w:jc w:val="both"/>
        <w:rPr>
          <w:bCs/>
        </w:rPr>
      </w:pPr>
      <w:r>
        <w:t xml:space="preserve">III. </w:t>
      </w:r>
      <w:r w:rsidRPr="00B153EF">
        <w:t xml:space="preserve">Iz </w:t>
      </w:r>
      <w:proofErr w:type="spellStart"/>
      <w:r w:rsidRPr="00B153EF">
        <w:t>kupovnine</w:t>
      </w:r>
      <w:proofErr w:type="spellEnd"/>
      <w:r w:rsidRPr="00B153EF">
        <w:t xml:space="preserve"> ostvarene prodajom</w:t>
      </w:r>
      <w:r>
        <w:t xml:space="preserve"> nekretnine </w:t>
      </w:r>
      <w:r w:rsidRPr="00B153EF">
        <w:rPr>
          <w:bCs/>
        </w:rPr>
        <w:t xml:space="preserve">upisane u zemljišnim knjigama Općinskog građanskog suda u Zagrebu i to u </w:t>
      </w:r>
      <w:proofErr w:type="spellStart"/>
      <w:r w:rsidR="001F4B4D" w:rsidRPr="001F4B4D">
        <w:rPr>
          <w:bCs/>
          <w:lang w:val="en-GB"/>
        </w:rPr>
        <w:t>zk.ul</w:t>
      </w:r>
      <w:proofErr w:type="spellEnd"/>
      <w:r w:rsidR="001F4B4D" w:rsidRPr="001F4B4D">
        <w:rPr>
          <w:bCs/>
          <w:lang w:val="en-GB"/>
        </w:rPr>
        <w:t xml:space="preserve">. </w:t>
      </w:r>
      <w:proofErr w:type="gramStart"/>
      <w:r w:rsidR="001F4B4D" w:rsidRPr="001F4B4D">
        <w:rPr>
          <w:bCs/>
          <w:lang w:val="en-GB"/>
        </w:rPr>
        <w:t xml:space="preserve">73453, </w:t>
      </w:r>
      <w:proofErr w:type="spellStart"/>
      <w:r w:rsidR="001F4B4D" w:rsidRPr="001F4B4D">
        <w:rPr>
          <w:bCs/>
          <w:lang w:val="en-GB"/>
        </w:rPr>
        <w:t>poduložak</w:t>
      </w:r>
      <w:proofErr w:type="spellEnd"/>
      <w:r w:rsidR="001F4B4D" w:rsidRPr="001F4B4D">
        <w:rPr>
          <w:bCs/>
          <w:lang w:val="en-GB"/>
        </w:rPr>
        <w:t xml:space="preserve"> 1, k. o. </w:t>
      </w:r>
      <w:proofErr w:type="spellStart"/>
      <w:r w:rsidR="001F4B4D" w:rsidRPr="001F4B4D">
        <w:rPr>
          <w:bCs/>
          <w:lang w:val="en-GB"/>
        </w:rPr>
        <w:t>Šestine</w:t>
      </w:r>
      <w:proofErr w:type="spellEnd"/>
      <w:r w:rsidR="001F4B4D" w:rsidRPr="001F4B4D">
        <w:rPr>
          <w:bCs/>
          <w:lang w:val="en-GB"/>
        </w:rPr>
        <w:t>, zk.č.br.</w:t>
      </w:r>
      <w:proofErr w:type="gramEnd"/>
      <w:r w:rsidR="001F4B4D" w:rsidRPr="001F4B4D">
        <w:rPr>
          <w:bCs/>
          <w:lang w:val="en-GB"/>
        </w:rPr>
        <w:t xml:space="preserve"> </w:t>
      </w:r>
      <w:proofErr w:type="gramStart"/>
      <w:r w:rsidR="001F4B4D" w:rsidRPr="001F4B4D">
        <w:rPr>
          <w:bCs/>
          <w:lang w:val="en-GB"/>
        </w:rPr>
        <w:t xml:space="preserve">1751/2, u </w:t>
      </w:r>
      <w:proofErr w:type="spellStart"/>
      <w:r w:rsidR="001F4B4D" w:rsidRPr="001F4B4D">
        <w:rPr>
          <w:bCs/>
          <w:lang w:val="en-GB"/>
        </w:rPr>
        <w:t>stambenoj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zgradi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broj</w:t>
      </w:r>
      <w:proofErr w:type="spellEnd"/>
      <w:r w:rsidR="001F4B4D" w:rsidRPr="001F4B4D">
        <w:rPr>
          <w:bCs/>
          <w:lang w:val="en-GB"/>
        </w:rPr>
        <w:t xml:space="preserve"> 40 </w:t>
      </w:r>
      <w:proofErr w:type="spellStart"/>
      <w:r w:rsidR="001F4B4D" w:rsidRPr="001F4B4D">
        <w:rPr>
          <w:bCs/>
          <w:lang w:val="en-GB"/>
        </w:rPr>
        <w:t>i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dvorište</w:t>
      </w:r>
      <w:proofErr w:type="spellEnd"/>
      <w:r w:rsidR="001F4B4D" w:rsidRPr="001F4B4D">
        <w:rPr>
          <w:bCs/>
          <w:lang w:val="en-GB"/>
        </w:rPr>
        <w:t xml:space="preserve">, </w:t>
      </w:r>
      <w:proofErr w:type="spellStart"/>
      <w:r w:rsidR="001F4B4D" w:rsidRPr="001F4B4D">
        <w:rPr>
          <w:bCs/>
          <w:lang w:val="en-GB"/>
        </w:rPr>
        <w:t>Podfuščak</w:t>
      </w:r>
      <w:proofErr w:type="spellEnd"/>
      <w:r w:rsidR="001F4B4D" w:rsidRPr="001F4B4D">
        <w:rPr>
          <w:bCs/>
          <w:lang w:val="en-GB"/>
        </w:rPr>
        <w:t xml:space="preserve">, </w:t>
      </w:r>
      <w:proofErr w:type="spellStart"/>
      <w:r w:rsidR="001F4B4D" w:rsidRPr="001F4B4D">
        <w:rPr>
          <w:bCs/>
          <w:lang w:val="en-GB"/>
        </w:rPr>
        <w:t>ukupne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600m2, 1.</w:t>
      </w:r>
      <w:proofErr w:type="gramEnd"/>
      <w:r w:rsidR="001F4B4D" w:rsidRPr="001F4B4D">
        <w:rPr>
          <w:bCs/>
          <w:lang w:val="en-GB"/>
        </w:rPr>
        <w:t xml:space="preserve"> ETAŽA 671/10000, </w:t>
      </w:r>
      <w:proofErr w:type="spellStart"/>
      <w:r w:rsidR="001F4B4D" w:rsidRPr="001F4B4D">
        <w:rPr>
          <w:bCs/>
          <w:lang w:val="en-GB"/>
        </w:rPr>
        <w:t>garaža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sa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spremištem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oznake</w:t>
      </w:r>
      <w:proofErr w:type="spellEnd"/>
      <w:r w:rsidR="001F4B4D" w:rsidRPr="001F4B4D">
        <w:rPr>
          <w:bCs/>
          <w:lang w:val="en-GB"/>
        </w:rPr>
        <w:t xml:space="preserve"> G1 u </w:t>
      </w:r>
      <w:proofErr w:type="spellStart"/>
      <w:r w:rsidR="001F4B4D" w:rsidRPr="001F4B4D">
        <w:rPr>
          <w:bCs/>
          <w:lang w:val="en-GB"/>
        </w:rPr>
        <w:t>podrumu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građevine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netto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korisne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29,30 </w:t>
      </w:r>
      <w:proofErr w:type="spellStart"/>
      <w:r w:rsidR="001F4B4D" w:rsidRPr="001F4B4D">
        <w:rPr>
          <w:bCs/>
          <w:lang w:val="en-GB"/>
        </w:rPr>
        <w:t>čm</w:t>
      </w:r>
      <w:proofErr w:type="spellEnd"/>
      <w:r w:rsidR="001F4B4D" w:rsidRPr="001F4B4D">
        <w:rPr>
          <w:bCs/>
          <w:lang w:val="en-GB"/>
        </w:rPr>
        <w:t xml:space="preserve">, u </w:t>
      </w:r>
      <w:proofErr w:type="spellStart"/>
      <w:r w:rsidR="001F4B4D" w:rsidRPr="001F4B4D">
        <w:rPr>
          <w:bCs/>
          <w:lang w:val="en-GB"/>
        </w:rPr>
        <w:t>posebnih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dijelova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zgrade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označena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svijetloplavom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bojom</w:t>
      </w:r>
      <w:proofErr w:type="spellEnd"/>
      <w:r>
        <w:rPr>
          <w:bCs/>
        </w:rPr>
        <w:t>, namiruju se:</w:t>
      </w:r>
    </w:p>
    <w:p w:rsidRDefault="00B153EF" w:rsidP="00B153EF" w:rsidR="00B153EF" w:rsidRPr="007D718B">
      <w:pPr>
        <w:pStyle w:val="Odlomakpopisa"/>
        <w:numPr>
          <w:ilvl w:val="0"/>
          <w:numId w:val="25"/>
        </w:numPr>
        <w:jc w:val="both"/>
      </w:pPr>
      <w:r w:rsidRPr="007D718B">
        <w:t>troškovi stečajnog postupka u iznosu od</w:t>
      </w:r>
      <w:r>
        <w:t xml:space="preserve"> </w:t>
      </w:r>
      <w:r w:rsidR="001F4B4D">
        <w:t xml:space="preserve">11.356,20 </w:t>
      </w:r>
      <w:r w:rsidRPr="007D718B">
        <w:rPr>
          <w:bCs/>
        </w:rPr>
        <w:t>kn</w:t>
      </w:r>
      <w:r>
        <w:rPr>
          <w:bCs/>
        </w:rPr>
        <w:t>,</w:t>
      </w:r>
    </w:p>
    <w:p w:rsidRDefault="00B153EF" w:rsidP="00B153EF" w:rsidR="00B153EF" w:rsidRPr="00B153EF">
      <w:pPr>
        <w:pStyle w:val="Odlomakpopisa"/>
        <w:numPr>
          <w:ilvl w:val="0"/>
          <w:numId w:val="25"/>
        </w:numPr>
        <w:jc w:val="both"/>
      </w:pPr>
      <w:proofErr w:type="spellStart"/>
      <w:r w:rsidRPr="007D718B">
        <w:t>razlučni</w:t>
      </w:r>
      <w:proofErr w:type="spellEnd"/>
      <w:r w:rsidRPr="007D718B">
        <w:t xml:space="preserve"> vjerovnik </w:t>
      </w:r>
      <w:proofErr w:type="spellStart"/>
      <w:r w:rsidRPr="007D718B">
        <w:t>Sberbank</w:t>
      </w:r>
      <w:proofErr w:type="spellEnd"/>
      <w:r w:rsidRPr="007D718B">
        <w:t xml:space="preserve"> d.d., Zagreb, u iznosu od</w:t>
      </w:r>
      <w:r>
        <w:t xml:space="preserve"> </w:t>
      </w:r>
      <w:r w:rsidR="001F4B4D">
        <w:rPr>
          <w:bCs/>
        </w:rPr>
        <w:t>20.188,80</w:t>
      </w:r>
      <w:r w:rsidRPr="00B153EF">
        <w:rPr>
          <w:bCs/>
        </w:rPr>
        <w:t xml:space="preserve"> </w:t>
      </w:r>
      <w:r w:rsidRPr="007D718B">
        <w:rPr>
          <w:bCs/>
        </w:rPr>
        <w:t>kn</w:t>
      </w:r>
      <w:r>
        <w:rPr>
          <w:bCs/>
        </w:rPr>
        <w:t>.</w:t>
      </w:r>
    </w:p>
    <w:p w:rsidRDefault="00B153EF" w:rsidP="00B153EF" w:rsidR="00B153EF">
      <w:pPr>
        <w:ind w:firstLine="708"/>
        <w:jc w:val="both"/>
      </w:pPr>
    </w:p>
    <w:p w:rsidRDefault="00B153EF" w:rsidP="00B153EF" w:rsidR="00B153EF">
      <w:pPr>
        <w:ind w:firstLine="708"/>
        <w:jc w:val="both"/>
        <w:rPr>
          <w:bCs/>
        </w:rPr>
      </w:pPr>
      <w:r>
        <w:t xml:space="preserve">IV. </w:t>
      </w:r>
      <w:r w:rsidR="00684582" w:rsidRPr="00684582">
        <w:t xml:space="preserve">Iz </w:t>
      </w:r>
      <w:proofErr w:type="spellStart"/>
      <w:r w:rsidR="00684582" w:rsidRPr="00684582">
        <w:t>kupovnine</w:t>
      </w:r>
      <w:proofErr w:type="spellEnd"/>
      <w:r w:rsidR="00684582" w:rsidRPr="00684582">
        <w:t xml:space="preserve"> ostvarene prodajom </w:t>
      </w:r>
      <w:r w:rsidR="00684582" w:rsidRPr="00684582">
        <w:rPr>
          <w:bCs/>
        </w:rPr>
        <w:t>nekretnine upisane u zemljišnim knjigama Općinskog građanskog suda u Zagrebu i to</w:t>
      </w:r>
      <w:r w:rsidR="00684582" w:rsidRPr="00684582">
        <w:rPr>
          <w:bCs/>
          <w:lang w:val="en-GB"/>
        </w:rPr>
        <w:t xml:space="preserve"> </w:t>
      </w:r>
      <w:r w:rsidR="00684582">
        <w:rPr>
          <w:bCs/>
          <w:lang w:val="en-GB"/>
        </w:rPr>
        <w:t xml:space="preserve">u </w:t>
      </w:r>
      <w:proofErr w:type="spellStart"/>
      <w:r w:rsidR="001F4B4D" w:rsidRPr="001F4B4D">
        <w:rPr>
          <w:bCs/>
          <w:lang w:val="en-GB"/>
        </w:rPr>
        <w:t>zk.ul</w:t>
      </w:r>
      <w:proofErr w:type="spellEnd"/>
      <w:r w:rsidR="001F4B4D" w:rsidRPr="001F4B4D">
        <w:rPr>
          <w:bCs/>
          <w:lang w:val="en-GB"/>
        </w:rPr>
        <w:t xml:space="preserve">. </w:t>
      </w:r>
      <w:proofErr w:type="gramStart"/>
      <w:r w:rsidR="001F4B4D" w:rsidRPr="001F4B4D">
        <w:rPr>
          <w:bCs/>
          <w:lang w:val="en-GB"/>
        </w:rPr>
        <w:t xml:space="preserve">73453, </w:t>
      </w:r>
      <w:proofErr w:type="spellStart"/>
      <w:r w:rsidR="001F4B4D" w:rsidRPr="001F4B4D">
        <w:rPr>
          <w:bCs/>
          <w:lang w:val="en-GB"/>
        </w:rPr>
        <w:t>poduložak</w:t>
      </w:r>
      <w:proofErr w:type="spellEnd"/>
      <w:r w:rsidR="001F4B4D" w:rsidRPr="001F4B4D">
        <w:rPr>
          <w:bCs/>
          <w:lang w:val="en-GB"/>
        </w:rPr>
        <w:t xml:space="preserve"> 2, k. o. </w:t>
      </w:r>
      <w:proofErr w:type="spellStart"/>
      <w:r w:rsidR="001F4B4D" w:rsidRPr="001F4B4D">
        <w:rPr>
          <w:bCs/>
          <w:lang w:val="en-GB"/>
        </w:rPr>
        <w:t>Šestine</w:t>
      </w:r>
      <w:proofErr w:type="spellEnd"/>
      <w:r w:rsidR="001F4B4D" w:rsidRPr="001F4B4D">
        <w:rPr>
          <w:bCs/>
          <w:lang w:val="en-GB"/>
        </w:rPr>
        <w:t>, zk.č.br.</w:t>
      </w:r>
      <w:proofErr w:type="gramEnd"/>
      <w:r w:rsidR="001F4B4D" w:rsidRPr="001F4B4D">
        <w:rPr>
          <w:bCs/>
          <w:lang w:val="en-GB"/>
        </w:rPr>
        <w:t xml:space="preserve"> </w:t>
      </w:r>
      <w:proofErr w:type="gramStart"/>
      <w:r w:rsidR="001F4B4D" w:rsidRPr="001F4B4D">
        <w:rPr>
          <w:bCs/>
          <w:lang w:val="en-GB"/>
        </w:rPr>
        <w:t xml:space="preserve">1751/2, u </w:t>
      </w:r>
      <w:proofErr w:type="spellStart"/>
      <w:r w:rsidR="001F4B4D" w:rsidRPr="001F4B4D">
        <w:rPr>
          <w:bCs/>
          <w:lang w:val="en-GB"/>
        </w:rPr>
        <w:t>stambenoj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zgradi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broj</w:t>
      </w:r>
      <w:proofErr w:type="spellEnd"/>
      <w:r w:rsidR="001F4B4D" w:rsidRPr="001F4B4D">
        <w:rPr>
          <w:bCs/>
          <w:lang w:val="en-GB"/>
        </w:rPr>
        <w:t xml:space="preserve"> 40 </w:t>
      </w:r>
      <w:proofErr w:type="spellStart"/>
      <w:r w:rsidR="001F4B4D" w:rsidRPr="001F4B4D">
        <w:rPr>
          <w:bCs/>
          <w:lang w:val="en-GB"/>
        </w:rPr>
        <w:t>i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dvorište</w:t>
      </w:r>
      <w:proofErr w:type="spellEnd"/>
      <w:r w:rsidR="001F4B4D" w:rsidRPr="001F4B4D">
        <w:rPr>
          <w:bCs/>
          <w:lang w:val="en-GB"/>
        </w:rPr>
        <w:t xml:space="preserve">, </w:t>
      </w:r>
      <w:proofErr w:type="spellStart"/>
      <w:r w:rsidR="001F4B4D" w:rsidRPr="001F4B4D">
        <w:rPr>
          <w:bCs/>
          <w:lang w:val="en-GB"/>
        </w:rPr>
        <w:t>Podfuščak</w:t>
      </w:r>
      <w:proofErr w:type="spellEnd"/>
      <w:r w:rsidR="001F4B4D" w:rsidRPr="001F4B4D">
        <w:rPr>
          <w:bCs/>
          <w:lang w:val="en-GB"/>
        </w:rPr>
        <w:t xml:space="preserve">, </w:t>
      </w:r>
      <w:proofErr w:type="spellStart"/>
      <w:r w:rsidR="001F4B4D" w:rsidRPr="001F4B4D">
        <w:rPr>
          <w:bCs/>
          <w:lang w:val="en-GB"/>
        </w:rPr>
        <w:t>ukupne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600m2, 2.</w:t>
      </w:r>
      <w:proofErr w:type="gramEnd"/>
      <w:r w:rsidR="001F4B4D" w:rsidRPr="001F4B4D">
        <w:rPr>
          <w:bCs/>
          <w:lang w:val="en-GB"/>
        </w:rPr>
        <w:t xml:space="preserve"> ETAŽA 688/10000, </w:t>
      </w:r>
      <w:proofErr w:type="spellStart"/>
      <w:r w:rsidR="001F4B4D" w:rsidRPr="001F4B4D">
        <w:rPr>
          <w:bCs/>
          <w:lang w:val="en-GB"/>
        </w:rPr>
        <w:t>garaža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sa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spremištem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oznake</w:t>
      </w:r>
      <w:proofErr w:type="spellEnd"/>
      <w:r w:rsidR="001F4B4D" w:rsidRPr="001F4B4D">
        <w:rPr>
          <w:bCs/>
          <w:lang w:val="en-GB"/>
        </w:rPr>
        <w:t xml:space="preserve"> G2 u </w:t>
      </w:r>
      <w:proofErr w:type="spellStart"/>
      <w:r w:rsidR="001F4B4D" w:rsidRPr="001F4B4D">
        <w:rPr>
          <w:bCs/>
          <w:lang w:val="en-GB"/>
        </w:rPr>
        <w:t>podrumu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građevine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netto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korisne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površine</w:t>
      </w:r>
      <w:proofErr w:type="spellEnd"/>
      <w:r w:rsidR="001F4B4D" w:rsidRPr="001F4B4D">
        <w:rPr>
          <w:bCs/>
          <w:lang w:val="en-GB"/>
        </w:rPr>
        <w:t xml:space="preserve"> 30,05 </w:t>
      </w:r>
      <w:proofErr w:type="spellStart"/>
      <w:r w:rsidR="001F4B4D" w:rsidRPr="001F4B4D">
        <w:rPr>
          <w:bCs/>
          <w:lang w:val="en-GB"/>
        </w:rPr>
        <w:t>čm</w:t>
      </w:r>
      <w:proofErr w:type="spellEnd"/>
      <w:r w:rsidR="001F4B4D" w:rsidRPr="001F4B4D">
        <w:rPr>
          <w:bCs/>
          <w:lang w:val="en-GB"/>
        </w:rPr>
        <w:t xml:space="preserve">, u </w:t>
      </w:r>
      <w:proofErr w:type="spellStart"/>
      <w:r w:rsidR="001F4B4D" w:rsidRPr="001F4B4D">
        <w:rPr>
          <w:bCs/>
          <w:lang w:val="en-GB"/>
        </w:rPr>
        <w:t>posebnih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dijelova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zgrade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označena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tamnoplavom</w:t>
      </w:r>
      <w:proofErr w:type="spellEnd"/>
      <w:r w:rsidR="001F4B4D" w:rsidRPr="001F4B4D">
        <w:rPr>
          <w:bCs/>
          <w:lang w:val="en-GB"/>
        </w:rPr>
        <w:t xml:space="preserve"> </w:t>
      </w:r>
      <w:proofErr w:type="spellStart"/>
      <w:r w:rsidR="001F4B4D" w:rsidRPr="001F4B4D">
        <w:rPr>
          <w:bCs/>
          <w:lang w:val="en-GB"/>
        </w:rPr>
        <w:t>bojom</w:t>
      </w:r>
      <w:proofErr w:type="spellEnd"/>
      <w:r>
        <w:rPr>
          <w:bCs/>
        </w:rPr>
        <w:t>, namiruju se:</w:t>
      </w:r>
    </w:p>
    <w:p w:rsidRDefault="00B153EF" w:rsidP="00B153EF" w:rsidR="00B153EF" w:rsidRPr="007D718B">
      <w:pPr>
        <w:pStyle w:val="Odlomakpopisa"/>
        <w:numPr>
          <w:ilvl w:val="0"/>
          <w:numId w:val="26"/>
        </w:numPr>
        <w:jc w:val="both"/>
      </w:pPr>
      <w:r w:rsidRPr="007D718B">
        <w:t>troškovi stečajnog postupka u iznosu od</w:t>
      </w:r>
      <w:r>
        <w:t xml:space="preserve"> </w:t>
      </w:r>
      <w:r w:rsidR="001F4B4D">
        <w:rPr>
          <w:bCs/>
        </w:rPr>
        <w:t>11.637,68</w:t>
      </w:r>
      <w:r w:rsidRPr="00B153EF">
        <w:rPr>
          <w:bCs/>
        </w:rPr>
        <w:t xml:space="preserve"> </w:t>
      </w:r>
      <w:r w:rsidRPr="007D718B">
        <w:rPr>
          <w:bCs/>
        </w:rPr>
        <w:t>kn</w:t>
      </w:r>
      <w:r>
        <w:rPr>
          <w:bCs/>
        </w:rPr>
        <w:t>,</w:t>
      </w:r>
    </w:p>
    <w:p w:rsidRDefault="00B153EF" w:rsidP="000029DC" w:rsidR="007D718B" w:rsidRPr="00B153EF">
      <w:pPr>
        <w:pStyle w:val="Odlomakpopisa"/>
        <w:numPr>
          <w:ilvl w:val="0"/>
          <w:numId w:val="26"/>
        </w:numPr>
        <w:jc w:val="both"/>
      </w:pPr>
      <w:proofErr w:type="spellStart"/>
      <w:r w:rsidRPr="007D718B">
        <w:lastRenderedPageBreak/>
        <w:t>razlučni</w:t>
      </w:r>
      <w:proofErr w:type="spellEnd"/>
      <w:r w:rsidRPr="007D718B">
        <w:t xml:space="preserve"> vjerovnik </w:t>
      </w:r>
      <w:proofErr w:type="spellStart"/>
      <w:r w:rsidRPr="007D718B">
        <w:t>Sberbank</w:t>
      </w:r>
      <w:proofErr w:type="spellEnd"/>
      <w:r w:rsidRPr="007D718B">
        <w:t xml:space="preserve"> d.d., Zagreb, u iznosu od</w:t>
      </w:r>
      <w:r>
        <w:t xml:space="preserve"> </w:t>
      </w:r>
      <w:r w:rsidR="001F4B4D">
        <w:rPr>
          <w:bCs/>
        </w:rPr>
        <w:t>20.689,20</w:t>
      </w:r>
      <w:r w:rsidRPr="00B153EF">
        <w:rPr>
          <w:bCs/>
        </w:rPr>
        <w:t xml:space="preserve"> kn</w:t>
      </w:r>
      <w:r>
        <w:rPr>
          <w:bCs/>
        </w:rPr>
        <w:t>.</w:t>
      </w:r>
    </w:p>
    <w:p w:rsidRDefault="00EF6675" w:rsidP="00C42AB8" w:rsidR="00EF6675">
      <w:pPr>
        <w:ind w:firstLine="708" w:left="4248"/>
      </w:pPr>
    </w:p>
    <w:p w:rsidRDefault="00A547EB" w:rsidP="00C42AB8" w:rsidR="00A547EB" w:rsidRPr="00771FC6">
      <w:pPr>
        <w:ind w:firstLine="708" w:left="4248"/>
      </w:pPr>
      <w:r w:rsidRPr="00771FC6">
        <w:t xml:space="preserve">          </w:t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E862CA" w:rsidRPr="00771FC6">
        <w:t xml:space="preserve">  </w:t>
      </w:r>
    </w:p>
    <w:p w:rsidRDefault="00A547EB" w:rsidP="00C57FC5" w:rsidR="00A547EB" w:rsidRPr="00771FC6">
      <w:pPr>
        <w:jc w:val="center"/>
      </w:pPr>
      <w:r w:rsidRPr="00771FC6">
        <w:t>O b r a z l o ž e n j e</w:t>
      </w:r>
    </w:p>
    <w:p w:rsidRDefault="00A547EB" w:rsidP="00A547EB" w:rsidR="00A547EB" w:rsidRPr="00771FC6"/>
    <w:p w:rsidRDefault="00EF6675" w:rsidP="005E13D3" w:rsidR="00FE100B" w:rsidRPr="00771FC6">
      <w:pPr>
        <w:ind w:firstLine="708"/>
        <w:jc w:val="both"/>
      </w:pPr>
      <w:r>
        <w:t>Nekretnine</w:t>
      </w:r>
      <w:r w:rsidR="00B153EF">
        <w:t xml:space="preserve"> opisane</w:t>
      </w:r>
      <w:r w:rsidR="00B2341A" w:rsidRPr="00771FC6">
        <w:t xml:space="preserve"> u točki</w:t>
      </w:r>
      <w:r w:rsidR="00CF4068" w:rsidRPr="00771FC6">
        <w:t xml:space="preserve"> I.</w:t>
      </w:r>
      <w:r w:rsidR="00B153EF">
        <w:t>-IV. izreke ovog rješenja, koje su</w:t>
      </w:r>
      <w:r w:rsidR="00E22440" w:rsidRPr="00771FC6">
        <w:t xml:space="preserve"> čini</w:t>
      </w:r>
      <w:r w:rsidR="00B153EF">
        <w:t>le</w:t>
      </w:r>
      <w:r w:rsidR="000029DC" w:rsidRPr="00771FC6">
        <w:t xml:space="preserve"> stečajnu masu stečajnog dužnika </w:t>
      </w:r>
      <w:r w:rsidR="00B153EF" w:rsidRPr="00B153EF">
        <w:rPr>
          <w:bCs/>
          <w:lang w:val="pt-BR"/>
        </w:rPr>
        <w:t>ALUS PLUS d.o.o. u stečaju</w:t>
      </w:r>
      <w:r w:rsidR="00B153EF">
        <w:t>, prodane su</w:t>
      </w:r>
      <w:r w:rsidR="00CF4068" w:rsidRPr="00771FC6">
        <w:t xml:space="preserve"> </w:t>
      </w:r>
      <w:r w:rsidR="00FE100B" w:rsidRPr="00771FC6">
        <w:t>n</w:t>
      </w:r>
      <w:r w:rsidR="00CF4068" w:rsidRPr="00771FC6">
        <w:t>a</w:t>
      </w:r>
      <w:r w:rsidR="00B153EF">
        <w:t xml:space="preserve"> usmenim javnim dražbama održanim</w:t>
      </w:r>
      <w:r w:rsidR="00FE100B" w:rsidRPr="00771FC6">
        <w:t xml:space="preserve"> u </w:t>
      </w:r>
      <w:r w:rsidR="00CF4068" w:rsidRPr="00771FC6">
        <w:t xml:space="preserve">ovom stečajnom </w:t>
      </w:r>
      <w:r w:rsidR="00786C2A">
        <w:t>postupku</w:t>
      </w:r>
      <w:r w:rsidR="00B153EF">
        <w:t xml:space="preserve">. Tako je nekretnina opisana u točki I. izreke prodana za </w:t>
      </w:r>
      <w:r>
        <w:t>iznos</w:t>
      </w:r>
      <w:r w:rsidR="00B153EF">
        <w:t xml:space="preserve"> od </w:t>
      </w:r>
      <w:r w:rsidR="001F4B4D">
        <w:t xml:space="preserve">12.106,14 </w:t>
      </w:r>
      <w:r w:rsidR="00B153EF">
        <w:t xml:space="preserve"> kn, zatim nekretnina opisana u točki II. izreke prodana je za </w:t>
      </w:r>
      <w:r>
        <w:t>iznos</w:t>
      </w:r>
      <w:r w:rsidR="00B153EF">
        <w:t xml:space="preserve"> od </w:t>
      </w:r>
      <w:r w:rsidR="001F4B4D">
        <w:rPr>
          <w:bCs/>
        </w:rPr>
        <w:t>12.135,59</w:t>
      </w:r>
      <w:r w:rsidR="00B153EF" w:rsidRPr="00B153EF">
        <w:rPr>
          <w:bCs/>
        </w:rPr>
        <w:t xml:space="preserve"> kn</w:t>
      </w:r>
      <w:r w:rsidR="00B153EF">
        <w:rPr>
          <w:bCs/>
        </w:rPr>
        <w:t xml:space="preserve">, nekretnina opisana u točki III. izreke unovčena je za iznos od </w:t>
      </w:r>
      <w:r w:rsidR="001F4B4D">
        <w:rPr>
          <w:bCs/>
        </w:rPr>
        <w:t>31.545,00</w:t>
      </w:r>
      <w:r w:rsidR="005E13D3" w:rsidRPr="005E13D3">
        <w:rPr>
          <w:bCs/>
        </w:rPr>
        <w:t xml:space="preserve"> kn</w:t>
      </w:r>
      <w:r w:rsidR="005E13D3">
        <w:rPr>
          <w:bCs/>
        </w:rPr>
        <w:t xml:space="preserve">, a nekretnina iz točke IV. izreke za iznos od </w:t>
      </w:r>
      <w:r w:rsidR="001F4B4D">
        <w:rPr>
          <w:bCs/>
        </w:rPr>
        <w:t>32.326,88</w:t>
      </w:r>
      <w:r w:rsidR="005E13D3" w:rsidRPr="005E13D3">
        <w:rPr>
          <w:bCs/>
        </w:rPr>
        <w:t xml:space="preserve"> kn</w:t>
      </w:r>
      <w:r w:rsidR="005E13D3">
        <w:rPr>
          <w:bCs/>
        </w:rPr>
        <w:t>.</w:t>
      </w:r>
    </w:p>
    <w:p w:rsidRDefault="00D0163C" w:rsidP="00AD27CE" w:rsidR="00D0163C" w:rsidRPr="00771FC6">
      <w:pPr>
        <w:jc w:val="both"/>
      </w:pPr>
    </w:p>
    <w:p w:rsidRDefault="00D0163C" w:rsidP="000A06F8" w:rsidR="00D0163C" w:rsidRPr="00771FC6">
      <w:pPr>
        <w:ind w:firstLine="708"/>
        <w:jc w:val="both"/>
      </w:pPr>
      <w:r w:rsidRPr="00771FC6">
        <w:t xml:space="preserve">Sud je zaključkom od </w:t>
      </w:r>
      <w:r w:rsidR="001F4B4D">
        <w:t>4. travnja 2017</w:t>
      </w:r>
      <w:r w:rsidRPr="00771FC6">
        <w:t xml:space="preserve">. odredio ročište za diobu </w:t>
      </w:r>
      <w:proofErr w:type="spellStart"/>
      <w:r w:rsidRPr="00771FC6">
        <w:t>kupovnine</w:t>
      </w:r>
      <w:proofErr w:type="spellEnd"/>
      <w:r w:rsidRPr="00771FC6">
        <w:t xml:space="preserve"> koja</w:t>
      </w:r>
      <w:r w:rsidR="005E13D3">
        <w:t xml:space="preserve"> je ostvarena prodajom spomenutih nekretnina</w:t>
      </w:r>
      <w:r w:rsidRPr="00771FC6">
        <w:t>.</w:t>
      </w:r>
    </w:p>
    <w:p w:rsidRDefault="00D0163C" w:rsidP="000A06F8" w:rsidR="00D0163C" w:rsidRPr="00771FC6">
      <w:pPr>
        <w:ind w:firstLine="708"/>
        <w:jc w:val="both"/>
      </w:pPr>
    </w:p>
    <w:p w:rsidRDefault="005E13D3" w:rsidP="005E13D3" w:rsidR="0046244A" w:rsidRPr="0046244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N</w:t>
      </w:r>
      <w:r w:rsidR="0046244A">
        <w:t xml:space="preserve">a ročištu od </w:t>
      </w:r>
      <w:r w:rsidR="001F4B4D">
        <w:t>16. svibnja 2017</w:t>
      </w:r>
      <w:r w:rsidR="0046244A" w:rsidRPr="0046244A">
        <w:t>.</w:t>
      </w:r>
      <w:r w:rsidR="0046244A">
        <w:t xml:space="preserve"> stečajni upravitelj</w:t>
      </w:r>
      <w:r>
        <w:t xml:space="preserve"> precizirao je</w:t>
      </w:r>
      <w:r w:rsidR="0046244A" w:rsidRPr="0046244A">
        <w:t xml:space="preserve"> diobu </w:t>
      </w:r>
      <w:proofErr w:type="spellStart"/>
      <w:r w:rsidR="0046244A" w:rsidRPr="0046244A">
        <w:t>kupov</w:t>
      </w:r>
      <w:r>
        <w:t>nine</w:t>
      </w:r>
      <w:proofErr w:type="spellEnd"/>
      <w:r>
        <w:t xml:space="preserve"> ostvarene prodajom navedenih</w:t>
      </w:r>
      <w:r w:rsidR="0046244A" w:rsidRPr="0046244A">
        <w:t xml:space="preserve"> </w:t>
      </w:r>
      <w:r w:rsidR="008175BB">
        <w:t>nekretni</w:t>
      </w:r>
      <w:r w:rsidR="0047591F">
        <w:t>n</w:t>
      </w:r>
      <w:r>
        <w:t>a.</w:t>
      </w:r>
    </w:p>
    <w:p w:rsidRDefault="0047591F" w:rsidP="0047591F" w:rsidR="0047591F" w:rsidRPr="0046244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E13D3" w:rsidP="00335D82" w:rsidR="005E13D3" w:rsidRPr="005E13D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u w:val="single"/>
        </w:rPr>
      </w:pPr>
      <w:r w:rsidRPr="005E13D3">
        <w:rPr>
          <w:u w:val="single"/>
        </w:rPr>
        <w:t>U odnosu na nekretninu opisanu u točki I. izreke</w:t>
      </w:r>
      <w:r w:rsidR="00036C29">
        <w:rPr>
          <w:u w:val="single"/>
        </w:rPr>
        <w:t>.</w:t>
      </w:r>
    </w:p>
    <w:p w:rsidRDefault="005E13D3" w:rsidP="005E13D3" w:rsidR="005E13D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22440" w:rsidP="001F4B4D" w:rsidR="005E13D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771FC6">
        <w:t>Imajući u vidu činjenicu da je predmetna nekretnina prodana</w:t>
      </w:r>
      <w:r w:rsidR="00684C71" w:rsidRPr="00771FC6">
        <w:t xml:space="preserve"> za</w:t>
      </w:r>
      <w:r w:rsidR="00E862CA" w:rsidRPr="00771FC6">
        <w:t xml:space="preserve"> iznos od </w:t>
      </w:r>
      <w:r w:rsidR="001F4B4D" w:rsidRPr="001F4B4D">
        <w:rPr>
          <w:bCs/>
        </w:rPr>
        <w:t>12.106,14  kn</w:t>
      </w:r>
      <w:r w:rsidR="00E862CA" w:rsidRPr="00771FC6">
        <w:t xml:space="preserve">, </w:t>
      </w:r>
      <w:r w:rsidR="005E13D3">
        <w:t xml:space="preserve">stečajni upravitelj je predložio izdvajanje iznosa od </w:t>
      </w:r>
      <w:r w:rsidR="001F4B4D">
        <w:t>4.358,21 kn po osnovi odredbe čl. 254. Stečajnog zakona („Narodne novine“ broj 71/15, dalje: SZ) koji se primjenjuje na temelju odredbe čl. 441. tog SZ-a</w:t>
      </w:r>
      <w:r w:rsidR="001F4B4D">
        <w:rPr>
          <w:bCs/>
        </w:rPr>
        <w:t xml:space="preserve">. </w:t>
      </w:r>
      <w:r w:rsidR="00F31BBF">
        <w:rPr>
          <w:bCs/>
        </w:rPr>
        <w:t xml:space="preserve">Pri tome </w:t>
      </w:r>
      <w:r w:rsidR="00F31BBF" w:rsidRPr="00F31BBF">
        <w:rPr>
          <w:bCs/>
        </w:rPr>
        <w:t xml:space="preserve">je stečajni upravitelj obrazložio </w:t>
      </w:r>
      <w:r w:rsidR="005E13D3">
        <w:rPr>
          <w:bCs/>
        </w:rPr>
        <w:t xml:space="preserve">kako se iznos od </w:t>
      </w:r>
      <w:r w:rsidR="00ED48E0">
        <w:rPr>
          <w:bCs/>
        </w:rPr>
        <w:t>1.936,98</w:t>
      </w:r>
      <w:r w:rsidR="001F4B4D" w:rsidRPr="001F4B4D">
        <w:rPr>
          <w:bCs/>
        </w:rPr>
        <w:t xml:space="preserve"> kn </w:t>
      </w:r>
      <w:r w:rsidR="005E13D3">
        <w:rPr>
          <w:bCs/>
        </w:rPr>
        <w:t xml:space="preserve">odnosi na </w:t>
      </w:r>
      <w:r w:rsidR="001F4B4D">
        <w:rPr>
          <w:bCs/>
        </w:rPr>
        <w:t>njegovu nagradu na temelju čl. 7</w:t>
      </w:r>
      <w:r w:rsidR="005E13D3">
        <w:rPr>
          <w:bCs/>
        </w:rPr>
        <w:t>. Uredbe o kriterijima i načinu obračuna i plaćanja nagrada stečajnim upraviteljima („Narodne novine“ br</w:t>
      </w:r>
      <w:r w:rsidR="007F2898">
        <w:rPr>
          <w:bCs/>
        </w:rPr>
        <w:t>oj 105/15</w:t>
      </w:r>
      <w:r w:rsidR="00ED48E0">
        <w:rPr>
          <w:bCs/>
        </w:rPr>
        <w:t>, dalje: Uredba), a</w:t>
      </w:r>
      <w:r w:rsidR="005E13D3">
        <w:rPr>
          <w:bCs/>
        </w:rPr>
        <w:t xml:space="preserve"> iznos od </w:t>
      </w:r>
      <w:r w:rsidR="007F2898">
        <w:rPr>
          <w:bCs/>
        </w:rPr>
        <w:t>2.421,23</w:t>
      </w:r>
      <w:r w:rsidR="005E13D3">
        <w:rPr>
          <w:bCs/>
        </w:rPr>
        <w:t xml:space="preserve"> kn</w:t>
      </w:r>
      <w:r w:rsidR="00ED48E0">
        <w:rPr>
          <w:bCs/>
        </w:rPr>
        <w:t xml:space="preserve"> na</w:t>
      </w:r>
      <w:r w:rsidR="005E13D3">
        <w:rPr>
          <w:bCs/>
        </w:rPr>
        <w:t xml:space="preserve"> PDV.</w:t>
      </w:r>
      <w:r w:rsidR="00036C29">
        <w:rPr>
          <w:bCs/>
        </w:rPr>
        <w:t xml:space="preserve"> Slijedom navedenog, istaknuo je da ukupni troškovi iznose </w:t>
      </w:r>
      <w:r w:rsidR="007F2898" w:rsidRPr="007F2898">
        <w:rPr>
          <w:bCs/>
        </w:rPr>
        <w:t xml:space="preserve">4.358,21 kn </w:t>
      </w:r>
      <w:r w:rsidR="00036C29">
        <w:rPr>
          <w:bCs/>
        </w:rPr>
        <w:t xml:space="preserve">te je predložio da se </w:t>
      </w:r>
      <w:proofErr w:type="spellStart"/>
      <w:r w:rsidR="00036C29">
        <w:rPr>
          <w:bCs/>
        </w:rPr>
        <w:t>razlučni</w:t>
      </w:r>
      <w:proofErr w:type="spellEnd"/>
      <w:r w:rsidR="00036C29">
        <w:rPr>
          <w:bCs/>
        </w:rPr>
        <w:t xml:space="preserve"> vjerovnik, nakon raspodjele utrška, namiri u iznosu od </w:t>
      </w:r>
      <w:r w:rsidR="007F2898">
        <w:rPr>
          <w:bCs/>
        </w:rPr>
        <w:t>7.747,93</w:t>
      </w:r>
      <w:r w:rsidR="00036C29" w:rsidRPr="00036C29">
        <w:rPr>
          <w:bCs/>
        </w:rPr>
        <w:t xml:space="preserve"> kn</w:t>
      </w:r>
      <w:r w:rsidR="00036C29">
        <w:rPr>
          <w:bCs/>
        </w:rPr>
        <w:t>.</w:t>
      </w:r>
    </w:p>
    <w:p w:rsidRDefault="005E13D3" w:rsidP="00ED48E0" w:rsidR="005E13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036C29" w:rsidP="000A7236" w:rsidR="00036C29" w:rsidRPr="00036C29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bCs/>
          <w:u w:val="single"/>
        </w:rPr>
      </w:pPr>
      <w:r w:rsidRPr="00036C29">
        <w:rPr>
          <w:bCs/>
          <w:u w:val="single"/>
        </w:rPr>
        <w:t>U odnosu na nekretninu opi</w:t>
      </w:r>
      <w:r w:rsidR="000A7236">
        <w:rPr>
          <w:bCs/>
          <w:u w:val="single"/>
        </w:rPr>
        <w:t>sanu u točki II</w:t>
      </w:r>
      <w:r w:rsidRPr="00036C29">
        <w:rPr>
          <w:bCs/>
          <w:u w:val="single"/>
        </w:rPr>
        <w:t>. izreke.</w:t>
      </w:r>
    </w:p>
    <w:p w:rsidRDefault="00036C29" w:rsidP="00F31BBF" w:rsidR="00036C2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0A7236" w:rsidP="00ED48E0" w:rsidR="00ED48E0" w:rsidRPr="00ED48E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ab/>
        <w:t xml:space="preserve">S obzirom na to da je navedena nekretnina unovčena za iznos od </w:t>
      </w:r>
      <w:r w:rsidR="00ED48E0">
        <w:rPr>
          <w:bCs/>
        </w:rPr>
        <w:t>12.135,59</w:t>
      </w:r>
      <w:r w:rsidRPr="000A7236">
        <w:rPr>
          <w:bCs/>
        </w:rPr>
        <w:t xml:space="preserve"> kn</w:t>
      </w:r>
      <w:r>
        <w:rPr>
          <w:bCs/>
        </w:rPr>
        <w:t xml:space="preserve">, </w:t>
      </w:r>
      <w:r w:rsidR="00ED48E0" w:rsidRPr="00ED48E0">
        <w:rPr>
          <w:bCs/>
        </w:rPr>
        <w:t xml:space="preserve">stečajni upravitelj je predložio izdvajanje iznosa od </w:t>
      </w:r>
      <w:r w:rsidR="00ED48E0">
        <w:rPr>
          <w:bCs/>
        </w:rPr>
        <w:t>4.368,81</w:t>
      </w:r>
      <w:r w:rsidR="00ED48E0" w:rsidRPr="00ED48E0">
        <w:rPr>
          <w:bCs/>
        </w:rPr>
        <w:t xml:space="preserve"> kn po osnovi odredbe čl. 254. SZ-a</w:t>
      </w:r>
      <w:r w:rsidR="00ED48E0">
        <w:rPr>
          <w:bCs/>
        </w:rPr>
        <w:t>. S</w:t>
      </w:r>
      <w:r w:rsidR="00ED48E0" w:rsidRPr="00ED48E0">
        <w:rPr>
          <w:bCs/>
        </w:rPr>
        <w:t>tečajni upravitelj</w:t>
      </w:r>
      <w:r w:rsidR="00ED48E0">
        <w:rPr>
          <w:bCs/>
        </w:rPr>
        <w:t xml:space="preserve"> je</w:t>
      </w:r>
      <w:r w:rsidR="00ED48E0" w:rsidRPr="00ED48E0">
        <w:rPr>
          <w:bCs/>
        </w:rPr>
        <w:t xml:space="preserve"> obrazložio </w:t>
      </w:r>
      <w:r w:rsidR="00ED48E0">
        <w:rPr>
          <w:bCs/>
        </w:rPr>
        <w:t>da</w:t>
      </w:r>
      <w:r w:rsidR="00ED48E0" w:rsidRPr="00ED48E0">
        <w:rPr>
          <w:bCs/>
        </w:rPr>
        <w:t xml:space="preserve"> se iznos od </w:t>
      </w:r>
      <w:r w:rsidR="00ED48E0">
        <w:rPr>
          <w:bCs/>
        </w:rPr>
        <w:t>1.941,69</w:t>
      </w:r>
      <w:r w:rsidR="00ED48E0" w:rsidRPr="00ED48E0">
        <w:rPr>
          <w:bCs/>
        </w:rPr>
        <w:t xml:space="preserve"> kn odnosi na njegovu nagradu na temelju čl. 7. Uredbe o kriterijima i načinu obračuna i plaćanja nagrada stečajnim upraviteljima („Narodne novine“ broj 105/15, dalje: Uredba), </w:t>
      </w:r>
      <w:r w:rsidR="00ED48E0">
        <w:rPr>
          <w:bCs/>
        </w:rPr>
        <w:t>a</w:t>
      </w:r>
      <w:r w:rsidR="00ED48E0" w:rsidRPr="00ED48E0">
        <w:rPr>
          <w:bCs/>
        </w:rPr>
        <w:t xml:space="preserve"> iznos od </w:t>
      </w:r>
      <w:r w:rsidR="00ED48E0">
        <w:rPr>
          <w:bCs/>
        </w:rPr>
        <w:t>2.427,12</w:t>
      </w:r>
      <w:r w:rsidR="00ED48E0" w:rsidRPr="00ED48E0">
        <w:rPr>
          <w:bCs/>
        </w:rPr>
        <w:t xml:space="preserve"> kn</w:t>
      </w:r>
      <w:r w:rsidR="00ED48E0">
        <w:rPr>
          <w:bCs/>
        </w:rPr>
        <w:t xml:space="preserve"> na</w:t>
      </w:r>
      <w:r w:rsidR="00ED48E0" w:rsidRPr="00ED48E0">
        <w:rPr>
          <w:bCs/>
        </w:rPr>
        <w:t xml:space="preserve"> PDV. Slijedom navedenog, istaknuo je da ukupni troškovi iznose 4.368,81 kn te je predložio da se </w:t>
      </w:r>
      <w:proofErr w:type="spellStart"/>
      <w:r w:rsidR="00ED48E0" w:rsidRPr="00ED48E0">
        <w:rPr>
          <w:bCs/>
        </w:rPr>
        <w:t>razlučni</w:t>
      </w:r>
      <w:proofErr w:type="spellEnd"/>
      <w:r w:rsidR="00ED48E0" w:rsidRPr="00ED48E0">
        <w:rPr>
          <w:bCs/>
        </w:rPr>
        <w:t xml:space="preserve"> vjerovnik, nakon raspodjele utrška, namiri u iznosu od </w:t>
      </w:r>
      <w:r w:rsidR="00ED48E0">
        <w:rPr>
          <w:bCs/>
        </w:rPr>
        <w:t>7.766,78</w:t>
      </w:r>
      <w:r w:rsidR="00ED48E0" w:rsidRPr="00ED48E0">
        <w:rPr>
          <w:bCs/>
        </w:rPr>
        <w:t xml:space="preserve"> kn.</w:t>
      </w:r>
    </w:p>
    <w:p w:rsidRDefault="00036C29" w:rsidP="00ED48E0" w:rsidR="00036C2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0A7236" w:rsidP="000A7236" w:rsidR="000A7236" w:rsidRPr="000A723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u w:val="single"/>
        </w:rPr>
      </w:pPr>
      <w:r>
        <w:rPr>
          <w:bCs/>
        </w:rPr>
        <w:tab/>
      </w:r>
      <w:r w:rsidRPr="000A7236">
        <w:rPr>
          <w:bCs/>
          <w:u w:val="single"/>
        </w:rPr>
        <w:t>U odnosu na nekretninu opisanu u točki II</w:t>
      </w:r>
      <w:r>
        <w:rPr>
          <w:bCs/>
          <w:u w:val="single"/>
        </w:rPr>
        <w:t>I</w:t>
      </w:r>
      <w:r w:rsidRPr="000A7236">
        <w:rPr>
          <w:bCs/>
          <w:u w:val="single"/>
        </w:rPr>
        <w:t>. izreke.</w:t>
      </w:r>
    </w:p>
    <w:p w:rsidRDefault="00036C29" w:rsidP="000A7236" w:rsidR="00036C2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0A7236" w:rsidP="00ED48E0" w:rsidR="00ED48E0" w:rsidRPr="00ED48E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>
        <w:rPr>
          <w:bCs/>
        </w:rPr>
        <w:tab/>
        <w:t xml:space="preserve">U odnosu na nekretninu navedenu u točki III. izreke, koja je prodana za iznos od </w:t>
      </w:r>
      <w:r w:rsidR="00ED48E0">
        <w:rPr>
          <w:bCs/>
        </w:rPr>
        <w:t>31.545,00</w:t>
      </w:r>
      <w:r>
        <w:rPr>
          <w:bCs/>
        </w:rPr>
        <w:t xml:space="preserve"> kn, stečajni upravitelj je naveo </w:t>
      </w:r>
      <w:r w:rsidR="00ED48E0">
        <w:rPr>
          <w:bCs/>
        </w:rPr>
        <w:t xml:space="preserve">da troškovi unovčenja u smislu čl. 254. SZ-a iznose 11.356,20 kn te isti obuhvaćaju </w:t>
      </w:r>
      <w:r w:rsidR="00ED48E0" w:rsidRPr="00ED48E0">
        <w:rPr>
          <w:bCs/>
        </w:rPr>
        <w:t>nagradu na temelju čl. 7. Uredbe o kriterijima i načinu obračuna i plaćanja nagrada stečajnim upraviteljima („Narodne novine“ broj 105/15, dalje: Uredba)</w:t>
      </w:r>
      <w:r w:rsidR="00ED48E0">
        <w:rPr>
          <w:bCs/>
        </w:rPr>
        <w:t xml:space="preserve"> u iznosu od 5.047,20 kn i</w:t>
      </w:r>
      <w:r w:rsidR="00ED48E0" w:rsidRPr="00ED48E0">
        <w:rPr>
          <w:bCs/>
        </w:rPr>
        <w:t xml:space="preserve"> PDV</w:t>
      </w:r>
      <w:r w:rsidR="00ED48E0">
        <w:rPr>
          <w:bCs/>
        </w:rPr>
        <w:t xml:space="preserve"> u iznosu od 6.309,00 kn</w:t>
      </w:r>
      <w:r w:rsidR="00ED48E0" w:rsidRPr="00ED48E0">
        <w:rPr>
          <w:bCs/>
        </w:rPr>
        <w:t xml:space="preserve">. </w:t>
      </w:r>
      <w:r w:rsidR="00ED48E0">
        <w:rPr>
          <w:bCs/>
        </w:rPr>
        <w:t>Kako</w:t>
      </w:r>
      <w:r w:rsidR="00ED48E0" w:rsidRPr="00ED48E0">
        <w:rPr>
          <w:bCs/>
        </w:rPr>
        <w:t xml:space="preserve"> ukupni troškovi iznose </w:t>
      </w:r>
      <w:r w:rsidR="00ED48E0">
        <w:rPr>
          <w:bCs/>
        </w:rPr>
        <w:t>11.356,20</w:t>
      </w:r>
      <w:r w:rsidR="00ED48E0" w:rsidRPr="00ED48E0">
        <w:rPr>
          <w:bCs/>
        </w:rPr>
        <w:t xml:space="preserve"> kn</w:t>
      </w:r>
      <w:r w:rsidR="00ED48E0">
        <w:rPr>
          <w:bCs/>
        </w:rPr>
        <w:t>,</w:t>
      </w:r>
      <w:r w:rsidR="00ED48E0" w:rsidRPr="00ED48E0">
        <w:rPr>
          <w:bCs/>
        </w:rPr>
        <w:t xml:space="preserve"> predložio</w:t>
      </w:r>
      <w:r w:rsidR="00ED48E0">
        <w:rPr>
          <w:bCs/>
        </w:rPr>
        <w:t xml:space="preserve"> je</w:t>
      </w:r>
      <w:r w:rsidR="00ED48E0" w:rsidRPr="00ED48E0">
        <w:rPr>
          <w:bCs/>
        </w:rPr>
        <w:t xml:space="preserve"> da se </w:t>
      </w:r>
      <w:proofErr w:type="spellStart"/>
      <w:r w:rsidR="00ED48E0" w:rsidRPr="00ED48E0">
        <w:rPr>
          <w:bCs/>
        </w:rPr>
        <w:t>razlučni</w:t>
      </w:r>
      <w:proofErr w:type="spellEnd"/>
      <w:r w:rsidR="00ED48E0" w:rsidRPr="00ED48E0">
        <w:rPr>
          <w:bCs/>
        </w:rPr>
        <w:t xml:space="preserve"> vjerovnik, nakon raspodjele utrška, namiri u iznosu od </w:t>
      </w:r>
      <w:r w:rsidR="00ED48E0">
        <w:rPr>
          <w:bCs/>
        </w:rPr>
        <w:t>20.188,80</w:t>
      </w:r>
      <w:r w:rsidR="00ED48E0" w:rsidRPr="00ED48E0">
        <w:rPr>
          <w:bCs/>
        </w:rPr>
        <w:t xml:space="preserve"> kn.</w:t>
      </w:r>
    </w:p>
    <w:p w:rsidRDefault="00ED48E0" w:rsidP="000A7236" w:rsidR="00ED48E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036C29" w:rsidP="00ED48E0" w:rsidR="00036C2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F20A82" w:rsidP="00F20A82" w:rsidR="00F20A82" w:rsidRPr="00F20A82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u w:val="single"/>
        </w:rPr>
      </w:pPr>
      <w:r>
        <w:rPr>
          <w:bCs/>
        </w:rPr>
        <w:tab/>
      </w:r>
      <w:r w:rsidRPr="00F20A82">
        <w:rPr>
          <w:bCs/>
          <w:u w:val="single"/>
        </w:rPr>
        <w:t xml:space="preserve">U odnosu na nekretninu opisanu u točki </w:t>
      </w:r>
      <w:r>
        <w:rPr>
          <w:bCs/>
          <w:u w:val="single"/>
        </w:rPr>
        <w:t>IV</w:t>
      </w:r>
      <w:r w:rsidRPr="00F20A82">
        <w:rPr>
          <w:bCs/>
          <w:u w:val="single"/>
        </w:rPr>
        <w:t>. izreke.</w:t>
      </w:r>
    </w:p>
    <w:p w:rsidRDefault="00F20A82" w:rsidP="00F20A82" w:rsidR="00F20A8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F20A82" w:rsidP="00ED48E0" w:rsidR="00ED48E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>
        <w:rPr>
          <w:bCs/>
        </w:rPr>
        <w:lastRenderedPageBreak/>
        <w:tab/>
        <w:t xml:space="preserve">Konačno, nekretnina iz točke IV. izreke prodana je za iznos od </w:t>
      </w:r>
      <w:r w:rsidR="00684582">
        <w:rPr>
          <w:bCs/>
        </w:rPr>
        <w:t>32.326,88</w:t>
      </w:r>
      <w:r w:rsidR="00ED48E0">
        <w:rPr>
          <w:bCs/>
        </w:rPr>
        <w:t xml:space="preserve"> kn.</w:t>
      </w:r>
      <w:r w:rsidR="00ED48E0" w:rsidRPr="00ED48E0">
        <w:rPr>
          <w:bCs/>
        </w:rPr>
        <w:t xml:space="preserve"> </w:t>
      </w:r>
      <w:r w:rsidR="00ED48E0">
        <w:rPr>
          <w:bCs/>
        </w:rPr>
        <w:t>S</w:t>
      </w:r>
      <w:r w:rsidR="00ED48E0" w:rsidRPr="00ED48E0">
        <w:rPr>
          <w:bCs/>
        </w:rPr>
        <w:t xml:space="preserve">tečajni upravitelj je predložio izdvajanje iznosa od </w:t>
      </w:r>
      <w:r w:rsidR="00ED48E0">
        <w:rPr>
          <w:bCs/>
        </w:rPr>
        <w:t>11.637,68</w:t>
      </w:r>
      <w:r w:rsidR="00ED48E0" w:rsidRPr="00ED48E0">
        <w:rPr>
          <w:bCs/>
        </w:rPr>
        <w:t xml:space="preserve"> kn po osnovi odredbe čl. 254. SZ-a.</w:t>
      </w:r>
      <w:r w:rsidR="00ED48E0">
        <w:rPr>
          <w:bCs/>
        </w:rPr>
        <w:t xml:space="preserve"> Naime,</w:t>
      </w:r>
      <w:r w:rsidR="00ED48E0" w:rsidRPr="00ED48E0">
        <w:rPr>
          <w:bCs/>
        </w:rPr>
        <w:t xml:space="preserve"> </w:t>
      </w:r>
      <w:r w:rsidR="00ED48E0">
        <w:rPr>
          <w:bCs/>
        </w:rPr>
        <w:t>s</w:t>
      </w:r>
      <w:r w:rsidR="00ED48E0" w:rsidRPr="00ED48E0">
        <w:rPr>
          <w:bCs/>
        </w:rPr>
        <w:t xml:space="preserve">tečajni upravitelj je obrazložio da se iznos od </w:t>
      </w:r>
      <w:r w:rsidR="00ED48E0">
        <w:rPr>
          <w:bCs/>
        </w:rPr>
        <w:t>5.172,30</w:t>
      </w:r>
      <w:r w:rsidR="00ED48E0" w:rsidRPr="00ED48E0">
        <w:rPr>
          <w:bCs/>
        </w:rPr>
        <w:t xml:space="preserve"> kn odnosi na njegovu nagradu na temelju čl. 7. Uredbe o kriterijima i načinu obračuna i plaćanja nagrada stečajnim upraviteljima („Narodne novine“ broj 105/15, dalje: Uredba), a iznos od </w:t>
      </w:r>
      <w:r w:rsidR="00ED48E0">
        <w:rPr>
          <w:bCs/>
        </w:rPr>
        <w:t>6.456,38</w:t>
      </w:r>
      <w:r w:rsidR="00ED48E0" w:rsidRPr="00ED48E0">
        <w:rPr>
          <w:bCs/>
        </w:rPr>
        <w:t xml:space="preserve"> na PDV. Slijedom navedenog, istaknuo je da ukupni troškovi iznose 11.637,68 kn te je predložio da se </w:t>
      </w:r>
      <w:proofErr w:type="spellStart"/>
      <w:r w:rsidR="00ED48E0" w:rsidRPr="00ED48E0">
        <w:rPr>
          <w:bCs/>
        </w:rPr>
        <w:t>razlučni</w:t>
      </w:r>
      <w:proofErr w:type="spellEnd"/>
      <w:r w:rsidR="00ED48E0" w:rsidRPr="00ED48E0">
        <w:rPr>
          <w:bCs/>
        </w:rPr>
        <w:t xml:space="preserve"> vjerovnik, nakon raspodjele utrška, namiri u iznosu od </w:t>
      </w:r>
      <w:r w:rsidR="00ED48E0">
        <w:rPr>
          <w:bCs/>
        </w:rPr>
        <w:t>20.689,20</w:t>
      </w:r>
      <w:r w:rsidR="00ED48E0" w:rsidRPr="00ED48E0">
        <w:rPr>
          <w:bCs/>
        </w:rPr>
        <w:t xml:space="preserve"> kn.</w:t>
      </w:r>
    </w:p>
    <w:p w:rsidRDefault="00ED48E0" w:rsidP="00ED48E0" w:rsidR="00ED48E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ED48E0" w:rsidP="00ED48E0" w:rsidR="00ED48E0" w:rsidRPr="00ED48E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>Prema odredbi čl. 254. st. 2. SZ-a t</w:t>
      </w:r>
      <w:r w:rsidRPr="00ED48E0">
        <w:rPr>
          <w:bCs/>
        </w:rPr>
        <w:t>roškovi unovčenja iz stavka 1. ovoga članka obuhvaćaju stvarno nastale troškove i ostale obveze stečajne mase. Ako je zbog unovčenja stečajna masa opterećena porezom, iznos toga poreza uračunat će se u troškove unovčenja</w:t>
      </w:r>
    </w:p>
    <w:p w:rsidRDefault="00ED48E0" w:rsidP="00F20A82" w:rsidR="00ED48E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8175BB" w:rsidP="00ED48E0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8175BB">
        <w:rPr>
          <w:bCs/>
        </w:rPr>
        <w:t>Mišljenje je ovog suda kako su troškovi unovčenja</w:t>
      </w:r>
      <w:r w:rsidR="00FE059F">
        <w:rPr>
          <w:bCs/>
        </w:rPr>
        <w:t>,</w:t>
      </w:r>
      <w:r w:rsidRPr="008175BB">
        <w:rPr>
          <w:bCs/>
        </w:rPr>
        <w:t xml:space="preserve"> </w:t>
      </w:r>
      <w:r>
        <w:rPr>
          <w:bCs/>
        </w:rPr>
        <w:t>koje je naveo stečajni</w:t>
      </w:r>
      <w:r w:rsidRPr="008175BB">
        <w:rPr>
          <w:bCs/>
        </w:rPr>
        <w:t xml:space="preserve"> upravitelj</w:t>
      </w:r>
      <w:r w:rsidR="00FE059F">
        <w:rPr>
          <w:bCs/>
        </w:rPr>
        <w:t>,</w:t>
      </w:r>
      <w:r w:rsidRPr="008175BB">
        <w:rPr>
          <w:bCs/>
        </w:rPr>
        <w:t xml:space="preserve"> u izravnoj </w:t>
      </w:r>
      <w:r>
        <w:rPr>
          <w:bCs/>
        </w:rPr>
        <w:t xml:space="preserve">vezi sa stečajnom masom pa je stoga u cijelosti prihvaćen kao osnovan opisani obračun troškova iz </w:t>
      </w:r>
      <w:r w:rsidR="00FE059F">
        <w:rPr>
          <w:bCs/>
        </w:rPr>
        <w:t xml:space="preserve">u odnosu na svaku pojedinu nekretninu </w:t>
      </w:r>
      <w:r>
        <w:rPr>
          <w:bCs/>
        </w:rPr>
        <w:t xml:space="preserve"> </w:t>
      </w:r>
    </w:p>
    <w:p w:rsidRDefault="00F31BBF" w:rsidP="00F31BBF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8175BB" w:rsidP="00EF6675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8175BB">
        <w:rPr>
          <w:bCs/>
        </w:rPr>
        <w:t xml:space="preserve">Nakon raspodjele utrška namiruje se </w:t>
      </w:r>
      <w:proofErr w:type="spellStart"/>
      <w:r w:rsidRPr="008175BB">
        <w:rPr>
          <w:bCs/>
        </w:rPr>
        <w:t>razlučni</w:t>
      </w:r>
      <w:proofErr w:type="spellEnd"/>
      <w:r w:rsidRPr="008175BB">
        <w:rPr>
          <w:bCs/>
        </w:rPr>
        <w:t xml:space="preserve"> vjerovnik </w:t>
      </w:r>
      <w:proofErr w:type="spellStart"/>
      <w:r w:rsidR="00FE059F">
        <w:rPr>
          <w:bCs/>
        </w:rPr>
        <w:t>Sberbank</w:t>
      </w:r>
      <w:proofErr w:type="spellEnd"/>
      <w:r>
        <w:rPr>
          <w:bCs/>
        </w:rPr>
        <w:t xml:space="preserve"> d.d</w:t>
      </w:r>
      <w:r w:rsidRPr="008175BB">
        <w:rPr>
          <w:bCs/>
        </w:rPr>
        <w:t xml:space="preserve">. </w:t>
      </w:r>
      <w:proofErr w:type="spellStart"/>
      <w:r w:rsidR="00684582">
        <w:rPr>
          <w:bCs/>
        </w:rPr>
        <w:t>R</w:t>
      </w:r>
      <w:r w:rsidR="00FE059F">
        <w:rPr>
          <w:bCs/>
        </w:rPr>
        <w:t>azlučni</w:t>
      </w:r>
      <w:proofErr w:type="spellEnd"/>
      <w:r w:rsidR="00FE059F">
        <w:rPr>
          <w:bCs/>
        </w:rPr>
        <w:t xml:space="preserve"> vjerovnik nije prigovorio obračunu troškova stečajnog upravitelja </w:t>
      </w:r>
      <w:r w:rsidRPr="008175BB">
        <w:rPr>
          <w:bCs/>
        </w:rPr>
        <w:t>Slijedom navedenog, nakon odbitka troš</w:t>
      </w:r>
      <w:r w:rsidR="00F145E6">
        <w:rPr>
          <w:bCs/>
        </w:rPr>
        <w:t>kova iz</w:t>
      </w:r>
      <w:r w:rsidRPr="008175BB">
        <w:rPr>
          <w:bCs/>
        </w:rPr>
        <w:t xml:space="preserve"> čl. </w:t>
      </w:r>
      <w:r w:rsidR="00684582">
        <w:rPr>
          <w:bCs/>
        </w:rPr>
        <w:t xml:space="preserve">254 </w:t>
      </w:r>
      <w:r w:rsidRPr="008175BB">
        <w:rPr>
          <w:bCs/>
        </w:rPr>
        <w:t>SZ-a</w:t>
      </w:r>
      <w:r w:rsidR="00FE059F">
        <w:rPr>
          <w:bCs/>
        </w:rPr>
        <w:t xml:space="preserve">, iz postignute </w:t>
      </w:r>
      <w:proofErr w:type="spellStart"/>
      <w:r w:rsidR="00FE059F">
        <w:rPr>
          <w:bCs/>
        </w:rPr>
        <w:t>kupovnine</w:t>
      </w:r>
      <w:proofErr w:type="spellEnd"/>
      <w:r w:rsidR="00FE059F">
        <w:rPr>
          <w:bCs/>
        </w:rPr>
        <w:t xml:space="preserve"> za svaku pojedinu nekretninu</w:t>
      </w:r>
      <w:r w:rsidRPr="008175BB">
        <w:rPr>
          <w:bCs/>
        </w:rPr>
        <w:t xml:space="preserve"> namiruje se </w:t>
      </w:r>
      <w:proofErr w:type="spellStart"/>
      <w:r w:rsidRPr="008175BB">
        <w:rPr>
          <w:bCs/>
        </w:rPr>
        <w:t>razlučni</w:t>
      </w:r>
      <w:proofErr w:type="spellEnd"/>
      <w:r w:rsidRPr="008175BB">
        <w:rPr>
          <w:bCs/>
        </w:rPr>
        <w:t xml:space="preserve"> vjerovnik </w:t>
      </w:r>
      <w:proofErr w:type="spellStart"/>
      <w:r w:rsidR="00FE059F">
        <w:rPr>
          <w:bCs/>
        </w:rPr>
        <w:t>Sberbank</w:t>
      </w:r>
      <w:proofErr w:type="spellEnd"/>
      <w:r w:rsidR="00F145E6">
        <w:rPr>
          <w:bCs/>
        </w:rPr>
        <w:t xml:space="preserve"> d.d.</w:t>
      </w:r>
      <w:r w:rsidR="00FE059F">
        <w:rPr>
          <w:bCs/>
        </w:rPr>
        <w:t xml:space="preserve"> Tako je </w:t>
      </w:r>
      <w:proofErr w:type="spellStart"/>
      <w:r w:rsidR="00FE059F">
        <w:rPr>
          <w:bCs/>
        </w:rPr>
        <w:t>razlučni</w:t>
      </w:r>
      <w:proofErr w:type="spellEnd"/>
      <w:r w:rsidR="00FE059F">
        <w:rPr>
          <w:bCs/>
        </w:rPr>
        <w:t xml:space="preserve"> vjerovnik iz </w:t>
      </w:r>
      <w:proofErr w:type="spellStart"/>
      <w:r w:rsidR="00FE059F">
        <w:rPr>
          <w:bCs/>
        </w:rPr>
        <w:t>kupovnine</w:t>
      </w:r>
      <w:proofErr w:type="spellEnd"/>
      <w:r w:rsidR="00FE059F">
        <w:rPr>
          <w:bCs/>
        </w:rPr>
        <w:t xml:space="preserve"> ostvarene prodajom nekretnine opisane u točki I. izreke namiren u iznosu od </w:t>
      </w:r>
      <w:r w:rsidRPr="008175BB">
        <w:rPr>
          <w:bCs/>
        </w:rPr>
        <w:t xml:space="preserve"> </w:t>
      </w:r>
      <w:r w:rsidR="00684582">
        <w:rPr>
          <w:bCs/>
        </w:rPr>
        <w:t>7.747,93</w:t>
      </w:r>
      <w:r w:rsidR="00FE059F" w:rsidRPr="00FE059F">
        <w:rPr>
          <w:bCs/>
        </w:rPr>
        <w:t xml:space="preserve"> kn</w:t>
      </w:r>
      <w:r w:rsidR="00FE059F">
        <w:rPr>
          <w:bCs/>
        </w:rPr>
        <w:t xml:space="preserve">, zatim </w:t>
      </w:r>
      <w:r w:rsidR="00EF6675" w:rsidRPr="00EF6675">
        <w:rPr>
          <w:bCs/>
        </w:rPr>
        <w:t xml:space="preserve">iz </w:t>
      </w:r>
      <w:proofErr w:type="spellStart"/>
      <w:r w:rsidR="00EF6675" w:rsidRPr="00EF6675">
        <w:rPr>
          <w:bCs/>
        </w:rPr>
        <w:t>kupovnine</w:t>
      </w:r>
      <w:proofErr w:type="spellEnd"/>
      <w:r w:rsidR="00EF6675" w:rsidRPr="00EF6675">
        <w:rPr>
          <w:bCs/>
        </w:rPr>
        <w:t xml:space="preserve"> ostvarene prodajom nekretnine opisane u točki I</w:t>
      </w:r>
      <w:r w:rsidR="00EF6675">
        <w:rPr>
          <w:bCs/>
        </w:rPr>
        <w:t xml:space="preserve">I. izreke namiren u iznosu od </w:t>
      </w:r>
      <w:r w:rsidR="00684582">
        <w:rPr>
          <w:bCs/>
        </w:rPr>
        <w:t>7.766,78</w:t>
      </w:r>
      <w:r w:rsidR="00EF6675">
        <w:rPr>
          <w:bCs/>
        </w:rPr>
        <w:t xml:space="preserve"> kn te </w:t>
      </w:r>
      <w:r w:rsidR="00EF6675" w:rsidRPr="00EF6675">
        <w:rPr>
          <w:bCs/>
        </w:rPr>
        <w:t xml:space="preserve">iz </w:t>
      </w:r>
      <w:proofErr w:type="spellStart"/>
      <w:r w:rsidR="00EF6675" w:rsidRPr="00EF6675">
        <w:rPr>
          <w:bCs/>
        </w:rPr>
        <w:t>kupovnine</w:t>
      </w:r>
      <w:proofErr w:type="spellEnd"/>
      <w:r w:rsidR="00EF6675" w:rsidRPr="00EF6675">
        <w:rPr>
          <w:bCs/>
        </w:rPr>
        <w:t xml:space="preserve"> ostvarene prodajom nekretnine opisane u točki I</w:t>
      </w:r>
      <w:r w:rsidR="00EF6675">
        <w:rPr>
          <w:bCs/>
        </w:rPr>
        <w:t>II</w:t>
      </w:r>
      <w:r w:rsidR="00EF6675" w:rsidRPr="00EF6675">
        <w:rPr>
          <w:bCs/>
        </w:rPr>
        <w:t xml:space="preserve">. </w:t>
      </w:r>
      <w:r w:rsidR="00EF6675">
        <w:rPr>
          <w:bCs/>
        </w:rPr>
        <w:t xml:space="preserve">izreke namiren u iznosu od </w:t>
      </w:r>
      <w:r w:rsidR="00684582">
        <w:rPr>
          <w:bCs/>
        </w:rPr>
        <w:t>20.188,80</w:t>
      </w:r>
      <w:r w:rsidR="00EF6675">
        <w:rPr>
          <w:bCs/>
        </w:rPr>
        <w:t xml:space="preserve"> i </w:t>
      </w:r>
      <w:r w:rsidR="00EF6675" w:rsidRPr="00EF6675">
        <w:rPr>
          <w:bCs/>
        </w:rPr>
        <w:t xml:space="preserve">iz </w:t>
      </w:r>
      <w:proofErr w:type="spellStart"/>
      <w:r w:rsidR="00EF6675" w:rsidRPr="00EF6675">
        <w:rPr>
          <w:bCs/>
        </w:rPr>
        <w:t>kupovnine</w:t>
      </w:r>
      <w:proofErr w:type="spellEnd"/>
      <w:r w:rsidR="00EF6675" w:rsidRPr="00EF6675">
        <w:rPr>
          <w:bCs/>
        </w:rPr>
        <w:t xml:space="preserve"> ostvarene prodajom nekretnine opisane u točki I</w:t>
      </w:r>
      <w:r w:rsidR="00EF6675">
        <w:rPr>
          <w:bCs/>
        </w:rPr>
        <w:t>V</w:t>
      </w:r>
      <w:r w:rsidR="00EF6675" w:rsidRPr="00EF6675">
        <w:rPr>
          <w:bCs/>
        </w:rPr>
        <w:t>. izreke namiren u iznosu od</w:t>
      </w:r>
      <w:r w:rsidR="00EF6675">
        <w:rPr>
          <w:bCs/>
        </w:rPr>
        <w:t xml:space="preserve"> </w:t>
      </w:r>
      <w:r w:rsidR="00684582">
        <w:rPr>
          <w:bCs/>
        </w:rPr>
        <w:t>20.689,20</w:t>
      </w:r>
      <w:r w:rsidR="00EF6675">
        <w:rPr>
          <w:bCs/>
        </w:rPr>
        <w:t xml:space="preserve"> kn</w:t>
      </w:r>
      <w:r w:rsidRPr="008175BB">
        <w:rPr>
          <w:bCs/>
        </w:rPr>
        <w:t xml:space="preserve"> i to samo djelomično jer njegova tražbina u ovom stečaju iznosi više. </w:t>
      </w:r>
      <w:r w:rsidR="00EF6675">
        <w:rPr>
          <w:bCs/>
        </w:rPr>
        <w:t>Stoga je ovaj sud riješio kao u izreci ovog rješenja.</w:t>
      </w:r>
    </w:p>
    <w:p w:rsidRDefault="0047591F" w:rsidP="0047591F" w:rsidR="0047591F" w:rsidRPr="0047591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A54481" w:rsidP="00F145E6" w:rsidR="00A54481" w:rsidRPr="00771FC6">
      <w:pPr>
        <w:jc w:val="both"/>
      </w:pPr>
    </w:p>
    <w:p w:rsidRDefault="001828D4" w:rsidP="00C57FC5" w:rsidR="00A547EB" w:rsidRPr="00771FC6">
      <w:pPr>
        <w:jc w:val="center"/>
      </w:pPr>
      <w:r w:rsidRPr="00771FC6">
        <w:t>U</w:t>
      </w:r>
      <w:r w:rsidR="00A547EB" w:rsidRPr="00771FC6">
        <w:t xml:space="preserve"> </w:t>
      </w:r>
      <w:r w:rsidR="00D57604" w:rsidRPr="00771FC6">
        <w:t>Zagrebu</w:t>
      </w:r>
      <w:r w:rsidR="00A547EB" w:rsidRPr="00771FC6">
        <w:t xml:space="preserve"> </w:t>
      </w:r>
      <w:r w:rsidR="00557272">
        <w:t>17</w:t>
      </w:r>
      <w:r w:rsidR="00684582">
        <w:t>. svibnja</w:t>
      </w:r>
      <w:r w:rsidR="00E85CFD" w:rsidRPr="00771FC6">
        <w:t xml:space="preserve"> </w:t>
      </w:r>
      <w:r w:rsidR="00A547EB" w:rsidRPr="00771FC6">
        <w:t>201</w:t>
      </w:r>
      <w:r w:rsidR="00684582">
        <w:t>7</w:t>
      </w:r>
      <w:r w:rsidR="00A547EB" w:rsidRPr="00771FC6">
        <w:t>.</w:t>
      </w:r>
    </w:p>
    <w:p w:rsidRDefault="00892D93" w:rsidP="00C57FC5" w:rsidR="00892D93" w:rsidRPr="00771FC6">
      <w:pPr>
        <w:jc w:val="center"/>
        <w:rPr>
          <w:b/>
        </w:rPr>
      </w:pPr>
    </w:p>
    <w:p w:rsidRDefault="00892D93" w:rsidP="003528BA" w:rsidR="00892D93" w:rsidRPr="00771FC6">
      <w:pPr>
        <w:jc w:val="right"/>
      </w:pPr>
      <w:r w:rsidRPr="00771FC6">
        <w:rPr>
          <w:b/>
        </w:rPr>
        <w:tab/>
      </w:r>
      <w:r w:rsidRPr="00771FC6">
        <w:t>Sudac:</w:t>
      </w:r>
    </w:p>
    <w:p w:rsidRDefault="00892D93" w:rsidP="003528BA" w:rsidR="00892D93">
      <w:pPr>
        <w:jc w:val="right"/>
      </w:pP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D57604" w:rsidRPr="00771FC6">
        <w:t>Gordan Zubak</w:t>
      </w:r>
      <w:r w:rsidR="00451975">
        <w:t>,v.r.</w:t>
      </w:r>
      <w:r w:rsidR="00557272">
        <w:t xml:space="preserve"> </w:t>
      </w:r>
    </w:p>
    <w:p w:rsidRDefault="002855F2" w:rsidP="003528BA" w:rsidR="002855F2">
      <w:pPr>
        <w:jc w:val="right"/>
      </w:pPr>
    </w:p>
    <w:p w:rsidRDefault="00EF6675" w:rsidP="00557272" w:rsidR="002855F2" w:rsidRPr="00771FC6">
      <w:pPr>
        <w:ind w:left="7080"/>
      </w:pPr>
      <w:r>
        <w:t xml:space="preserve">         </w:t>
      </w:r>
    </w:p>
    <w:p w:rsidRDefault="00A547EB" w:rsidP="00A547EB" w:rsidR="00A547EB">
      <w:pPr>
        <w:rPr>
          <w:b/>
        </w:rPr>
      </w:pPr>
    </w:p>
    <w:p w:rsidRDefault="00557272" w:rsidP="00A547EB" w:rsidR="00557272" w:rsidRPr="00771FC6">
      <w:pPr>
        <w:rPr>
          <w:b/>
        </w:rPr>
      </w:pPr>
    </w:p>
    <w:p w:rsidRDefault="00A547EB" w:rsidP="00A547EB" w:rsidR="00A547EB" w:rsidRPr="00684582">
      <w:r w:rsidRPr="00684582">
        <w:t>POUKA O PRAVNOM LIJEKU:</w:t>
      </w:r>
    </w:p>
    <w:p w:rsidRDefault="00A547EB" w:rsidP="00A547EB" w:rsidR="00A547EB" w:rsidRPr="00771FC6">
      <w:r w:rsidRPr="00771FC6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771FC6"/>
    <w:p w:rsidRDefault="00557272" w:rsidP="00A547EB" w:rsidR="00557272"/>
    <w:p w:rsidRDefault="00892D93" w:rsidP="00A547EB" w:rsidR="002855F2"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EF6675">
        <w:t xml:space="preserve">          </w:t>
      </w:r>
    </w:p>
    <w:p w:rsidRDefault="00451975" w:rsidP="00451975" w:rsidR="0045197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451975" w:rsidP="00451975" w:rsidR="00451975">
      <w:pPr>
        <w:jc w:val="right"/>
      </w:pPr>
      <w:r>
        <w:t xml:space="preserve">               Katica Franjić</w:t>
      </w:r>
    </w:p>
    <w:p w:rsidRDefault="00E22440" w:rsidP="00451975" w:rsidR="00E22440" w:rsidRPr="00771FC6">
      <w:pPr>
        <w:ind w:left="720"/>
      </w:pPr>
    </w:p>
    <w:p w:rsidRDefault="000A69F3" w:rsidP="00A547EB" w:rsidR="000A69F3" w:rsidRPr="00771FC6"/>
    <w:sectPr w:rsidSect="00557272" w:rsidR="000A69F3" w:rsidRPr="00771FC6">
      <w:headerReference w:type="default" r:id="rId10"/>
      <w:pgSz w:h="16838" w:w="11906"/>
      <w:pgMar w:gutter="0" w:footer="709" w:header="709" w:left="1134" w:bottom="1134" w:right="1134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5F2" w:rsidP="002855F2" w:rsidR="002855F2">
      <w:r>
        <w:separator/>
      </w:r>
    </w:p>
  </w:endnote>
  <w:endnote w:id="0" w:type="continuationSeparator">
    <w:p w:rsidRDefault="002855F2" w:rsidP="002855F2" w:rsidR="00285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5F2" w:rsidP="002855F2" w:rsidR="002855F2">
      <w:r>
        <w:separator/>
      </w:r>
    </w:p>
  </w:footnote>
  <w:footnote w:id="0" w:type="continuationSeparator">
    <w:p w:rsidRDefault="002855F2" w:rsidP="002855F2" w:rsidR="00285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6546701"/>
      <w:docPartObj>
        <w:docPartGallery w:val="Page Numbers (Top of Page)"/>
        <w:docPartUnique/>
      </w:docPartObj>
    </w:sdtPr>
    <w:sdtEndPr/>
    <w:sdtContent>
      <w:p w:rsidRDefault="002855F2" w:rsidR="002855F2">
        <w:pPr>
          <w:pStyle w:val="Zaglavlje"/>
        </w:pPr>
        <w:r>
          <w:tab/>
        </w:r>
        <w:r>
          <w:tab/>
        </w:r>
        <w:r w:rsidRPr="001F4B4D">
          <w:t xml:space="preserve">67. </w:t>
        </w:r>
        <w:r w:rsidRPr="001F4B4D">
          <w:t>St-</w:t>
        </w:r>
        <w:r w:rsidR="007D718B" w:rsidRPr="001F4B4D">
          <w:t>1123</w:t>
        </w:r>
        <w:r w:rsidRPr="001F4B4D">
          <w:t>/1</w:t>
        </w:r>
        <w:r w:rsidR="007D718B" w:rsidRPr="001F4B4D">
          <w:t>2</w:t>
        </w:r>
        <w:r w:rsidR="00451975">
          <w:t>-207</w:t>
        </w:r>
      </w:p>
    </w:sdtContent>
  </w:sdt>
  <w:p w:rsidRDefault="002855F2" w:rsidR="002855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EE23F3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1F2A57D0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842336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10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6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0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3"/>
  </w:num>
  <w:num w:numId="5">
    <w:abstractNumId w:val="15"/>
  </w:num>
  <w:num w:numId="6">
    <w:abstractNumId w:val="12"/>
  </w:num>
  <w:num w:numId="7">
    <w:abstractNumId w:val="8"/>
  </w:num>
  <w:num w:numId="8">
    <w:abstractNumId w:val="23"/>
  </w:num>
  <w:num w:numId="9">
    <w:abstractNumId w:val="11"/>
  </w:num>
  <w:num w:numId="10">
    <w:abstractNumId w:val="21"/>
  </w:num>
  <w:num w:numId="11">
    <w:abstractNumId w:val="18"/>
  </w:num>
  <w:num w:numId="12">
    <w:abstractNumId w:val="17"/>
  </w:num>
  <w:num w:numId="13">
    <w:abstractNumId w:val="0"/>
  </w:num>
  <w:num w:numId="14">
    <w:abstractNumId w:val="22"/>
  </w:num>
  <w:num w:numId="15">
    <w:abstractNumId w:val="13"/>
  </w:num>
  <w:num w:numId="16">
    <w:abstractNumId w:val="19"/>
  </w:num>
  <w:num w:numId="17">
    <w:abstractNumId w:val="14"/>
  </w:num>
  <w:num w:numId="18">
    <w:abstractNumId w:val="24"/>
  </w:num>
  <w:num w:numId="19">
    <w:abstractNumId w:val="25"/>
  </w:num>
  <w:num w:numId="20">
    <w:abstractNumId w:val="6"/>
  </w:num>
  <w:num w:numId="21">
    <w:abstractNumId w:val="20"/>
  </w:num>
  <w:num w:numId="22">
    <w:abstractNumId w:val="2"/>
  </w:num>
  <w:num w:numId="23">
    <w:abstractNumId w:val="10"/>
  </w:num>
  <w:num w:numId="24">
    <w:abstractNumId w:val="5"/>
  </w:num>
  <w:num w:numId="25">
    <w:abstractNumId w:val="1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270AF"/>
    <w:rsid w:val="000316B8"/>
    <w:rsid w:val="000344F4"/>
    <w:rsid w:val="00036C29"/>
    <w:rsid w:val="00043131"/>
    <w:rsid w:val="00053364"/>
    <w:rsid w:val="0005337F"/>
    <w:rsid w:val="00057017"/>
    <w:rsid w:val="000733EE"/>
    <w:rsid w:val="00074D94"/>
    <w:rsid w:val="000A06F8"/>
    <w:rsid w:val="000A69F3"/>
    <w:rsid w:val="000A7236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200EB"/>
    <w:rsid w:val="001326F1"/>
    <w:rsid w:val="00154AAC"/>
    <w:rsid w:val="0016314A"/>
    <w:rsid w:val="00163D9F"/>
    <w:rsid w:val="00170188"/>
    <w:rsid w:val="00170D46"/>
    <w:rsid w:val="001828D4"/>
    <w:rsid w:val="00183847"/>
    <w:rsid w:val="001B585A"/>
    <w:rsid w:val="001D2D26"/>
    <w:rsid w:val="001D3413"/>
    <w:rsid w:val="001E5852"/>
    <w:rsid w:val="001F4B4D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855F2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D4093"/>
    <w:rsid w:val="002E65AF"/>
    <w:rsid w:val="00307C74"/>
    <w:rsid w:val="00312F73"/>
    <w:rsid w:val="00324A2F"/>
    <w:rsid w:val="00325165"/>
    <w:rsid w:val="00335D82"/>
    <w:rsid w:val="00344454"/>
    <w:rsid w:val="00346566"/>
    <w:rsid w:val="00351018"/>
    <w:rsid w:val="003528BA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04DC"/>
    <w:rsid w:val="0040680B"/>
    <w:rsid w:val="00412952"/>
    <w:rsid w:val="00412DCB"/>
    <w:rsid w:val="00413375"/>
    <w:rsid w:val="00416DA6"/>
    <w:rsid w:val="00421970"/>
    <w:rsid w:val="00432365"/>
    <w:rsid w:val="004375F0"/>
    <w:rsid w:val="0044622E"/>
    <w:rsid w:val="004463EA"/>
    <w:rsid w:val="004479C7"/>
    <w:rsid w:val="00451975"/>
    <w:rsid w:val="00455BBB"/>
    <w:rsid w:val="0046244A"/>
    <w:rsid w:val="00463342"/>
    <w:rsid w:val="0047591F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4F29C8"/>
    <w:rsid w:val="004F697B"/>
    <w:rsid w:val="00500758"/>
    <w:rsid w:val="00505C7F"/>
    <w:rsid w:val="00510599"/>
    <w:rsid w:val="0051140E"/>
    <w:rsid w:val="00516825"/>
    <w:rsid w:val="005316CF"/>
    <w:rsid w:val="00542FEB"/>
    <w:rsid w:val="0054385F"/>
    <w:rsid w:val="00543FE2"/>
    <w:rsid w:val="00553019"/>
    <w:rsid w:val="00557272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13D3"/>
    <w:rsid w:val="005E27BD"/>
    <w:rsid w:val="005E43D8"/>
    <w:rsid w:val="005F0239"/>
    <w:rsid w:val="0060241E"/>
    <w:rsid w:val="006235F8"/>
    <w:rsid w:val="00653A2A"/>
    <w:rsid w:val="00661A19"/>
    <w:rsid w:val="00663E03"/>
    <w:rsid w:val="0066480C"/>
    <w:rsid w:val="006765FF"/>
    <w:rsid w:val="00684582"/>
    <w:rsid w:val="00684C71"/>
    <w:rsid w:val="006B0188"/>
    <w:rsid w:val="006B7082"/>
    <w:rsid w:val="006C1433"/>
    <w:rsid w:val="006D507E"/>
    <w:rsid w:val="006D5A0C"/>
    <w:rsid w:val="006E6232"/>
    <w:rsid w:val="006F0148"/>
    <w:rsid w:val="006F19ED"/>
    <w:rsid w:val="007024FA"/>
    <w:rsid w:val="00706BFA"/>
    <w:rsid w:val="007336DA"/>
    <w:rsid w:val="00734150"/>
    <w:rsid w:val="007341F7"/>
    <w:rsid w:val="00735FF1"/>
    <w:rsid w:val="0074101B"/>
    <w:rsid w:val="00753478"/>
    <w:rsid w:val="00761EA8"/>
    <w:rsid w:val="00770898"/>
    <w:rsid w:val="00771FC6"/>
    <w:rsid w:val="00782BA4"/>
    <w:rsid w:val="007848D4"/>
    <w:rsid w:val="00786C2A"/>
    <w:rsid w:val="007940DD"/>
    <w:rsid w:val="007C211A"/>
    <w:rsid w:val="007C4570"/>
    <w:rsid w:val="007D0AD9"/>
    <w:rsid w:val="007D3AAF"/>
    <w:rsid w:val="007D718B"/>
    <w:rsid w:val="007F2898"/>
    <w:rsid w:val="00804F9E"/>
    <w:rsid w:val="00810254"/>
    <w:rsid w:val="00814A4C"/>
    <w:rsid w:val="008175BB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43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C2D85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671EA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27CE"/>
    <w:rsid w:val="00AD64AE"/>
    <w:rsid w:val="00AD6658"/>
    <w:rsid w:val="00AD6B7E"/>
    <w:rsid w:val="00AE105D"/>
    <w:rsid w:val="00AF3422"/>
    <w:rsid w:val="00B058DB"/>
    <w:rsid w:val="00B07805"/>
    <w:rsid w:val="00B129FC"/>
    <w:rsid w:val="00B153EF"/>
    <w:rsid w:val="00B172A4"/>
    <w:rsid w:val="00B2341A"/>
    <w:rsid w:val="00B41F0F"/>
    <w:rsid w:val="00B456DD"/>
    <w:rsid w:val="00B460C3"/>
    <w:rsid w:val="00B52567"/>
    <w:rsid w:val="00B814C5"/>
    <w:rsid w:val="00B85EFF"/>
    <w:rsid w:val="00B95122"/>
    <w:rsid w:val="00B96887"/>
    <w:rsid w:val="00B977F7"/>
    <w:rsid w:val="00BA026E"/>
    <w:rsid w:val="00BA13DE"/>
    <w:rsid w:val="00BC591E"/>
    <w:rsid w:val="00BE64A8"/>
    <w:rsid w:val="00BE7AFD"/>
    <w:rsid w:val="00BF271F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CF4068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368B"/>
    <w:rsid w:val="00DB4353"/>
    <w:rsid w:val="00DD4046"/>
    <w:rsid w:val="00DE02D5"/>
    <w:rsid w:val="00DE4D86"/>
    <w:rsid w:val="00DF7D7E"/>
    <w:rsid w:val="00E0050D"/>
    <w:rsid w:val="00E02A7F"/>
    <w:rsid w:val="00E07004"/>
    <w:rsid w:val="00E133B0"/>
    <w:rsid w:val="00E139E5"/>
    <w:rsid w:val="00E213ED"/>
    <w:rsid w:val="00E22440"/>
    <w:rsid w:val="00E31F44"/>
    <w:rsid w:val="00E3255C"/>
    <w:rsid w:val="00E40F92"/>
    <w:rsid w:val="00E6004E"/>
    <w:rsid w:val="00E72F18"/>
    <w:rsid w:val="00E83073"/>
    <w:rsid w:val="00E85CFD"/>
    <w:rsid w:val="00E862CA"/>
    <w:rsid w:val="00E863A7"/>
    <w:rsid w:val="00E87514"/>
    <w:rsid w:val="00EA0859"/>
    <w:rsid w:val="00EB3FB3"/>
    <w:rsid w:val="00EB54A2"/>
    <w:rsid w:val="00EB5ACA"/>
    <w:rsid w:val="00EC5E03"/>
    <w:rsid w:val="00ED023C"/>
    <w:rsid w:val="00ED0F47"/>
    <w:rsid w:val="00ED48E0"/>
    <w:rsid w:val="00EE26FA"/>
    <w:rsid w:val="00EE5AC1"/>
    <w:rsid w:val="00EF0BDC"/>
    <w:rsid w:val="00EF6675"/>
    <w:rsid w:val="00F037D9"/>
    <w:rsid w:val="00F13ECE"/>
    <w:rsid w:val="00F145E6"/>
    <w:rsid w:val="00F20A82"/>
    <w:rsid w:val="00F31BBF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D7B12"/>
    <w:rsid w:val="00FE059F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rsid w:val="002855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rsid w:val="002855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1241</properties:Words>
  <properties:Characters>6517</properties:Characters>
  <properties:Lines>143</properties:Lines>
  <properties:Paragraphs>41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7829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2017-05-16T09:46:00Z</dcterms:created>
  <dc:creator>Dražen Graovac</dc:creator>
  <cp:lastModifiedBy>Katica Franjić</cp:lastModifiedBy>
  <cp:lastPrinted>2017-05-17T12:50:00Z</cp:lastPrinted>
  <dcterms:modified xmlns:xsi="http://www.w3.org/2001/XMLSchema-instance" xsi:type="dcterms:W3CDTF">2017-05-17T12:51:00Z</dcterms:modified>
  <cp:revision>5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