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74a0" w14:paraId="fdb74a0" w:rsidRDefault="005554E0" w:rsidP="005554E0" w:rsidR="005554E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B223F0">
        <w:t>1925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03207E" w:rsidP="005554E0" w:rsidR="0003207E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03207E" w:rsidP="005554E0" w:rsidR="0003207E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B223F0" w:rsidRPr="00662F6C">
        <w:t>SOLDUS d.o.o. za proizvodnju, trgovinu i usluge, Zagreb (Grad Zagreb), Radnička cesta 27, OIB 48865649031, kojeg zastupa punomoćnik Marko Samaržija, odvjetnik u Zagrebu, Gundulićeva 36,  i punomoćnik Pavao Mrkonjić, Zagreb, Ante Topić Mimare 24</w:t>
      </w:r>
      <w:r w:rsidR="00805B01" w:rsidRPr="00805B01">
        <w:t>,</w:t>
      </w:r>
      <w:r w:rsidR="00805B01">
        <w:t xml:space="preserve"> </w:t>
      </w:r>
      <w:r w:rsidR="00B223F0">
        <w:t xml:space="preserve"> dana 28</w:t>
      </w:r>
      <w:r>
        <w:t xml:space="preserve">. </w:t>
      </w:r>
      <w:r w:rsidR="009E0702">
        <w:t>svibnja</w:t>
      </w:r>
      <w:r w:rsidR="001421A6">
        <w:t xml:space="preserve"> 2019</w:t>
      </w:r>
      <w:r>
        <w:t>.</w:t>
      </w:r>
      <w:r w:rsidR="0003207E">
        <w:t>godine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9E0702" w:rsidR="00CE286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03207E" w:rsidP="009E0702" w:rsidR="0003207E">
      <w:pPr>
        <w:spacing w:lineRule="auto" w:line="276"/>
        <w:jc w:val="center"/>
        <w:rPr>
          <w:rFonts w:eastAsia="Calibri"/>
          <w:b/>
        </w:rPr>
      </w:pPr>
    </w:p>
    <w:tbl>
      <w:tblPr>
        <w:tblW w:type="dxa" w:w="951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008"/>
        <w:gridCol w:w="2714"/>
        <w:gridCol w:w="1965"/>
        <w:gridCol w:w="2553"/>
        <w:gridCol w:w="1276"/>
      </w:tblGrid>
      <w:tr w:rsidTr="0003207E" w:rsidR="0003207E">
        <w:trPr>
          <w:trHeight w:val="184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rFonts w:eastAsia="Calibri"/>
                <w:b/>
              </w:rPr>
              <w:tab/>
            </w:r>
            <w:r>
              <w:rPr>
                <w:b/>
                <w:bCs/>
                <w:lang w:eastAsia="en-US"/>
              </w:rPr>
              <w:t>Redni broj prijavljene tražbine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OIB vjerovnika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Adresa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Iznos utvrđene tražbine (kn)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DAMIR ČIŽMEK,vl. obrta'' ZAGORJE PLAST"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83426703315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MOKRICE 142, 49243 MOKRICE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1.458,85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ADC-ALARMNI CENTAR d.o.o. za pružanje uslugea privatne zaštite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95542134121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Letovanićka 22,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768,75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ALATI MILIĆ društvo s ograničenom odgovornošću za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53769098448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Mirka Viriusa 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13.627,11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MILJENKO VINSKI,vl. obrta ALATI ZA OBRADU DRVA JURAJ VINSKI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27310759629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BANIJA 155, 47000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19.423,75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ALPHACAN društvo s ograničenom odgovornošću za </w:t>
            </w:r>
            <w:r>
              <w:rPr>
                <w:lang w:eastAsia="en-US"/>
              </w:rPr>
              <w:lastRenderedPageBreak/>
              <w:t>trgovinu i graditeljstvo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44899521182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93, 10291 Prigorje Brdovečko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21.524,79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ALU VITRUM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14325775019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Brezovec zelinski 5 b, 10382 Brezovec Zelinski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39.482,14</w:t>
            </w:r>
          </w:p>
        </w:tc>
      </w:tr>
      <w:tr w:rsidTr="0003207E" w:rsidR="0003207E">
        <w:trPr>
          <w:trHeight w:val="81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ALUMIL ZAGREB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42799122906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Sarajevska cesta 52,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1.845.881,38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ASTAS ALUMINYUM SAN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ISTANBUL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2.529,84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AVIZA društvo s ograničenom odgovornošću za poslove revizije i računovodstva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46426882271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Klovićeva 14,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33.062,50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B.G.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24438801756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Kolodvorska 33, 49246 Marija 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1.243,91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B.P. METAL GLAS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57606745642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Belovar, Varaždinska 11, 10360 Sesvete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26.980,66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BAJLO-MIL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16482985033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Bunića Vučića 8,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250,00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BISTRICA-TRADE d.o.o. za proizvodnju, trgovinu na veliko i malo, vanjskotrgovinski promet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44853015792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Nova cesta 35, 49246 Marija 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7.857,80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TOMISLAV BODALEC,vl. obrta BODALEC PRIJEVOZNIČKO-TRGOVAČKI OBRT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60046759269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MALI BUKOVEC 12, 49251 MALI BUKOVEC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603.259,78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 PRAŠNJAK,vl. obrta BRAVARIJA PAŠNJAK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53416023334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IVICE PERIĆA 10, 10360 SESVETE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2.664,39</w:t>
            </w:r>
          </w:p>
        </w:tc>
      </w:tr>
      <w:tr w:rsidTr="0003207E" w:rsidR="0003207E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CARLOS COLOMER S.A.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CTRA. SANTA PAU 3, SANT FELIU DE PALLEROLS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185.968,20</w:t>
            </w:r>
          </w:p>
        </w:tc>
      </w:tr>
      <w:tr w:rsidTr="0003207E" w:rsidR="0003207E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CARNICAS TONI JOSEPH S.L.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C. SANT LIORENC DESMUNTS 40, BARCELONA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386.185,35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ČIČEK društvo s ograničenom </w:t>
            </w:r>
            <w:r>
              <w:rPr>
                <w:lang w:eastAsia="en-US"/>
              </w:rPr>
              <w:lastRenderedPageBreak/>
              <w:t>odgovornošću za proizvodnju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88897265207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Lovrečanska 22, 49247 Zlatar-Bistrica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516,25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D.B.T. d.o.o. za trgovinu, uvoz-izvoz i proizvodnju metalnih izrađevina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82650187489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Nova ulica 2, 10290 Zaprešić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21.578,51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DEKORA-DOM društvo s ograničenom odgovornošću za proizvodnju, trgovinu i turistička agencija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91640005898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Mažinjica 1041, 52420 Buzet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10.976,40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DETERMINO d.o.o. za trgovinu i ugostiteljstvo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77488776897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Maunska 8,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451.144,70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DHL International d.o.o, hitna dostava širom svijeta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79069474349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Utinjska 40,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5.054,08</w:t>
            </w:r>
          </w:p>
        </w:tc>
      </w:tr>
      <w:tr w:rsidTr="0003207E" w:rsidR="0003207E">
        <w:trPr>
          <w:trHeight w:val="55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DIMNJAČARSTVO VALJAK društvo s ograničenom odgovornošću za dimnjačarske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52019316496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Školska 11, 42201 Črešnjevo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11.580,00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DMM d.o.o. za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86901108071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Josipa Račića 26, 47000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2.898,23</w:t>
            </w:r>
          </w:p>
        </w:tc>
      </w:tr>
      <w:tr w:rsidTr="0003207E" w:rsidR="0003207E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DPDO DISTRIBUTION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 RUE DE L'EPAU, ST AMAND LES EAUX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6.373,62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DRVOAMBALAŽA-EKO društvo s ograničenom odgovornošću za proizvodnju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02232207884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Petra Đurkina bb, 49223 Sveti Križ Začretje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59.062,50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EKO-FLOR PLUS d.o.o. za komunalne usluge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50730247993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Mokrice 180C, 49243 Oroslavje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4.046,36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SREĆKO VUKOVIĆ,vl. obrta EKOPAK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87024405661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GAJA 19, 42202 TRNOVEC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40.291,00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DRAGUTIN ŠVENDA,vl. obrta ELEKTOMEHANIKA "DADO"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46917026150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VELIKI KOMOR 39A, 49251 VELIKI KOMOR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ELEKTRONIČKI RAČUNI d.o.o. za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42889250808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Ilica 412a,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398,41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ERSTE FACTORING društvo s ograničenom odgovornošću za factoring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10194059689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Lučića 2a,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3.050.040,71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 - S. A. J. M. , društvo s ograničenom odgovornošću za trgovinu i posredovanje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32138091488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Fužinska 42, 51000 Rijeka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72.365,00</w:t>
            </w:r>
          </w:p>
        </w:tc>
      </w:tr>
      <w:tr w:rsidTr="0003207E" w:rsidR="0003207E">
        <w:trPr>
          <w:trHeight w:val="57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EUROPEAN FROZEN MEALS S.L.U.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C.EL. POLVORI 10-12, GURB (BARCELONA)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1.663,90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EUROSTAKLO d.o.o. trgovina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82755591935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Bana Jelačića 121, 31400 Satnica Đakovačka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102.704,88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Fagus društvo s ograničenom odgovornošću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27158222627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Sunčana Ulica 54, 52460 Buje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516.212,33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Financijska agencija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85821130368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70,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165,67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GEVISS DIS TICARET LTD. STI.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ISTANBUL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720,80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ŽELJKO GLUHAK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15078121094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TUHOVEC 131A, 42223 TUHOVEC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2.578,72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GOKBORA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ISTANBUL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2.814,88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društvo s ograničenom odgovornošću za poslovne usluge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93716144137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64.826,70</w:t>
            </w:r>
          </w:p>
        </w:tc>
      </w:tr>
      <w:tr w:rsidTr="0003207E" w:rsidR="0003207E">
        <w:trPr>
          <w:trHeight w:val="190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TC društvo s ograničenom odgovornošću za usluge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35277147450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2.660.296,38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TC društvo s ograničenom odgovornošću za usluge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35277147450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2.659.914,09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NENAD GORŠČAK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97011407278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M.PRPIĆA 67A, 49243 OROSLAVJE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89.827,98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GREY TRADING BV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HARDERWIJKERWEG 147, AB ERMELO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652.317,49</w:t>
            </w:r>
          </w:p>
        </w:tc>
      </w:tr>
      <w:tr w:rsidTr="0003207E" w:rsidR="0003207E">
        <w:trPr>
          <w:trHeight w:val="69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HELCOM TRADE trgovačko društvo za proizvodnju, trgovinu i usluge, društvo s ograničenom odgovornošću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60566702025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Gospodarska Ulica 40, 42000 Varaždin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2.766,55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63073332379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37,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45.261,10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46830600751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37,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15.189,64</w:t>
            </w:r>
          </w:p>
        </w:tc>
      </w:tr>
      <w:tr w:rsidTr="0003207E" w:rsidR="0003207E">
        <w:trPr>
          <w:trHeight w:val="6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HERCIGONJA-STOLARIJA, društvo s ograničenom odgovornošću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11267492567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Svetog Benedikta 34, 10255 Gornji Stupnik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803,47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HP - Hrvatska pošta d.d.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87311810356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Jurišićeva 13,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Hrvatska radiotelevizija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68419124305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Prisavlje 3,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1.450,09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Hrvatske vode, pravna osoba za upravljanje vodama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28921383001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Grada Vukovara 220,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30.017,81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Hrvatski Telekom d.d.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81793146560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Roberta Frangeša Mihanovića 9,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5.396,15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INA-INDUSTRIJA NAFTE, d.d.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27759560625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Avenija V. Holjevca 10,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37.004,45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INCAR FOODS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APARTAT CORREUS 26, BARCELONA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271.138,67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INOPROJEKT d.o.o. za projektiranje, proizvodnju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45014848536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Selnica 101, 49246 Marija 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912,50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ISKRA - S d.o.o. za zaštitu na radu i zaštitu od požara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98277219261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Bagrema 8,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20.743,75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IVA-PROM društvo s ograničenom odgovornošću za </w:t>
            </w:r>
            <w:r>
              <w:rPr>
                <w:lang w:eastAsia="en-US"/>
              </w:rPr>
              <w:lastRenderedPageBreak/>
              <w:t>proizvodnju, promet,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10159945924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14, 10380 Sveti Ivan Zelina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1.790,00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J.u.A. Frischeis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18918947938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Posavskog 49,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608.590,54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JADRANSKO OSIGURANJE dioničko društvo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94472454976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Listopadska 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1.474,65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MANJA JAJAŠ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17844375307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TUŠKANAC 69,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7.496.925,71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JAVNI BILJEŽNIK, JOZO ROTIM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15618163660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TRNJANSKA CESTA 105,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2.710,00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JAVNI BILJEŽNIK ZVONIMIR BARTOLEK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90599233747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RATKOVEC 49, 49250 RATKOVEC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1.182,50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VIKTORIJA JELIĆ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49712394572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LEA MUELLERA 39,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30.967,77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KIĆO PROMET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20718273944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Jakova Gotovca 11, 10360 Sesvete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21.721,89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STIPAN KLARIĆ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64175520091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ANTE STARČEVIĆA 1A, 35430 OKUČANI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4.449,00</w:t>
            </w:r>
          </w:p>
        </w:tc>
      </w:tr>
      <w:tr w:rsidTr="0003207E" w:rsidR="0003207E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KOMUNALAC KOMUNALNO PODUZEĆE KONJŠČINA društvo s ograničenom odgovornošću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04274608715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Jertovec 150, 49282 Konjščina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28.224,15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KONČAR - ENERGETIKA I USLUGE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00160548872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Fallerovo Šetalište 22,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213.552,06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KOVINOPLASTIKA- ZAGREB društvo s ograničenom odgovornošću za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32160741547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Kovinska 29,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2.919.795,07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KRIŠTO-TRANSPORT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GUNDULIĆA 53, 72000 ZENICA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4.427,63</w:t>
            </w:r>
          </w:p>
        </w:tc>
      </w:tr>
      <w:tr w:rsidTr="0003207E" w:rsidR="0003207E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81210206592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Gospodarska 2, 10431 Sveta Nedelja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177.006,34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LAKI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STUPČEVIĆI BB, 31230 ARILJE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97.677,42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LEANI društvo s ograničenom odgovornošću za trgovinu i savjetovanje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77168042016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Juraja Križanića 34, 42000 Varaždin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130.670,23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LEUŠTEK j.d.o.o. za dimnjačarske poslove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61974650944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Zagorske brigade 30, 49221 Poznanovec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1.162,50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LEVITAS TRADE društvo s ograničenom odgovornošću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47063303023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Lea Muellera 39,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620.562,77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MARIO HOIĆ,vl. obrta MAREK TRANS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38368206179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LOVREČAN 31, 49247 LOVREČAN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1.625,00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MB ALATI d.o.o. za proizvodnju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58530688474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Kralja Tomislava 30, 49243 Oroslavje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35.524,24</w:t>
            </w:r>
          </w:p>
        </w:tc>
      </w:tr>
      <w:tr w:rsidTr="0003207E" w:rsidR="0003207E">
        <w:trPr>
          <w:trHeight w:val="63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MENDA NANOTEHNOLOGIJE, društvo s ograničenom odgovornošću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27819630274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Augusta Šenoe 14, 49246 Zlatar-Bistrica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15.000,00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MESOPRERADA društvo s ograničenom odgovornošću za djelatnost stočarstva, klanje stoke i preradu mesa te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55769571592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5, 33520 Slatina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11.703,75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32179081874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1, 10290 Zaprešić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12.211,06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MICAK društvo s ograničenom odgovornošću za trgovinu i ugostiteljstvo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56710414457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Kolodvorskabb, 49246 Marija 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4.933,58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FRANJO KRAMAR,vl. obrta MIKROMOTOR SERVIS MOTORNIH PILA 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98672489302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PETRUŠEVEC 40, 49254 PETRUŠEVEC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593.283,28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RH, MINISTARSTVO FINANCIJA - POREZNA UPRAVA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18683136487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Boškovićeva 5,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126.590,65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RH, MINISTARSTVO POLJOPRIVREDE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76767369197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78,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30.348,27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NAHA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DABRAVINE BB, 71330 VAREŠ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998.687,84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NOEGEL MONTAGETECHNIK d.o.o. za trgovinu i usluge u stečaju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15607571804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Požarinje 16,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3.068,68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OBI BAU-UND HEIMWERKERMARKET SYSTEMZENTRALE GMBH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LITFASTRASSE 8, WIEN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19.500,36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ODVJETNIK  MARKO SAMARŽIJA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62398239711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DINARSKA ULICA 63,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32.731,54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OMEGA VIKO društvo s ograničenom odgovornošću za trgovinu, proizvodnju 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32034925094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Pavleka Miškine 57, 42000 Varaždin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1.057,22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OPĆINA GORNJI BOGIĆEVCI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89414039518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hrvatskih branitelja 1, 35429 Gornji Bogićevci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4.460,54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OPĆINA ZLATAR BISTRICA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84861610780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Vladimira Nazora 56, 49247 Zlatar-Bistrica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24.175,58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OPTANA 22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18206484803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Ksavera Šandora Gjalskog 2, 49210 Zabok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3.852,41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Persax d.o.o. za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22653261947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Mokrička 80, 10292 Ključ Brdovečki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871,06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PETROL društvo s ograničenom odgovornošću za trgovinu i prijevoz nafte i naftnih derivata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75550985023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Otok, Oreškovićeva 6h,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3.854,00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PILJAK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13908620507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Martinečka 75 A, 49250 Zlatar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5.389,59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IVICA PLATUŽIĆ,vl. obrta SERVIS PLATUŽIĆ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50755913039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TUGONICA 128A, 49247 TUGONICA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8.515,56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PLIN KONJŠČINA društvo s ograničenom </w:t>
            </w:r>
            <w:r>
              <w:rPr>
                <w:lang w:eastAsia="en-US"/>
              </w:rPr>
              <w:lastRenderedPageBreak/>
              <w:t>odgovornošću za distribuciju i opskrbu plinom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92671926569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Bistrička cesta 1, 49282 Konjščina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113.829,55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 baucentar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61095212969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Petra Preradovića 212, 31400 Đakovo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173.976,02</w:t>
            </w:r>
          </w:p>
        </w:tc>
      </w:tr>
      <w:tr w:rsidTr="0003207E" w:rsidR="0003207E">
        <w:trPr>
          <w:trHeight w:val="277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Profine Croatia d.o.o. za trgovinu s prozorima i profilima za vrata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82963724715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Vukomerička 3,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789.538,13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PREIS-SUPER, društvo s ograničenom odgovornošću za trgovinu na veliko i malo, uvoz-izvoz i ugostiteljstvo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34703825125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Slobode 16, 49250 Zlatar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9.567,94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PREVOZNIČKI OBRT LUČIĆ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UL. PRVE ZENIČKE BRIGADE 13/B, 72000 ZENICA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8.420,91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PRIVREDNA BANKA ZAGREB - DIONIČKO DRUŠTVO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02535697732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Radnička cesta 50,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331,04</w:t>
            </w:r>
          </w:p>
        </w:tc>
      </w:tr>
      <w:tr w:rsidTr="0003207E" w:rsidR="0003207E">
        <w:trPr>
          <w:trHeight w:val="6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PROFINE GMBH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SPERENBERGER STRASSE 15, BERLIN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1.717.507,35</w:t>
            </w:r>
          </w:p>
        </w:tc>
      </w:tr>
      <w:tr w:rsidTr="0003207E" w:rsidR="0003207E">
        <w:trPr>
          <w:trHeight w:val="175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Addiko Bank dioničko društvo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14036333877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Slavonska avenija 6,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44.642.805,19</w:t>
            </w:r>
          </w:p>
        </w:tc>
      </w:tr>
      <w:tr w:rsidTr="0003207E" w:rsidR="0003207E">
        <w:trPr>
          <w:trHeight w:val="79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SLATINSKA BANKA d.d.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42252496579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Vladimira Nazora 2, 33520 Slatina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3.000.000,00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RB TEHNIKA društvo s ograničenom odgovornošću za projektiranje i proizvodnju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65499968002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Putjane 88, 40000 Čakovec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6.350,00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DUBRAVKO HEGEL,vl. obrta REKLAME HEGEL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08153275201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NOVOSELSKI ODVOJAK IX. 20,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1.912,50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REKLAMPAK društvo s ograničenom odgovornošću za proizvodnju papirnate ambalaže i trgovinu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73897587379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Donja Pačetina 15a, 49223 Donja Pačetina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1.486,25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ROBSON HOLDINGS d.o.o. za trgovinu i zastupanje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04978313893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Radnička cesta 27,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2.475,34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RWE ENERGIJA d.o.o. za opskrbu energijom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81103558092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Capraška ulica 6,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31.052,04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SAMA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 QUAI ANTONIE 1ER, 98000 MONACO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38.296,69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SCA SERVICIOS COMERCIALES Y AGROALIMENTARIOS SL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CASPE 116, BARCELONA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344.059,18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SLATINSKA BANKA d.d.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42252496579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Vladimira Nazora 2, 33520 Slatina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1.133.912,56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SNS FOODS SP.Z.O.O.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51506220427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PIOTRKOWSKA 121, 90-430 ŁÓDŹ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385.218,23</w:t>
            </w:r>
          </w:p>
        </w:tc>
      </w:tr>
      <w:tr w:rsidTr="0003207E" w:rsidR="0003207E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Soldus International društvo s ograničenom odgovornošću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67670198079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Kralja Tomislava 5, 35430 Okučani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735.782,50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Splitska banka dioničko društvo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69326397242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Domovinskog rata 61, 21000 Split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2.244.906,03</w:t>
            </w:r>
          </w:p>
        </w:tc>
      </w:tr>
      <w:tr w:rsidTr="0003207E" w:rsidR="0003207E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50056415529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Kerestinečka cesta 57A, 10431 Kerestinec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42.450,18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STOLARIJA KIHALIĆ j.d.o.o. za proizvodnju,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61874508049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 lijevi odvojak 38, 44273 Sela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1.700,00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ŠMIC-COMMERCE društvo za proizvodnju i trgovinu brodskog poda i građevne stolarije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10840285337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zona Jalkovec, Varaždinska ulica - odvojak 2, 42000 Varaždin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305.167,50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TELACK d.o.o. za uvoz-izvoz, trgovinu i zastupanje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01624493921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Gradići, Baranjska 3,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34.756,26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TINTILIN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67188623634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Sajmišna 2, 49250 Zlatar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1.733,10</w:t>
            </w:r>
          </w:p>
        </w:tc>
      </w:tr>
      <w:tr w:rsidTr="0003207E" w:rsidR="0003207E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BRIGITA ROGAN,vl. obrta TISKARA BAN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85497466574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MILANA VIDIČEKA 4, 49222 LUG POZNANOVEČKI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3.718,13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TONER-TOM društvo s ograničenom odgovornošću za graditeljstvo,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85712174322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Posavskog 3, 10360 Sesvete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22.679,33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TOP EQUIPMENT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94507189861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 Banjolski odvojak 4,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2.302,90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69503639110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Novoselska 25,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44.989,29</w:t>
            </w:r>
          </w:p>
        </w:tc>
      </w:tr>
      <w:tr w:rsidTr="0003207E" w:rsidR="0003207E">
        <w:trPr>
          <w:trHeight w:val="9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TRANSPARENTNO POSLOVANJE d.o.o. za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63734245648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Pokupska 4, 10410 Velika Gorica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1.144.939,84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TRGOVINA LESKOVAR, društvo s ograničenom odgovornošću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07692760731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kralja Tomislava 9, 42000 Hrašćica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852,00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TTM TRGOVINA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92822384367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Marčelji 15, 51216 Viškovo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3.992,22</w:t>
            </w:r>
          </w:p>
        </w:tc>
      </w:tr>
      <w:tr w:rsidTr="0003207E" w:rsidR="0003207E">
        <w:trPr>
          <w:trHeight w:val="132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UniCredit Leasing Croatia društvo s ograničenom odgovornošću za leasing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18736141210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Heinzelova 33,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602.756,41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UNICREDIT LEASING CROATIA d.o.o.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18736141210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Heinzelova 33,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698.439,87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URBAN - ZUBAK,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46818816970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Bukovačka cesta 280,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4.912,50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VBH OKOVI d.o.o.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82218143747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Dobriše Cesarića 22, 10430 Samobor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318,93</w:t>
            </w:r>
          </w:p>
        </w:tc>
      </w:tr>
      <w:tr w:rsidTr="0003207E" w:rsidR="0003207E">
        <w:trPr>
          <w:trHeight w:val="63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DAVOR FILIPOVIĆ, vl. obrta VERTIGO, OBRT ZA UGOSTITELJSTVO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26148417251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DONJA BRESTOVEČKA 7, 49247 ZLATAR-BISTRICA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3.183,33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VIAL društvo s ograničenom odgovornošću za proizvodnju i trgovinu alata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02570455168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Banija 155, 47000 Karlovac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738,06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 VIDOVIĆ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67427165302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ANTE KOVAČIĆA 1, 49250 ZLATAR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6.463,05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29524210204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Vrtni put 1,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31.169,66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WDF DOSTAVA VODE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79263523642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Ludbreška 116, 42230 Globočec Ludbreški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5.321,95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Wiener osiguranje Vienna Insurance Group dioničko društvo za osiguranje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52848403362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Slovenska ulica 24,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1.465,06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WÜRTH-HRVATSKA d.o.o. za trgovinu, usluge i zastupanje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52641439848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Franje Lučića 32,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440.119,04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ZAGORSKI VODOVOD društvo s ograničenom odgovornošću za javnu vodoopskrbu i odvodnju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61979475705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Ksavera Šandora Gjalskog 1, 49210 Zabok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29.107,87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BANKA DIONIČKO DRUŠTVO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92963223473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bana Josipa Jelačića 10,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40.748,56</w:t>
            </w:r>
          </w:p>
        </w:tc>
      </w:tr>
      <w:tr w:rsidTr="0003207E" w:rsidR="0003207E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ZAGREBAČKI ELEKTRIČNI TRAMVAJ d.o.o. za trgovinu, usluge i javni prijevoz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82031999604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Ozaljska 105,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3.523,65</w:t>
            </w:r>
          </w:p>
        </w:tc>
      </w:tr>
      <w:tr w:rsidTr="0003207E" w:rsidR="0003207E">
        <w:trPr>
          <w:trHeight w:val="1408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ZIGOR ZATIK društvo s ograničenom odgovornošću za trgovinu i usluge</w:t>
            </w:r>
          </w:p>
        </w:tc>
        <w:tc>
          <w:tcPr>
            <w:tcW w:type="dxa" w:w="1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54456515492</w:t>
            </w:r>
          </w:p>
        </w:tc>
        <w:tc>
          <w:tcPr>
            <w:tcW w:type="dxa" w:w="2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Jaruščica 9E, 10000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207E" w:rsidR="0003207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18.078,75</w:t>
            </w:r>
          </w:p>
        </w:tc>
      </w:tr>
    </w:tbl>
    <w:p w:rsidRDefault="0003207E" w:rsidP="0003207E" w:rsidR="0003207E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03207E" w:rsidP="0003207E" w:rsidR="0003207E">
      <w:pPr>
        <w:tabs>
          <w:tab w:pos="2254" w:val="left"/>
        </w:tabs>
        <w:ind w:firstLine="708"/>
        <w:jc w:val="both"/>
      </w:pPr>
      <w:r>
        <w:tab/>
      </w:r>
    </w:p>
    <w:p w:rsidRDefault="001028C7" w:rsidP="00FD294A" w:rsidR="00FD294A">
      <w:pPr>
        <w:tabs>
          <w:tab w:pos="527" w:val="left"/>
        </w:tabs>
        <w:jc w:val="both"/>
      </w:pPr>
      <w:r>
        <w:tab/>
      </w:r>
      <w:r w:rsidR="00FD294A"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B223F0">
        <w:t>28</w:t>
      </w:r>
      <w:r>
        <w:t xml:space="preserve">. </w:t>
      </w:r>
      <w:r w:rsidR="009E0702">
        <w:t>svibnja</w:t>
      </w:r>
      <w:r w:rsidR="001028C7">
        <w:t xml:space="preserve"> 2019</w:t>
      </w:r>
      <w:r w:rsidR="009F0886">
        <w:t>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2133C3">
        <w:t>,v.r.</w:t>
      </w:r>
    </w:p>
    <w:p w:rsidRDefault="005554E0" w:rsidP="005554E0" w:rsidR="005554E0">
      <w:pPr>
        <w:jc w:val="center"/>
      </w:pPr>
    </w:p>
    <w:p w:rsidRDefault="002133C3" w:rsidP="006F7248" w:rsidR="002133C3">
      <w:pPr>
        <w:ind w:left="4956"/>
        <w:jc w:val="both"/>
      </w:pPr>
      <w:bookmarkStart w:name="_GoBack" w:id="0"/>
      <w:bookmarkEnd w:id="0"/>
      <w:r>
        <w:t>Za točnost otpravka-ovlašteni službenik</w:t>
      </w:r>
    </w:p>
    <w:p w:rsidRDefault="002133C3" w:rsidP="006F7248" w:rsidR="002133C3" w:rsidRPr="007067DD">
      <w:pPr>
        <w:ind w:firstLine="708" w:left="4956"/>
        <w:jc w:val="both"/>
      </w:pPr>
      <w: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33C3">
          <w:rPr>
            <w:noProof/>
          </w:rPr>
          <w:t>13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03207E">
      <w:t>1925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3207E"/>
    <w:rsid w:val="00061EC8"/>
    <w:rsid w:val="001028C7"/>
    <w:rsid w:val="001421A6"/>
    <w:rsid w:val="001D6186"/>
    <w:rsid w:val="002133C3"/>
    <w:rsid w:val="00230C96"/>
    <w:rsid w:val="002B299B"/>
    <w:rsid w:val="002B4069"/>
    <w:rsid w:val="002B4A0D"/>
    <w:rsid w:val="002C3FE4"/>
    <w:rsid w:val="002D30F2"/>
    <w:rsid w:val="002E0671"/>
    <w:rsid w:val="00315FE0"/>
    <w:rsid w:val="003539D3"/>
    <w:rsid w:val="00386EA6"/>
    <w:rsid w:val="00393C4C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61578B"/>
    <w:rsid w:val="00625AE8"/>
    <w:rsid w:val="006E76B8"/>
    <w:rsid w:val="00790EEB"/>
    <w:rsid w:val="007D4064"/>
    <w:rsid w:val="00805B01"/>
    <w:rsid w:val="00851E23"/>
    <w:rsid w:val="00856CB5"/>
    <w:rsid w:val="008B3374"/>
    <w:rsid w:val="00902D03"/>
    <w:rsid w:val="009E0702"/>
    <w:rsid w:val="009F0886"/>
    <w:rsid w:val="00A20EAA"/>
    <w:rsid w:val="00A2135B"/>
    <w:rsid w:val="00A47FF7"/>
    <w:rsid w:val="00A74772"/>
    <w:rsid w:val="00AB47D1"/>
    <w:rsid w:val="00B223F0"/>
    <w:rsid w:val="00B67A06"/>
    <w:rsid w:val="00BA7BC0"/>
    <w:rsid w:val="00BB54DF"/>
    <w:rsid w:val="00C013F8"/>
    <w:rsid w:val="00C209F5"/>
    <w:rsid w:val="00C43EB6"/>
    <w:rsid w:val="00CE2860"/>
    <w:rsid w:val="00D742F1"/>
    <w:rsid w:val="00E724B4"/>
    <w:rsid w:val="00EA1DA6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lineRule="auto" w:line="276" w:after="20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true" w:styleId="xl63" w:type="paragraph">
    <w:name w:val="xl63"/>
    <w:basedOn w:val="Normal"/>
    <w:rsid w:val="0003207E"/>
    <w:pPr>
      <w:spacing w:afterAutospacing="true" w:after="100" w:beforeAutospacing="true" w:before="100"/>
    </w:pPr>
  </w:style>
  <w:style w:customStyle="true" w:styleId="xl64" w:type="paragraph">
    <w:name w:val="xl64"/>
    <w:basedOn w:val="Normal"/>
    <w:rsid w:val="0003207E"/>
    <w:pPr>
      <w:pBdr>
        <w:bottom w:space="0" w:sz="4" w:color="000000" w:val="single"/>
        <w:right w:space="0" w:sz="4" w:color="000000" w:val="single"/>
      </w:pBdr>
      <w:shd w:fill="00CCFF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65" w:type="paragraph">
    <w:name w:val="xl65"/>
    <w:basedOn w:val="Normal"/>
    <w:rsid w:val="0003207E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customStyle="true" w:styleId="xl67" w:type="paragraph">
    <w:name w:val="xl67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styleId="Reetkatablice" w:type="table">
    <w:name w:val="Table Grid"/>
    <w:basedOn w:val="Obinatablica"/>
    <w:uiPriority w:val="59"/>
    <w:rsid w:val="0003207E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1" w:styleId="xl63" w:type="paragraph">
    <w:name w:val="xl63"/>
    <w:basedOn w:val="Normal"/>
    <w:rsid w:val="0003207E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03207E"/>
    <w:pPr>
      <w:pBdr>
        <w:bottom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/>
      <w:jc w:val="center"/>
    </w:pPr>
    <w:rPr>
      <w:b/>
      <w:bCs/>
    </w:rPr>
  </w:style>
  <w:style w:customStyle="1" w:styleId="xl65" w:type="paragraph">
    <w:name w:val="xl65"/>
    <w:basedOn w:val="Normal"/>
    <w:rsid w:val="0003207E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customStyle="1" w:styleId="xl67" w:type="paragraph">
    <w:name w:val="xl67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styleId="Reetkatablice" w:type="tabl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8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L</izvorni_sadrzaj>
    <derivirana_varijabla naziv="DomainObject.Predmet.PrimjedbaSuca_1">14 L</derivirana_varijabla>
  </DomainObject.Predmet.PrimjedbaSuca>
  <DomainObject.Predmet.ProtustrankaFormated>
    <izvorni_sadrzaj>  SOLDUS d.o.o. zastupanog po punomoćniku Marko Samaržija; Nenad Goriščak; Pavao Mrkonjić</izvorni_sadrzaj>
    <derivirana_varijabla naziv="DomainObject.Predmet.ProtustrankaFormated_1">  SOLDUS d.o.o. zastupanog po punomoćniku Marko Samaržija; Nenad Goriščak; Pavao Mrkonjić</derivirana_varijabla>
  </DomainObject.Predmet.ProtustrankaFormated>
  <DomainObject.Predmet.ProtustrankaFormatedOIB>
    <izvorni_sadrzaj>  SOLDUS d.o.o., OIB 48865649031 zastupanog po punomoćniku Marko Samaržija; Nenad Goriščak; Pavao Mrkonjić</izvorni_sadrzaj>
    <derivirana_varijabla naziv="DomainObject.Predmet.ProtustrankaFormatedOIB_1">  SOLDUS d.o.o., OIB 48865649031 zastupanog po punomoćniku Marko Samaržija; Nenad Goriščak; Pavao Mrkonjić</derivirana_varijabla>
  </DomainObject.Predmet.ProtustrankaFormatedOIB>
  <DomainObject.Predmet.ProtustrankaFormatedWithAdress>
    <izvorni_sadrzaj> SOLDUS d.o.o., Radnička cesta 27, 10000 Zagreb zastupanog po punomoćniku Marko Samaržija; Nenad Goriščak; Pavao Mrkonjić</izvorni_sadrzaj>
    <derivirana_varijabla naziv="DomainObject.Predmet.ProtustrankaFormatedWithAdress_1"> SOLDUS d.o.o., Radnička cesta 27, 10000 Zagreb zastupanog po punomoćniku Marko Samaržija; Nenad Goriščak; Pavao Mrkonjić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Goriščak; Pavao Mrkonjić</izvorni_sadrzaj>
    <derivirana_varijabla naziv="DomainObject.Predmet.ProtustrankaFormatedWithAdressOIB_1"> SOLDUS d.o.o., OIB 48865649031, Radnička cesta 27, 10000 Zagreb zastupanog po punomoćniku Marko Samaržija; Nenad Goriščak; Pavao Mrkonjić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Goriščak; Pavao Mrkonjić</item>
    </izvorni_sadrzaj>
    <derivirana_varijabla naziv="DomainObject.Predmet.ProtuStrankaListFormated_1">
      <item>SOLDUS d.o.o. zastupanog po punomoćniku Marko Samaržija; Nenad Goriščak; Pavao Mrkonjić</item>
    </derivirana_varijabla>
  </DomainObject.Predmet.ProtuStrankaListFormated>
  <DomainObject.Predmet.ProtuStrankaListFormatedOIB>
    <izvorni_sadrzaj>
      <item>SOLDUS d.o.o., OIB 48865649031 zastupanog po punomoćniku Marko Samaržija; Nenad Goriščak; Pavao Mrkonjić</item>
    </izvorni_sadrzaj>
    <derivirana_varijabla naziv="DomainObject.Predmet.ProtuStrankaListFormatedOIB_1">
      <item>SOLDUS d.o.o., OIB 48865649031 zastupanog po punomoćniku Marko Samaržija; Nenad Goriščak; Pavao Mrkonjić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Goriščak; Pavao Mrkonjić</item>
    </izvorni_sadrzaj>
    <derivirana_varijabla naziv="DomainObject.Predmet.ProtuStrankaListFormatedWithAdress_1">
      <item>SOLDUS d.o.o., Radnička cesta 27, 10000 Zagreb zastupanog po punomoćniku Marko Samaržija; Nenad Goriščak; Pavao Mrkonjić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Goriščak; Pavao Mrkonjić</item>
    </izvorni_sadrzaj>
    <derivirana_varijabla naziv="DomainObject.Predmet.ProtuStrankaListFormatedWithAdressOIB_1">
      <item>SOLDUS d.o.o., OIB 48865649031, Radnička cesta 27, 10000 Zagreb zastupanog po punomoćniku Marko Samaržija; Nenad Goriščak; Pavao Mrkonjić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NazivFormated_1"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St-1925/2018-47</izvorni_sadrzaj>
    <derivirana_varijabla naziv="DomainObject.PredzadnjaOdlukaIzPredmeta.Oznaka_1">St-1925/2018-47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2275</properties:Words>
  <properties:Characters>14254</properties:Characters>
  <properties:Lines>1270</properties:Lines>
  <properties:Paragraphs>712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2019-05-28T12:44:00Z</dcterms:created>
  <dc:creator>Monika Grbac</dc:creator>
  <cp:lastModifiedBy>Monika Grbac</cp:lastModifiedBy>
  <cp:lastPrinted>2018-11-12T12:59:00Z</cp:lastPrinted>
  <dcterms:modified xmlns:xsi="http://www.w3.org/2001/XMLSchema-instance" xsi:type="dcterms:W3CDTF">2019-05-28T12:50:00Z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