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da4b" w14:paraId="e05da4b" w:rsidRDefault="00AE649C" w:rsidP="00FA5B5E" w:rsidR="00AE649C" w:rsidRPr="00B76F3C">
      <w:pPr>
        <w:pStyle w:val="Naslov3"/>
        <w15:collapsed w:val="false"/>
      </w:pPr>
    </w:p>
    <w:p w:rsidRDefault="00760FB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60FBE" w:rsidP="00760FBE" w:rsidR="00760FBE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St-451/2015-3.</w:t>
      </w:r>
    </w:p>
    <w:p w:rsidRDefault="00760FBE" w:rsidP="00760FBE" w:rsidR="00760FBE">
      <w:pPr>
        <w:jc w:val="both"/>
        <w:rPr>
          <w:rFonts w:cs="Arial" w:hAnsi="Arial" w:ascii="Arial"/>
          <w:b/>
        </w:rPr>
      </w:pPr>
    </w:p>
    <w:p w:rsidRDefault="00760FBE" w:rsidP="00760FBE" w:rsidR="00760FB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60FBE" w:rsidP="00760FBE" w:rsidR="00760FBE">
      <w:pPr>
        <w:jc w:val="center"/>
        <w:rPr>
          <w:rFonts w:cs="Arial" w:hAnsi="Arial" w:ascii="Arial"/>
          <w:b/>
        </w:rPr>
      </w:pPr>
    </w:p>
    <w:p w:rsidRDefault="00760FBE" w:rsidP="00760FBE" w:rsidR="00760FB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60FBE" w:rsidP="00760FBE" w:rsidR="00760FBE">
      <w:pPr>
        <w:jc w:val="both"/>
        <w:rPr>
          <w:rFonts w:cs="Arial" w:hAnsi="Arial" w:ascii="Arial"/>
        </w:rPr>
      </w:pP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VOČANEC j.d.o.o. za proizvodnju, trgovinu i usluge iz Donjih Mosti, Donji Mosti 81, MBS 010084865, OIB 53353101568, dana 05. veljače 2016. godine  </w:t>
      </w:r>
    </w:p>
    <w:p w:rsidRDefault="00760FBE" w:rsidP="00760FBE" w:rsidR="00760FBE">
      <w:pPr>
        <w:jc w:val="both"/>
        <w:rPr>
          <w:rFonts w:cs="Arial" w:hAnsi="Arial" w:ascii="Arial"/>
        </w:rPr>
      </w:pPr>
    </w:p>
    <w:p w:rsidRDefault="00760FBE" w:rsidP="00760FBE" w:rsidR="00760FB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760FBE" w:rsidP="00760FBE" w:rsidR="00760F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VOČANEC j.d.o.o. za proizvodnju, trgovinu i usluge iz Donjih Mosti, Donji Mosti 81, MBS 010084865, OIB 53353101568. </w:t>
      </w:r>
    </w:p>
    <w:p w:rsidRDefault="00760FBE" w:rsidP="00760FBE" w:rsidR="00760F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ZDENKO KRSTIĆ iz Osijeka, Županijska 2, OIB 13827089798.</w:t>
      </w:r>
    </w:p>
    <w:p w:rsidRDefault="00760FBE" w:rsidP="00760FBE" w:rsidR="00760F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VOČANEC j.d.o.o. za proizvodnju, trgovinu i usluge iz Donjih Mosti, Donji Mosti 81, MBS 010084865, OIB 53353101568.</w:t>
      </w:r>
    </w:p>
    <w:p w:rsidRDefault="00760FBE" w:rsidP="00760FBE" w:rsidR="00760FB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760FBE" w:rsidP="00760FBE" w:rsidR="00760FB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60FBE" w:rsidP="00760FBE" w:rsidR="00760FB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60FBE" w:rsidP="00760FBE" w:rsidR="00760F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760FBE" w:rsidP="00760FBE" w:rsidR="00760FBE">
      <w:pPr>
        <w:jc w:val="both"/>
        <w:rPr>
          <w:rFonts w:cs="Arial" w:hAnsi="Arial" w:ascii="Arial"/>
        </w:rPr>
      </w:pPr>
    </w:p>
    <w:p w:rsidRDefault="00760FBE" w:rsidP="00760FBE" w:rsidR="00760FBE">
      <w:pPr>
        <w:jc w:val="center"/>
        <w:rPr>
          <w:rFonts w:cs="Arial" w:hAnsi="Arial" w:ascii="Arial"/>
          <w:b/>
        </w:rPr>
      </w:pPr>
    </w:p>
    <w:p w:rsidRDefault="00760FBE" w:rsidP="00760FBE" w:rsidR="00760FB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760FBE" w:rsidP="00760FBE" w:rsidR="00760F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St-451/2015-2., koji je objavljen na mrežnoj stranici e-oglasna ploča Trgovačkog suda u Bjelovaru 15.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760FBE" w:rsidP="00760FBE" w:rsidR="00760F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60FBE" w:rsidP="00760FBE" w:rsidR="00760F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60FBE" w:rsidP="00760FBE" w:rsidR="00760F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60FBE" w:rsidP="00760FBE" w:rsidR="00760FB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60FBE" w:rsidP="00760FBE" w:rsidR="00760F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60FBE" w:rsidP="00760FBE" w:rsidR="00760FB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  <w:bookmarkStart w:name="_GoBack" w:id="0"/>
      <w:bookmarkEnd w:id="0"/>
    </w:p>
    <w:p w:rsidRDefault="00760FBE" w:rsidP="00760FBE" w:rsidR="00760FBE">
      <w:pPr>
        <w:rPr>
          <w:rFonts w:cs="Arial" w:hAnsi="Arial" w:ascii="Arial"/>
          <w:b/>
        </w:rPr>
      </w:pPr>
    </w:p>
    <w:p w:rsidRDefault="00760FBE" w:rsidP="00760FBE" w:rsidR="00760FB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60FBE" w:rsidP="00760FBE" w:rsidR="00760FB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60FBE" w:rsidP="00760FBE" w:rsidR="00760FBE">
      <w:pPr>
        <w:jc w:val="both"/>
        <w:rPr>
          <w:rFonts w:cs="Arial" w:hAnsi="Arial" w:ascii="Arial"/>
        </w:rPr>
      </w:pPr>
    </w:p>
    <w:p w:rsidRDefault="00760FBE" w:rsidP="00760FBE" w:rsidR="00760FB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60FBE" w:rsidP="00760FBE" w:rsidR="00760F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760FBE" w:rsidP="00760FBE" w:rsidR="00760FBE">
      <w:pPr>
        <w:rPr>
          <w:rFonts w:cs="Arial" w:hAnsi="Arial" w:ascii="Arial"/>
        </w:rPr>
      </w:pPr>
    </w:p>
    <w:p w:rsidRDefault="00760FBE" w:rsidP="00760FBE" w:rsidR="00760FB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FBE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8E4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St-451/2015-3</izvorni_sadrzaj>
    <derivirana_varijabla naziv="DomainObject.Oznaka_1">St-451/2015-3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VOČANEC jednostavno društvo s ograničenom odgovornošću za proizvodnju, trgovinu i usluge, Donji Mosti zastupanog po punomoćniku TANJA VOČANEC</izvorni_sadrzaj>
    <derivirana_varijabla naziv="DomainObject.Predmet.ProtustrankaFormated_1">  VOČANEC jednostavno društvo s ograničenom odgovornošću za proizvodnju, trgovinu i usluge, Donji Mosti zastupanog po punomoćniku TANJA VOČANEC</derivirana_varijabla>
  </DomainObject.Predmet.ProtustrankaFormated>
  <DomainObject.Predmet.ProtustrankaFormatedOIB>
    <izvorni_sadrzaj>  VOČANEC jednostavno društvo s ograničenom odgovornošću za proizvodnju, trgovinu i usluge, Donji Mosti, OIB 53353101568 zastupanog po punomoćniku TANJA VOČANEC</izvorni_sadrzaj>
    <derivirana_varijabla naziv="DomainObject.Predmet.ProtustrankaFormatedOIB_1">  VOČANEC jednostavno društvo s ograničenom odgovornošću za proizvodnju, trgovinu i usluge, Donji Mosti, OIB 53353101568 zastupanog po punomoćniku TANJA VOČANEC</derivirana_varijabla>
  </DomainObject.Predmet.ProtustrankaFormatedOIB>
  <DomainObject.Predmet.ProtustrankaFormatedWithAdress>
    <izvorni_sadrzaj> VOČANEC jednostavno društvo s ograničenom odgovornošću za proizvodnju, trgovinu i usluge, Donji Mosti, Donji Mosti 81, 43000 Donji Mosti zastupanog po punomoćniku TANJA VOČANEC</izvorni_sadrzaj>
    <derivirana_varijabla naziv="DomainObject.Predmet.ProtustrankaFormatedWithAdress_1"> VOČANEC jednostavno društvo s ograničenom odgovornošću za proizvodnju, trgovinu i usluge, Donji Mosti, Donji Mosti 81, 43000 Donji Mosti zastupanog po punomoćniku TANJA VOČANEC</derivirana_varijabla>
  </DomainObject.Predmet.ProtustrankaFormatedWithAdress>
  <DomainObject.Predmet.ProtustrankaFormatedWithAdressOIB>
    <izvorni_sadrzaj> VOČANEC jednostavno društvo s ograničenom odgovornošću za proizvodnju, trgovinu i usluge, Donji Mosti, OIB 53353101568, Donji Mosti 81, 43000 Donji Mosti zastupanog po punomoćniku TANJA VOČANEC</izvorni_sadrzaj>
    <derivirana_varijabla naziv="DomainObject.Predmet.ProtustrankaFormatedWithAdressOIB_1"> VOČANEC jednostavno društvo s ograničenom odgovornošću za proizvodnju, trgovinu i usluge, Donji Mosti, OIB 53353101568, Donji Mosti 81, 43000 Donji Mosti zastupanog po punomoćniku TANJA VOČANEC</derivirana_varijabla>
  </DomainObject.Predmet.ProtustrankaFormatedWithAdressOIB>
  <DomainObject.Predmet.ProtustrankaWithAdress>
    <izvorni_sadrzaj>VOČANEC jednostavno društvo s ograničenom odgovornošću za proizvodnju, trgovinu i usluge, Donji Mosti Donji Mosti 81, 43000 Donji Mosti</izvorni_sadrzaj>
    <derivirana_varijabla naziv="DomainObject.Predmet.ProtustrankaWithAdress_1">VOČANEC jednostavno društvo s ograničenom odgovornošću za proizvodnju, trgovinu i usluge, Donji Mosti Donji Mosti 81, 43000 Donji Mosti</derivirana_varijabla>
  </DomainObject.Predmet.ProtustrankaWithAdress>
  <DomainObject.Predmet.ProtustrankaWithAdressOIB>
    <izvorni_sadrzaj>VOČANEC jednostavno društvo s ograničenom odgovornošću za proizvodnju, trgovinu i usluge, Donji Mosti, OIB 53353101568, Donji Mosti 81, 43000 Donji Mosti</izvorni_sadrzaj>
    <derivirana_varijabla naziv="DomainObject.Predmet.ProtustrankaWithAdressOIB_1">VOČANEC jednostavno društvo s ograničenom odgovornošću za proizvodnju, trgovinu i usluge, Donji Mosti, OIB 53353101568, Donji Mosti 81, 43000 Donji Mosti</derivirana_varijabla>
  </DomainObject.Predmet.ProtustrankaWithAdressOIB>
  <DomainObject.Predmet.ProtustrankaNazivFormated>
    <izvorni_sadrzaj>VOČANEC jednostavno društvo s ograničenom odgovornošću za proizvodnju, trgovinu i usluge, Donji Mosti</izvorni_sadrzaj>
    <derivirana_varijabla naziv="DomainObject.Predmet.ProtustrankaNazivFormated_1">VOČANEC jednostavno društvo s ograničenom odgovornošću za proizvodnju, trgovinu i usluge, Donji Mosti</derivirana_varijabla>
  </DomainObject.Predmet.ProtustrankaNazivFormated>
  <DomainObject.Predmet.ProtustrankaNazivFormatedOIB>
    <izvorni_sadrzaj>VOČANEC jednostavno društvo s ograničenom odgovornošću za proizvodnju, trgovinu i usluge, Donji Mosti, OIB 53353101568</izvorni_sadrzaj>
    <derivirana_varijabla naziv="DomainObject.Predmet.ProtustrankaNazivFormatedOIB_1">VOČANEC jednostavno društvo s ograničenom odgovornošću za proizvodnju, trgovinu i usluge, Donji Mosti, OIB 53353101568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VOČANEC jednostavno društvo s ograničenom odgovornošću za proizvodnju, trgovinu i usluge, Donji Mosti zastupanog po punomoćniku TANJA VOČANEC</item>
    </izvorni_sadrzaj>
    <derivirana_varijabla naziv="DomainObject.Predmet.ProtuStrankaListFormated_1">
      <item>VOČANEC jednostavno društvo s ograničenom odgovornošću za proizvodnju, trgovinu i usluge, Donji Mosti zastupanog po punomoćniku TANJA VOČANEC</item>
    </derivirana_varijabla>
  </DomainObject.Predmet.ProtuStrankaListFormated>
  <DomainObject.Predmet.ProtuStrankaListFormatedOIB>
    <izvorni_sadrzaj>
      <item>VOČANEC jednostavno društvo s ograničenom odgovornošću za proizvodnju, trgovinu i usluge, Donji Mosti, OIB 53353101568 zastupanog po punomoćniku TANJA VOČANEC</item>
    </izvorni_sadrzaj>
    <derivirana_varijabla naziv="DomainObject.Predmet.ProtuStrankaListFormatedOIB_1">
      <item>VOČANEC jednostavno društvo s ograničenom odgovornošću za proizvodnju, trgovinu i usluge, Donji Mosti, OIB 53353101568 zastupanog po punomoćniku TANJA VOČANEC</item>
    </derivirana_varijabla>
  </DomainObject.Predmet.ProtuStrankaListFormatedOIB>
  <DomainObject.Predmet.ProtuStrankaListFormatedWithAdress>
    <izvorni_sadrzaj>
      <item>VOČANEC jednostavno društvo s ograničenom odgovornošću za proizvodnju, trgovinu i usluge, Donji Mosti, Donji Mosti 81, 43000 Donji Mosti zastupanog po punomoćniku TANJA VOČANEC</item>
    </izvorni_sadrzaj>
    <derivirana_varijabla naziv="DomainObject.Predmet.ProtuStrankaListFormatedWithAdress_1">
      <item>VOČANEC jednostavno društvo s ograničenom odgovornošću za proizvodnju, trgovinu i usluge, Donji Mosti, Donji Mosti 81, 43000 Donji Mosti zastupanog po punomoćniku TANJA VOČANEC</item>
    </derivirana_varijabla>
  </DomainObject.Predmet.ProtuStrankaListFormatedWithAdress>
  <DomainObject.Predmet.ProtuStrankaListFormatedWithAdressOIB>
    <izvorni_sadrzaj>
      <item>VOČANEC jednostavno društvo s ograničenom odgovornošću za proizvodnju, trgovinu i usluge, Donji Mosti, OIB 53353101568, Donji Mosti 81, 43000 Donji Mosti zastupanog po punomoćniku TANJA VOČANEC</item>
    </izvorni_sadrzaj>
    <derivirana_varijabla naziv="DomainObject.Predmet.ProtuStrankaListFormatedWithAdressOIB_1">
      <item>VOČANEC jednostavno društvo s ograničenom odgovornošću za proizvodnju, trgovinu i usluge, Donji Mosti, OIB 53353101568, Donji Mosti 81, 43000 Donji Mosti zastupanog po punomoćniku TANJA VOČANEC</item>
    </derivirana_varijabla>
  </DomainObject.Predmet.ProtuStrankaListFormatedWithAdressOIB>
  <DomainObject.Predmet.ProtuStrankaListNazivFormated>
    <izvorni_sadrzaj>
      <item>VOČANEC jednostavno društvo s ograničenom odgovornošću za proizvodnju, trgovinu i usluge, Donji Mosti</item>
    </izvorni_sadrzaj>
    <derivirana_varijabla naziv="DomainObject.Predmet.ProtuStrankaListNazivFormated_1">
      <item>VOČANEC jednostavno društvo s ograničenom odgovornošću za proizvodnju, trgovinu i usluge, Donji Mosti</item>
    </derivirana_varijabla>
  </DomainObject.Predmet.ProtuStrankaListNazivFormated>
  <DomainObject.Predmet.ProtuStrankaListNazivFormatedOIB>
    <izvorni_sadrzaj>
      <item>VOČANEC jednostavno društvo s ograničenom odgovornošću za proizvodnju, trgovinu i usluge, Donji Mosti, OIB 53353101568</item>
    </izvorni_sadrzaj>
    <derivirana_varijabla naziv="DomainObject.Predmet.ProtuStrankaListNazivFormatedOIB_1">
      <item>VOČANEC jednostavno društvo s ograničenom odgovornošću za proizvodnju, trgovinu i usluge, Donji Mosti, OIB 53353101568</item>
    </derivirana_varijabla>
  </DomainObject.Predmet.ProtuStrankaListNazivFormatedOIB>
  <DomainObject.Predmet.OstaliListFormated>
    <izvorni_sadrzaj>
      <item>TANJA VOČANEC punomoćnik sudionika u postupku VOČANEC jednostavno društvo s ograničenom odgovornošću za proizvodnju, trgovinu i usluge, Donji Mosti</item>
    </izvorni_sadrzaj>
    <derivirana_varijabla naziv="DomainObject.Predmet.OstaliListFormated_1">
      <item>TANJA VOČANEC punomoćnik sudionika u postupku VOČANEC jednostavno društvo s ograničenom odgovornošću za proizvodnju, trgovinu i usluge, Donji Mosti</item>
    </derivirana_varijabla>
  </DomainObject.Predmet.OstaliListFormated>
  <DomainObject.Predmet.OstaliListFormatedOIB>
    <izvorni_sadrzaj>
      <item>TANJA VOČANEC, OIB 98219380611 punomoćnik sudionika u postupku VOČANEC jednostavno društvo s ograničenom odgovornošću za proizvodnju, trgovinu i usluge, Donji Mosti</item>
    </izvorni_sadrzaj>
    <derivirana_varijabla naziv="DomainObject.Predmet.OstaliListFormatedOIB_1">
      <item>TANJA VOČANEC, OIB 98219380611 punomoćnik sudionika u postupku VOČANEC jednostavno društvo s ograničenom odgovornošću za proizvodnju, trgovinu i usluge, Donji Mosti</item>
    </derivirana_varijabla>
  </DomainObject.Predmet.OstaliListFormatedOIB>
  <DomainObject.Predmet.OstaliListFormatedWithAdress>
    <izvorni_sadrzaj>
      <item>TANJA VOČANEC, Donji Mosti 81, 43000 Donji Mosti punomoćnik sudionika u postupku VOČANEC jednostavno društvo s ograničenom odgovornošću za proizvodnju, trgovinu i usluge, Donji Mosti</item>
    </izvorni_sadrzaj>
    <derivirana_varijabla naziv="DomainObject.Predmet.OstaliListFormatedWithAdress_1">
      <item>TANJA VOČANEC, Donji Mosti 81, 43000 Donji Mosti punomoćnik sudionika u postupku VOČANEC jednostavno društvo s ograničenom odgovornošću za proizvodnju, trgovinu i usluge, Donji Mosti</item>
    </derivirana_varijabla>
  </DomainObject.Predmet.OstaliListFormatedWithAdress>
  <DomainObject.Predmet.OstaliListFormatedWithAdressOIB>
    <izvorni_sadrzaj>
      <item>TANJA VOČANEC, OIB 98219380611, Donji Mosti 81, 43000 Donji Mosti punomoćnik sudionika u postupku VOČANEC jednostavno društvo s ograničenom odgovornošću za proizvodnju, trgovinu i usluge, Donji Mosti</item>
    </izvorni_sadrzaj>
    <derivirana_varijabla naziv="DomainObject.Predmet.OstaliListFormatedWithAdressOIB_1">
      <item>TANJA VOČANEC, OIB 98219380611, Donji Mosti 81, 43000 Donji Mosti punomoćnik sudionika u postupku VOČANEC jednostavno društvo s ograničenom odgovornošću za proizvodnju, trgovinu i usluge, Donji Mosti</item>
    </derivirana_varijabla>
  </DomainObject.Predmet.OstaliListFormatedWithAdressOIB>
  <DomainObject.Predmet.OstaliListNazivFormated>
    <izvorni_sadrzaj>
      <item>TANJA VOČANEC</item>
    </izvorni_sadrzaj>
    <derivirana_varijabla naziv="DomainObject.Predmet.OstaliListNazivFormated_1">
      <item>TANJA VOČANEC</item>
    </derivirana_varijabla>
  </DomainObject.Predmet.OstaliListNazivFormated>
  <DomainObject.Predmet.OstaliListNazivFormatedOIB>
    <izvorni_sadrzaj>
      <item>TANJA VOČANEC, OIB 98219380611</item>
    </izvorni_sadrzaj>
    <derivirana_varijabla naziv="DomainObject.Predmet.OstaliListNazivFormatedOIB_1">
      <item>TANJA VOČANEC, OIB 98219380611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St-451/2015-3</izvorni_sadrzaj>
    <derivirana_varijabla naziv="DomainObject.PoslovniBrojDokumenta_1">St-451/2015-3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VOČANEC jednostavno društvo s ograničenom odgovornošću za proizvodnju, trgovinu i usluge, Donji Mosti</izvorni_sadrzaj>
    <derivirana_varijabla naziv="DomainObject.Predmet.ProtustrankaIDrugi_1">VOČANEC jednostavno društvo s ograničenom odgovornošću za proizvodnju, trgovinu i usluge, Donji Mosti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VOČANEC jednostavno društvo s ograničenom odgovornošću za proizvodnju, trgovinu i usluge, Donji Mosti, OIB 53353101568, Donji Mosti 81, 43000 Donji Mosti</izvorni_sadrzaj>
    <derivirana_varijabla naziv="DomainObject.Predmet.ProtustrankaIDrugiAdressOIB_1">VOČANEC jednostavno društvo s ograničenom odgovornošću za proizvodnju, trgovinu i usluge, Donji Mosti, OIB 53353101568, Donji Mosti 81, 43000 Donji Mosti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VOČANEC jednostavno društvo s ograničenom odgovornošću za proizvodnju, trgovinu i usluge, Donji Mosti</item>
      <item>TANJA VOČANEC</item>
    </izvorni_sadrzaj>
    <derivirana_varijabla naziv="DomainObject.Predmet.SudioniciListNaziv_1">
      <item>FINA, RC ZAGREB, Podružnica Bjelovar</item>
      <item>VOČANEC jednostavno društvo s ograničenom odgovornošću za proizvodnju, trgovinu i usluge, Donji Mosti</item>
      <item>TANJA VOČANEC</item>
    </derivirana_varijabla>
  </DomainObject.Predmet.SudioniciListNaziv>
  <DomainObject.Predmet.SudioniciListAdressOIB>
    <izvorni_sadrzaj>
      <item>FINA, RC ZAGREB, Podružnica Bjelovar, OIB 85821130368, F. Supila 4,43000 Bjelovar</item>
      <item>VOČANEC jednostavno društvo s ograničenom odgovornošću za proizvodnju, trgovinu i usluge, Donji Mosti, OIB 53353101568, Donji Mosti 81,43000 Donji Mosti</item>
      <item>TANJA VOČANEC, OIB 98219380611, Donji Mosti 81,43000 Donji Mosti</item>
    </izvorni_sadrzaj>
    <derivirana_varijabla naziv="DomainObject.Predmet.SudioniciListAdressOIB_1">
      <item>FINA, RC ZAGREB, Podružnica Bjelovar, OIB 85821130368, F. Supila 4,43000 Bjelovar</item>
      <item>VOČANEC jednostavno društvo s ograničenom odgovornošću za proizvodnju, trgovinu i usluge, Donji Mosti, OIB 53353101568, Donji Mosti 81,43000 Donji Mosti</item>
      <item>TANJA VOČANEC, OIB 98219380611, Donji Mosti 81,43000 Donji Mosti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BA801-2F39-4498-A2D0-94DF8D6C4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3820</properties:Characters>
  <properties:Lines>95</properties:Lines>
  <properties:Paragraphs>34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2016-02-05T06:15:00Z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St-451/2015-3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