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9a20" w14:paraId="9ce9a20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C139E9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Financijske agencije,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 za provedbu skraćenog stečajnog postupka nad dužnikom </w:t>
      </w:r>
      <w:r w:rsidR="004A0AA8">
        <w:t>AMATERSKI ŠPORTSKI MALONOGOMETNI KLUB „VALENTINO“, Osijek, Stepinčeva ulica 18, Registarski broj: 14004127, OIB: 75652041325</w:t>
      </w:r>
      <w:r w:rsidRPr="00C66265">
        <w:t xml:space="preserve">, dana </w:t>
      </w:r>
      <w:r w:rsidR="00527CF1">
        <w:t>7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8967B9" w:rsidR="008967B9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F5774C">
        <w:t>AMATERSKI ŠPORTSKI MALONOGOMETNI KLUB „VALENTINO“, Osijek, Stepinčeva ulica 18, Registarski broj: 14004127, OIB: 75652041325</w:t>
      </w:r>
      <w:r w:rsidRPr="00C66265">
        <w:t>.</w:t>
      </w:r>
    </w:p>
    <w:p w:rsidRDefault="008967B9" w:rsidP="008967B9" w:rsidR="008967B9">
      <w:pPr>
        <w:pStyle w:val="Odlomakpopisa"/>
        <w:ind w:left="2160"/>
        <w:jc w:val="both"/>
      </w:pPr>
    </w:p>
    <w:p w:rsidRDefault="0002529E" w:rsidP="008967B9" w:rsidR="008967B9" w:rsidRPr="00DD23C8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8967B9">
        <w:t xml:space="preserve">Krešimir Fučkar, </w:t>
      </w:r>
      <w:proofErr w:type="spellStart"/>
      <w:r w:rsidR="008967B9">
        <w:t>Sladojevci</w:t>
      </w:r>
      <w:proofErr w:type="spellEnd"/>
      <w:r w:rsidR="008967B9">
        <w:t>, Braće Radića 63, OIB: 01195634741</w:t>
      </w:r>
      <w:r w:rsidR="008967B9" w:rsidRPr="00D80407">
        <w:t>.</w:t>
      </w:r>
    </w:p>
    <w:p w:rsidRDefault="00085ECC" w:rsidP="008967B9" w:rsidR="00085ECC" w:rsidRPr="00C66265">
      <w:pPr>
        <w:pStyle w:val="Odlomakpopisa"/>
        <w:ind w:left="2160"/>
        <w:jc w:val="both"/>
      </w:pPr>
    </w:p>
    <w:p w:rsidRDefault="00085ECC" w:rsidP="004E1C96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F5774C">
        <w:t>AMATERSKI ŠPORTSKI MALONOGOMETNI KLUB „VALENTINO“, Osijek, Stepinčeva ulica 18, Registarski broj: 14004127, OIB: 75652041325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/>
          <w:bCs/>
          <w:sz w:val="24"/>
        </w:rPr>
      </w:pPr>
    </w:p>
    <w:p w:rsidRDefault="00085ECC" w:rsidP="008D227B" w:rsidR="00085ECC" w:rsidRPr="00C66265">
      <w:pPr>
        <w:ind w:firstLine="708"/>
        <w:jc w:val="both"/>
      </w:pPr>
      <w:r w:rsidRPr="00C66265">
        <w:t xml:space="preserve">Financijska agencija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85821130368, podnijela je dana </w:t>
      </w:r>
      <w:r w:rsidR="000F0292">
        <w:t>5</w:t>
      </w:r>
      <w:r w:rsidR="00E706CB">
        <w:t>. rujna</w:t>
      </w:r>
      <w:r w:rsidR="00E706CB" w:rsidRPr="00C66265">
        <w:t xml:space="preserve"> </w:t>
      </w:r>
      <w:r w:rsidRPr="00C66265">
        <w:t xml:space="preserve">2016. godine ovom sudu zahtjev za provedbu skraćenog stečajnog postupka nad dužnikom </w:t>
      </w:r>
      <w:r w:rsidR="000F0292">
        <w:t>AMATERSKI ŠPORTSKI MALONOGOMETNI KLUB „VALENTINO“, Osijek, Stepinčeva ulica 18, Registarski broj: 14004127, OIB: 75652041325</w:t>
      </w:r>
      <w:r w:rsidRPr="00C66265">
        <w:t>.</w:t>
      </w:r>
    </w:p>
    <w:p w:rsidRDefault="00085ECC" w:rsidP="00085ECC" w:rsidR="00085ECC" w:rsidRPr="00C66265">
      <w:pPr>
        <w:jc w:val="both"/>
      </w:pPr>
    </w:p>
    <w:p w:rsidRDefault="00085ECC" w:rsidP="00085ECC" w:rsidR="00085ECC" w:rsidRPr="00C66265">
      <w:pPr>
        <w:pStyle w:val="Tijeloteksta"/>
        <w:jc w:val="right"/>
        <w:rPr>
          <w:sz w:val="24"/>
        </w:rPr>
      </w:pP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706B56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706B56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 xml:space="preserve">Trgovački sud u Osijeku je dana </w:t>
      </w:r>
      <w:r w:rsidR="00706B56" w:rsidRPr="00C66265">
        <w:rPr>
          <w:sz w:val="24"/>
        </w:rPr>
        <w:t xml:space="preserve">18. listopada </w:t>
      </w:r>
      <w:r w:rsidRPr="00C66265">
        <w:rPr>
          <w:sz w:val="24"/>
        </w:rPr>
        <w:t>2016. godine objavio oglas na mrežnoj stranici e-Oglasna ploča sudova pod poslovnim brojem St-</w:t>
      </w:r>
      <w:r w:rsidR="000F0292">
        <w:rPr>
          <w:sz w:val="24"/>
        </w:rPr>
        <w:t>2210</w:t>
      </w:r>
      <w:r w:rsidRPr="00C66265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C66265">
        <w:rPr>
          <w:sz w:val="24"/>
        </w:rPr>
        <w:t>prokazni</w:t>
      </w:r>
      <w:proofErr w:type="spellEnd"/>
      <w:r w:rsidRPr="00C66265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F02C0E">
        <w:rPr>
          <w:sz w:val="24"/>
        </w:rPr>
        <w:t>7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3B3" w:rsidR="000F43B3">
      <w:r>
        <w:separator/>
      </w:r>
    </w:p>
  </w:endnote>
  <w:endnote w:id="0" w:type="continuationSeparator">
    <w:p w:rsidRDefault="000F43B3" w:rsidR="000F4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3B3" w:rsidR="000F43B3">
      <w:r>
        <w:separator/>
      </w:r>
    </w:p>
  </w:footnote>
  <w:footnote w:id="0" w:type="continuationSeparator">
    <w:p w:rsidRDefault="000F43B3" w:rsidR="000F43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1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260620" w:rsidRPr="00DE5F8A">
      <w:rPr>
        <w:rFonts w:cs="Tahoma" w:hAnsi="Tahoma" w:ascii="Tahoma"/>
      </w:rPr>
      <w:tab/>
    </w:r>
    <w:r w:rsidR="00260620">
      <w:t>7 St-2210/16-4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260620">
      <w:t>2210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0292"/>
    <w:rsid w:val="000F16D0"/>
    <w:rsid w:val="000F37ED"/>
    <w:rsid w:val="000F3AFA"/>
    <w:rsid w:val="000F43B3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620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71AC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0AA8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7CF1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5093"/>
    <w:rsid w:val="00886343"/>
    <w:rsid w:val="00887AFC"/>
    <w:rsid w:val="00887DDF"/>
    <w:rsid w:val="008901B6"/>
    <w:rsid w:val="00892C5D"/>
    <w:rsid w:val="00894825"/>
    <w:rsid w:val="008967B9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27B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06C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C0E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74C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71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C71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71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1A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1A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71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C71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71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1A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1A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St-2210/2016</izvorni_sadrzaj>
    <derivirana_varijabla naziv="DomainObject.Predmet.OznakaBroj_1">St-2210/2016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AMATERSKI ŠPORTSKI MALONOGOMETNI KLUB "VALENTINO"</izvorni_sadrzaj>
    <derivirana_varijabla naziv="DomainObject.Predmet.ProtustrankaFormated_1">  AMATERSKI ŠPORTSKI MALONOGOMETNI KLUB "VALENTINO"</derivirana_varijabla>
  </DomainObject.Predmet.ProtustrankaFormated>
  <DomainObject.Predmet.ProtustrankaFormatedOIB>
    <izvorni_sadrzaj>  AMATERSKI ŠPORTSKI MALONOGOMETNI KLUB "VALENTINO", OIB 75652041325</izvorni_sadrzaj>
    <derivirana_varijabla naziv="DomainObject.Predmet.ProtustrankaFormatedOIB_1">  AMATERSKI ŠPORTSKI MALONOGOMETNI KLUB "VALENTINO", OIB 75652041325</derivirana_varijabla>
  </DomainObject.Predmet.ProtustrankaFormatedOIB>
  <DomainObject.Predmet.ProtustrankaFormatedWithAdress>
    <izvorni_sadrzaj> AMATERSKI ŠPORTSKI MALONOGOMETNI KLUB "VALENTINO", Stepinčeva ulica 18, 31000 Osijek</izvorni_sadrzaj>
    <derivirana_varijabla naziv="DomainObject.Predmet.ProtustrankaFormatedWithAdress_1"> AMATERSKI ŠPORTSKI MALONOGOMETNI KLUB "VALENTINO", Stepinčeva ulica 18, 31000 Osijek</derivirana_varijabla>
  </DomainObject.Predmet.ProtustrankaFormatedWithAdress>
  <DomainObject.Predmet.ProtustrankaFormatedWithAdressOIB>
    <izvorni_sadrzaj> AMATERSKI ŠPORTSKI MALONOGOMETNI KLUB "VALENTINO", OIB 75652041325, Stepinčeva ulica 18, 31000 Osijek</izvorni_sadrzaj>
    <derivirana_varijabla naziv="DomainObject.Predmet.ProtustrankaFormatedWithAdressOIB_1"> AMATERSKI ŠPORTSKI MALONOGOMETNI KLUB "VALENTINO", OIB 75652041325, Stepinčeva ulica 18, 31000 Osijek</derivirana_varijabla>
  </DomainObject.Predmet.ProtustrankaFormatedWithAdressOIB>
  <DomainObject.Predmet.ProtustrankaWithAdress>
    <izvorni_sadrzaj>AMATERSKI ŠPORTSKI MALONOGOMETNI KLUB "VALENTINO" Stepinčeva ulica 18, 31000 Osijek</izvorni_sadrzaj>
    <derivirana_varijabla naziv="DomainObject.Predmet.ProtustrankaWithAdress_1">AMATERSKI ŠPORTSKI MALONOGOMETNI KLUB "VALENTINO" Stepinčeva ulica 18, 31000 Osijek</derivirana_varijabla>
  </DomainObject.Predmet.ProtustrankaWithAdress>
  <DomainObject.Predmet.ProtustrankaWithAdressOIB>
    <izvorni_sadrzaj>AMATERSKI ŠPORTSKI MALONOGOMETNI KLUB "VALENTINO", OIB 75652041325, Stepinčeva ulica 18, 31000 Osijek</izvorni_sadrzaj>
    <derivirana_varijabla naziv="DomainObject.Predmet.ProtustrankaWithAdressOIB_1">AMATERSKI ŠPORTSKI MALONOGOMETNI KLUB "VALENTINO", OIB 75652041325, Stepinčeva ulica 18, 31000 Osijek</derivirana_varijabla>
  </DomainObject.Predmet.ProtustrankaWithAdressOIB>
  <DomainObject.Predmet.ProtustrankaNazivFormated>
    <izvorni_sadrzaj>AMATERSKI ŠPORTSKI MALONOGOMETNI KLUB "VALENTINO"</izvorni_sadrzaj>
    <derivirana_varijabla naziv="DomainObject.Predmet.ProtustrankaNazivFormated_1">AMATERSKI ŠPORTSKI MALONOGOMETNI KLUB "VALENTINO"</derivirana_varijabla>
  </DomainObject.Predmet.ProtustrankaNazivFormated>
  <DomainObject.Predmet.ProtustrankaNazivFormatedOIB>
    <izvorni_sadrzaj>AMATERSKI ŠPORTSKI MALONOGOMETNI KLUB "VALENTINO", OIB 75652041325</izvorni_sadrzaj>
    <derivirana_varijabla naziv="DomainObject.Predmet.ProtustrankaNazivFormatedOIB_1">AMATERSKI ŠPORTSKI MALONOGOMETNI KLUB "VALENTINO", OIB 75652041325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AMATERSKI ŠPORTSKI MALONOGOMETNI KLUB "VALENTINO"</item>
    </izvorni_sadrzaj>
    <derivirana_varijabla naziv="DomainObject.Predmet.ProtuStrankaListFormated_1">
      <item>AMATERSKI ŠPORTSKI MALONOGOMETNI KLUB "VALENTINO"</item>
    </derivirana_varijabla>
  </DomainObject.Predmet.ProtuStrankaListFormated>
  <DomainObject.Predmet.ProtuStrankaListFormatedOIB>
    <izvorni_sadrzaj>
      <item>AMATERSKI ŠPORTSKI MALONOGOMETNI KLUB "VALENTINO", OIB 75652041325</item>
    </izvorni_sadrzaj>
    <derivirana_varijabla naziv="DomainObject.Predmet.ProtuStrankaListFormatedOIB_1">
      <item>AMATERSKI ŠPORTSKI MALONOGOMETNI KLUB "VALENTINO", OIB 75652041325</item>
    </derivirana_varijabla>
  </DomainObject.Predmet.ProtuStrankaListFormatedOIB>
  <DomainObject.Predmet.ProtuStrankaListFormatedWithAdress>
    <izvorni_sadrzaj>
      <item>AMATERSKI ŠPORTSKI MALONOGOMETNI KLUB "VALENTINO", Stepinčeva ulica 18, 31000 Osijek</item>
    </izvorni_sadrzaj>
    <derivirana_varijabla naziv="DomainObject.Predmet.ProtuStrankaListFormatedWithAdress_1">
      <item>AMATERSKI ŠPORTSKI MALONOGOMETNI KLUB "VALENTINO", Stepinčeva ulica 18, 31000 Osijek</item>
    </derivirana_varijabla>
  </DomainObject.Predmet.ProtuStrankaListFormatedWithAdress>
  <DomainObject.Predmet.ProtuStrankaListFormatedWithAdressOIB>
    <izvorni_sadrzaj>
      <item>AMATERSKI ŠPORTSKI MALONOGOMETNI KLUB "VALENTINO", OIB 75652041325, Stepinčeva ulica 18, 31000 Osijek</item>
    </izvorni_sadrzaj>
    <derivirana_varijabla naziv="DomainObject.Predmet.ProtuStrankaListFormatedWithAdressOIB_1">
      <item>AMATERSKI ŠPORTSKI MALONOGOMETNI KLUB "VALENTINO", OIB 75652041325, Stepinčeva ulica 18, 31000 Osijek</item>
    </derivirana_varijabla>
  </DomainObject.Predmet.ProtuStrankaListFormatedWithAdressOIB>
  <DomainObject.Predmet.ProtuStrankaListNazivFormated>
    <izvorni_sadrzaj>
      <item>AMATERSKI ŠPORTSKI MALONOGOMETNI KLUB "VALENTINO"</item>
    </izvorni_sadrzaj>
    <derivirana_varijabla naziv="DomainObject.Predmet.ProtuStrankaListNazivFormated_1">
      <item>AMATERSKI ŠPORTSKI MALONOGOMETNI KLUB "VALENTINO"</item>
    </derivirana_varijabla>
  </DomainObject.Predmet.ProtuStrankaListNazivFormated>
  <DomainObject.Predmet.ProtuStrankaListNazivFormatedOIB>
    <izvorni_sadrzaj>
      <item>AMATERSKI ŠPORTSKI MALONOGOMETNI KLUB "VALENTINO", OIB 75652041325</item>
    </izvorni_sadrzaj>
    <derivirana_varijabla naziv="DomainObject.Predmet.ProtuStrankaListNazivFormatedOIB_1">
      <item>AMATERSKI ŠPORTSKI MALONOGOMETNI KLUB "VALENTINO", OIB 75652041325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AMATERSKI ŠPORTSKI MALONOGOMETNI KLUB "VALENTINO"</izvorni_sadrzaj>
    <derivirana_varijabla naziv="DomainObject.Predmet.ProtustrankaIDrugi_1">AMATERSKI ŠPORTSKI MALONOGOMETNI KLUB "VALENTINO"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AMATERSKI ŠPORTSKI MALONOGOMETNI KLUB "VALENTINO", OIB 75652041325, Stepinčeva ulica 18, 31000 Osijek</izvorni_sadrzaj>
    <derivirana_varijabla naziv="DomainObject.Predmet.ProtustrankaIDrugiAdressOIB_1">AMATERSKI ŠPORTSKI MALONOGOMETNI KLUB "VALENTINO", OIB 75652041325, Stepinčeva ulica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AMATERSKI ŠPORTSKI MALONOGOMETNI KLUB "VALENTINO"</item>
    </izvorni_sadrzaj>
    <derivirana_varijabla naziv="DomainObject.Predmet.SudioniciListNaziv_1">
      <item>FINA RC OSIJEK</item>
      <item>AMATERSKI ŠPORTSKI MALONOGOMETNI KLUB "VALENTINO"</item>
    </derivirana_varijabla>
  </DomainObject.Predmet.SudioniciListNaziv>
  <DomainObject.Predmet.SudioniciListAdressOIB>
    <izvorni_sadrzaj>
      <item>FINA RC OSIJEK, OIB 85821130368</item>
      <item>AMATERSKI ŠPORTSKI MALONOGOMETNI KLUB "VALENTINO", OIB 75652041325, Stepinčeva ulica 18,31000 Osijek</item>
    </izvorni_sadrzaj>
    <derivirana_varijabla naziv="DomainObject.Predmet.SudioniciListAdressOIB_1">
      <item>FINA RC OSIJEK, OIB 85821130368</item>
      <item>AMATERSKI ŠPORTSKI MALONOGOMETNI KLUB "VALENTINO", OIB 75652041325, Stepinčeva ulica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75652041325</item>
    </izvorni_sadrzaj>
    <derivirana_varijabla naziv="DomainObject.Predmet.SudioniciListNazivOIB_1">
      <item>, OIB 85821130368</item>
      <item>, OIB 75652041325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6F999-B5CC-49EA-9C1E-D4B572A06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435</properties:Words>
  <properties:Characters>2394</properties:Characters>
  <properties:Lines>156</properties:Lines>
  <properties:Paragraphs>28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2017-02-07T09:07:00Z</dcterms:modified>
  <cp:revision>389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