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bookmarkStart w:name="_MON_1564144614" w:id="1"/>
    <w:bookmarkEnd w:id="1"/>
    <w:p w14:textId="a08013d" w14:paraId="a08013d" w:rsidRDefault="006D7C49" w:rsidR="008B6D9C">
      <w:pPr>
        <w15:collapsed w:val="false"/>
      </w:pPr>
      <w:r w:rsidRPr="0060489C">
        <w:object w:dyaOrig="13194" w:dxaOrig="9072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3.75pt;height:660pt" type="#_x0000_t75">
            <v:imagedata r:id="rId6" o:title=""/>
          </v:shape>
          <o:OLEObject r:id="rId7" ObjectID="_1583215714" DrawAspect="Content" ShapeID="_x0000_i1025" ProgID="Word.Document.12" Type="Embed">
            <o:FieldCodes>\s</o:FieldCodes>
          </o:OLEObject>
        </w:object>
      </w:r>
    </w:p>
    <w:sectPr w:rsidR="008B6D9C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310"/>
    <w:rsid w:val="000F4310"/>
    <w:rsid w:val="00177AD3"/>
    <w:rsid w:val="002540A4"/>
    <w:rsid w:val="00263E20"/>
    <w:rsid w:val="004417F2"/>
    <w:rsid w:val="005F2650"/>
    <w:rsid w:val="0060489C"/>
    <w:rsid w:val="00676859"/>
    <w:rsid w:val="006D7C49"/>
    <w:rsid w:val="00782370"/>
    <w:rsid w:val="008B6D9C"/>
    <w:rsid w:val="0092243C"/>
    <w:rsid w:val="00A06C31"/>
    <w:rsid w:val="00E32D25"/>
    <w:rsid w:val="00FD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237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237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63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237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237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63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2018-03-16T06:31:00Z</dcterms:created>
  <dc:creator>Stjepan</dc:creator>
  <cp:lastModifiedBy>Maja Hajtek</cp:lastModifiedBy>
  <cp:lastPrinted>2017-08-13T14:22:00Z</cp:lastPrinted>
  <dcterms:modified xmlns:xsi="http://www.w3.org/2001/XMLSchema-instance" xsi:type="dcterms:W3CDTF">2018-03-22T08:22:00Z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St-645/2014-78 / Podnesak - Izvješće stečajnog upravitelja (Obrazac 20 ožujak 2018 izvješće 16.3.2018..docx)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