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250e7" w14:paraId="89250e7" w:rsidRDefault="00DB735B" w:rsidP="00033411" w:rsidR="00C7733A" w:rsidRPr="00B7454C">
      <w:pPr>
        <w15:collapsed w:val="false"/>
        <w:rPr>
          <w:b/>
        </w:rPr>
      </w:pPr>
      <w:bookmarkStart w:name="_GoBack" w:id="0"/>
      <w:bookmarkEnd w:id="0"/>
      <w:r w:rsidRPr="00B7454C">
        <w:rPr>
          <w:b/>
        </w:rPr>
        <w:t xml:space="preserve"> </w:t>
      </w:r>
    </w:p>
    <w:p w:rsidRDefault="00C7733A" w:rsidP="00C7733A" w:rsidR="00C7733A" w:rsidRPr="00B7454C">
      <w:pPr>
        <w:jc w:val="both"/>
        <w:rPr>
          <w:b/>
        </w:rPr>
      </w:pPr>
      <w:r w:rsidRPr="00B7454C">
        <w:rPr>
          <w:b/>
        </w:rPr>
        <w:tab/>
      </w:r>
      <w:r w:rsidRPr="00B7454C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7733A" w:rsidP="00C7733A" w:rsidR="00C7733A" w:rsidRPr="00B7454C">
      <w:pPr>
        <w:jc w:val="both"/>
        <w:rPr>
          <w:b/>
        </w:rPr>
      </w:pPr>
      <w:r w:rsidRPr="00B7454C">
        <w:rPr>
          <w:b/>
        </w:rPr>
        <w:t>REPUBLIKA HRVATSKA</w:t>
      </w:r>
    </w:p>
    <w:p w:rsidRDefault="00C7733A" w:rsidP="00C7733A" w:rsidR="00C7733A" w:rsidRPr="00B7454C">
      <w:pPr>
        <w:jc w:val="both"/>
        <w:rPr>
          <w:b/>
        </w:rPr>
      </w:pPr>
      <w:r w:rsidRPr="00B7454C">
        <w:rPr>
          <w:b/>
        </w:rPr>
        <w:t>TRGOVAČKI SUD U SPLITU</w:t>
      </w:r>
    </w:p>
    <w:p w:rsidRDefault="00864E39" w:rsidP="00C7733A" w:rsidR="00251DA4" w:rsidRPr="00B7454C">
      <w:pPr>
        <w:jc w:val="both"/>
        <w:rPr>
          <w:b/>
        </w:rPr>
      </w:pPr>
      <w:r w:rsidRPr="00B7454C">
        <w:rPr>
          <w:b/>
        </w:rPr>
        <w:t xml:space="preserve">21000 </w:t>
      </w:r>
      <w:r w:rsidR="003F0742" w:rsidRPr="00B7454C">
        <w:rPr>
          <w:b/>
        </w:rPr>
        <w:t xml:space="preserve">Split, </w:t>
      </w:r>
      <w:r w:rsidR="00251DA4" w:rsidRPr="00B7454C">
        <w:rPr>
          <w:b/>
        </w:rPr>
        <w:t>Sukoišanska 6</w:t>
      </w:r>
    </w:p>
    <w:p w:rsidRDefault="002563E2" w:rsidP="00C7733A" w:rsidR="00C7733A" w:rsidRPr="00B7454C">
      <w:pPr>
        <w:jc w:val="right"/>
        <w:rPr>
          <w:b/>
        </w:rPr>
      </w:pPr>
      <w:r w:rsidRPr="00B7454C">
        <w:rPr>
          <w:b/>
        </w:rPr>
        <w:t>Posl. br. 7 St-2029</w:t>
      </w:r>
      <w:r w:rsidR="00927CC7" w:rsidRPr="00B7454C">
        <w:rPr>
          <w:b/>
        </w:rPr>
        <w:t>/16</w:t>
      </w:r>
    </w:p>
    <w:p w:rsidRDefault="000B09E6" w:rsidP="00C7733A" w:rsidR="000B09E6" w:rsidRPr="00B7454C">
      <w:pPr>
        <w:jc w:val="right"/>
        <w:rPr>
          <w:b/>
        </w:rPr>
      </w:pPr>
    </w:p>
    <w:p w:rsidRDefault="00A109D8" w:rsidP="0043061B" w:rsidR="00A109D8" w:rsidRPr="00B7454C">
      <w:pPr>
        <w:rPr>
          <w:b/>
        </w:rPr>
      </w:pPr>
    </w:p>
    <w:p w:rsidRDefault="00F95A40" w:rsidP="00C7733A" w:rsidR="00EA4A96" w:rsidRPr="00B7454C">
      <w:pPr>
        <w:jc w:val="center"/>
        <w:rPr>
          <w:b/>
        </w:rPr>
      </w:pPr>
      <w:r w:rsidRPr="00B7454C">
        <w:rPr>
          <w:b/>
        </w:rPr>
        <w:t>R E P U B L I K A   H R V A T S K A</w:t>
      </w:r>
    </w:p>
    <w:p w:rsidRDefault="00F95A40" w:rsidP="006738CC" w:rsidR="006738CC" w:rsidRPr="00B7454C">
      <w:pPr>
        <w:jc w:val="center"/>
        <w:rPr>
          <w:b/>
        </w:rPr>
      </w:pPr>
      <w:r w:rsidRPr="00B7454C">
        <w:rPr>
          <w:b/>
        </w:rPr>
        <w:t>R J E Š E N J E</w:t>
      </w:r>
    </w:p>
    <w:p w:rsidRDefault="006738CC" w:rsidP="006738CC" w:rsidR="006738CC" w:rsidRPr="00B7454C">
      <w:pPr>
        <w:jc w:val="both"/>
        <w:rPr>
          <w:b/>
        </w:rPr>
      </w:pPr>
    </w:p>
    <w:p w:rsidRDefault="006738CC" w:rsidP="00724EEF" w:rsidR="00927CC7" w:rsidRPr="00B7454C">
      <w:pPr>
        <w:ind w:firstLine="708"/>
        <w:jc w:val="both"/>
      </w:pPr>
      <w:r w:rsidRPr="00B7454C">
        <w:t>Trgovački sud u Splitu, po stečajnom sucu tog suda Diani Butigan Granić kao sucu pojedincu, odlučujući o prijedlogu predlagatelja Financijske agencije, Regio</w:t>
      </w:r>
      <w:r w:rsidR="00251DA4" w:rsidRPr="00B7454C">
        <w:t xml:space="preserve">nalni centar Split, Podružnica Split, Mažuranićevo šetalište 24 b, </w:t>
      </w:r>
      <w:r w:rsidRPr="00B7454C">
        <w:t>za otvaranje stečajnog postupka nad dužnikom</w:t>
      </w:r>
      <w:r w:rsidR="003F67DD" w:rsidRPr="00B7454C">
        <w:t xml:space="preserve"> </w:t>
      </w:r>
      <w:r w:rsidR="00B7454C" w:rsidRPr="00B7454C">
        <w:t>V.I.P. NEKRETNINE d.o.o., Split, Duvanjska 4, OIB: 51869618652</w:t>
      </w:r>
      <w:r w:rsidR="00724EEF" w:rsidRPr="00B7454C">
        <w:t xml:space="preserve">, dana </w:t>
      </w:r>
      <w:r w:rsidR="00B7454C" w:rsidRPr="00B7454C">
        <w:t>14</w:t>
      </w:r>
      <w:r w:rsidR="00724EEF" w:rsidRPr="00B7454C">
        <w:t xml:space="preserve">. </w:t>
      </w:r>
      <w:r w:rsidR="00B7454C" w:rsidRPr="00B7454C">
        <w:t>rujna</w:t>
      </w:r>
      <w:r w:rsidR="00724EEF" w:rsidRPr="00B7454C">
        <w:t xml:space="preserve"> 201</w:t>
      </w:r>
      <w:r w:rsidR="00B7454C" w:rsidRPr="00B7454C">
        <w:t>8</w:t>
      </w:r>
      <w:r w:rsidR="00724EEF" w:rsidRPr="00B7454C">
        <w:t>.g.</w:t>
      </w:r>
    </w:p>
    <w:p w:rsidRDefault="00927CC7" w:rsidP="00C7733A" w:rsidR="00927CC7" w:rsidRPr="00B7454C">
      <w:pPr>
        <w:jc w:val="center"/>
        <w:rPr>
          <w:b/>
        </w:rPr>
      </w:pPr>
    </w:p>
    <w:p w:rsidRDefault="00C7733A" w:rsidP="00C7733A" w:rsidR="00C7733A" w:rsidRPr="00B7454C">
      <w:pPr>
        <w:jc w:val="center"/>
        <w:rPr>
          <w:b/>
        </w:rPr>
      </w:pPr>
      <w:r w:rsidRPr="00B7454C">
        <w:rPr>
          <w:b/>
        </w:rPr>
        <w:t>r i j e š i o    j e</w:t>
      </w:r>
    </w:p>
    <w:p w:rsidRDefault="006D45E7" w:rsidP="00927CC7" w:rsidR="006D45E7" w:rsidRPr="00B7454C">
      <w:pPr>
        <w:jc w:val="both"/>
      </w:pPr>
    </w:p>
    <w:p w:rsidRDefault="006D45E7" w:rsidP="00B7454C" w:rsidR="006D45E7" w:rsidRPr="00B7454C">
      <w:pPr>
        <w:jc w:val="both"/>
      </w:pPr>
      <w:r w:rsidRPr="00B7454C">
        <w:t>Radi sprečavanja nastupanja promjena u imovinskom položaju dužnika koje bi za vjerovnike mogle biti nepovoljne određuje se mjera osiguranja kojom se:</w:t>
      </w:r>
    </w:p>
    <w:p w:rsidRDefault="006D45E7" w:rsidP="006D45E7" w:rsidR="006D45E7" w:rsidRPr="00B7454C">
      <w:pPr>
        <w:ind w:hanging="720" w:left="720"/>
        <w:jc w:val="both"/>
      </w:pPr>
    </w:p>
    <w:p w:rsidRDefault="006D45E7" w:rsidP="006D45E7" w:rsidR="006D45E7" w:rsidRPr="00B7454C">
      <w:pPr>
        <w:numPr>
          <w:ilvl w:val="0"/>
          <w:numId w:val="3"/>
        </w:numPr>
        <w:tabs>
          <w:tab w:pos="1080" w:val="left"/>
        </w:tabs>
        <w:overflowPunct w:val="false"/>
        <w:autoSpaceDE w:val="false"/>
        <w:autoSpaceDN w:val="false"/>
        <w:adjustRightInd w:val="false"/>
        <w:ind w:left="1080"/>
        <w:jc w:val="both"/>
        <w:textAlignment w:val="baseline"/>
      </w:pPr>
      <w:r w:rsidRPr="00B7454C">
        <w:t xml:space="preserve">dužniku </w:t>
      </w:r>
      <w:r w:rsidR="00B7454C" w:rsidRPr="00B7454C">
        <w:t>V.I.P. NEKRETNINE d.o.o., Split, Duvanjska 4, OIB: 51869618652</w:t>
      </w:r>
      <w:r w:rsidRPr="00B7454C">
        <w:t xml:space="preserve">, postavlja privremeni stečajni upravitelj u osobi </w:t>
      </w:r>
      <w:r w:rsidR="002563E2" w:rsidRPr="00B7454C">
        <w:t>mr.sc. Jozo Jelavić</w:t>
      </w:r>
      <w:r w:rsidRPr="00B7454C">
        <w:t xml:space="preserve"> iz </w:t>
      </w:r>
      <w:r w:rsidR="002563E2" w:rsidRPr="00B7454C">
        <w:t>Zagreba</w:t>
      </w:r>
      <w:r w:rsidRPr="00B7454C">
        <w:t xml:space="preserve">, </w:t>
      </w:r>
      <w:r w:rsidR="002563E2" w:rsidRPr="00B7454C">
        <w:t>Pavla Hatza</w:t>
      </w:r>
      <w:r w:rsidR="0076227F" w:rsidRPr="00B7454C">
        <w:t xml:space="preserve"> </w:t>
      </w:r>
      <w:r w:rsidR="00B7454C">
        <w:t>9</w:t>
      </w:r>
      <w:r w:rsidRPr="00B7454C">
        <w:t>,</w:t>
      </w:r>
      <w:r w:rsidR="0076227F" w:rsidRPr="00B7454C">
        <w:t xml:space="preserve"> OIB: </w:t>
      </w:r>
      <w:r w:rsidR="002563E2" w:rsidRPr="00B7454C">
        <w:t>79433837132</w:t>
      </w:r>
      <w:r w:rsidRPr="00B7454C">
        <w:t xml:space="preserve"> </w:t>
      </w:r>
    </w:p>
    <w:p w:rsidRDefault="006D45E7" w:rsidP="006D45E7" w:rsidR="006D45E7" w:rsidRPr="00B7454C">
      <w:pPr>
        <w:numPr>
          <w:ilvl w:val="0"/>
          <w:numId w:val="3"/>
        </w:numPr>
        <w:tabs>
          <w:tab w:pos="1080" w:val="left"/>
        </w:tabs>
        <w:overflowPunct w:val="false"/>
        <w:autoSpaceDE w:val="false"/>
        <w:autoSpaceDN w:val="false"/>
        <w:adjustRightInd w:val="false"/>
        <w:ind w:left="1080"/>
        <w:jc w:val="both"/>
        <w:textAlignment w:val="baseline"/>
      </w:pPr>
      <w:r w:rsidRPr="00B7454C">
        <w:t>dužniku se zabranjuje raspolaganje svojom imovinom bez prethodne suglasnosti privremenog stečajnog upravitelja.</w:t>
      </w:r>
    </w:p>
    <w:p w:rsidRDefault="006D45E7" w:rsidP="006D45E7" w:rsidR="006D45E7" w:rsidRPr="00B7454C">
      <w:pPr>
        <w:jc w:val="both"/>
      </w:pPr>
    </w:p>
    <w:p w:rsidRDefault="006D45E7" w:rsidP="00B7454C" w:rsidR="006D45E7" w:rsidRPr="00B7454C">
      <w:pPr>
        <w:numPr>
          <w:ilvl w:val="12"/>
          <w:numId w:val="0"/>
        </w:numPr>
        <w:jc w:val="both"/>
      </w:pPr>
      <w:r w:rsidRPr="00B7454C">
        <w:t>Mjere osiguranja iz ove točke traju do donošenja odluke o prijedlogu za otvaranje stečajnog postupka.</w:t>
      </w:r>
    </w:p>
    <w:p w:rsidRDefault="006D45E7" w:rsidP="006D45E7" w:rsidR="006D45E7" w:rsidRPr="00B7454C">
      <w:pPr>
        <w:numPr>
          <w:ilvl w:val="12"/>
          <w:numId w:val="0"/>
        </w:numPr>
        <w:jc w:val="both"/>
      </w:pPr>
    </w:p>
    <w:p w:rsidRDefault="006D45E7" w:rsidP="00B7454C" w:rsidR="006D45E7" w:rsidRPr="00B7454C">
      <w:pPr>
        <w:numPr>
          <w:ilvl w:val="12"/>
          <w:numId w:val="0"/>
        </w:numPr>
        <w:jc w:val="both"/>
      </w:pPr>
      <w:r w:rsidRPr="00B7454C">
        <w:t>Danom postavljanja privremenog stečajnog upravitelja, ovlast za raspolaganje imovinom prelazi na privremenog stečajnog upravitelja koji je dužan:</w:t>
      </w:r>
    </w:p>
    <w:p w:rsidRDefault="006D45E7" w:rsidP="006D45E7" w:rsidR="006D45E7" w:rsidRPr="00B7454C">
      <w:pPr>
        <w:numPr>
          <w:ilvl w:val="0"/>
          <w:numId w:val="3"/>
        </w:numPr>
        <w:tabs>
          <w:tab w:pos="1080" w:val="left"/>
        </w:tabs>
        <w:overflowPunct w:val="false"/>
        <w:autoSpaceDE w:val="false"/>
        <w:autoSpaceDN w:val="false"/>
        <w:adjustRightInd w:val="false"/>
        <w:ind w:left="1080"/>
        <w:jc w:val="both"/>
        <w:textAlignment w:val="baseline"/>
      </w:pPr>
      <w:r w:rsidRPr="00B7454C">
        <w:t xml:space="preserve">zaštititi i održavati imovinu dužnika, </w:t>
      </w:r>
    </w:p>
    <w:p w:rsidRDefault="006D45E7" w:rsidP="006D45E7" w:rsidR="006D45E7" w:rsidRPr="00B7454C">
      <w:pPr>
        <w:numPr>
          <w:ilvl w:val="0"/>
          <w:numId w:val="3"/>
        </w:numPr>
        <w:tabs>
          <w:tab w:pos="1080" w:val="left"/>
        </w:tabs>
        <w:overflowPunct w:val="false"/>
        <w:autoSpaceDE w:val="false"/>
        <w:autoSpaceDN w:val="false"/>
        <w:adjustRightInd w:val="false"/>
        <w:ind w:left="1080"/>
        <w:jc w:val="both"/>
        <w:textAlignment w:val="baseline"/>
      </w:pPr>
      <w:r w:rsidRPr="00B7454C">
        <w:t xml:space="preserve">nastaviti s vođenjem poslova dužnika sve do odluke o otvaranju stečajnog postupka, </w:t>
      </w:r>
    </w:p>
    <w:p w:rsidRDefault="006D45E7" w:rsidP="006D45E7" w:rsidR="006D45E7" w:rsidRPr="00B7454C">
      <w:pPr>
        <w:numPr>
          <w:ilvl w:val="0"/>
          <w:numId w:val="3"/>
        </w:numPr>
        <w:tabs>
          <w:tab w:pos="1080" w:val="left"/>
        </w:tabs>
        <w:overflowPunct w:val="false"/>
        <w:autoSpaceDE w:val="false"/>
        <w:autoSpaceDN w:val="false"/>
        <w:adjustRightInd w:val="false"/>
        <w:ind w:left="1080"/>
        <w:jc w:val="both"/>
        <w:textAlignment w:val="baseline"/>
      </w:pPr>
      <w:r w:rsidRPr="00B7454C">
        <w:t xml:space="preserve">ispitati mogu li se imovinom dužnika pokriti troškovi postupka, </w:t>
      </w:r>
    </w:p>
    <w:p w:rsidRDefault="006D45E7" w:rsidP="006D45E7" w:rsidR="006D45E7" w:rsidRPr="00B7454C">
      <w:pPr>
        <w:numPr>
          <w:ilvl w:val="0"/>
          <w:numId w:val="3"/>
        </w:numPr>
        <w:tabs>
          <w:tab w:pos="1080" w:val="left"/>
        </w:tabs>
        <w:overflowPunct w:val="false"/>
        <w:autoSpaceDE w:val="false"/>
        <w:autoSpaceDN w:val="false"/>
        <w:adjustRightInd w:val="false"/>
        <w:ind w:left="1080"/>
        <w:jc w:val="both"/>
        <w:textAlignment w:val="baseline"/>
      </w:pPr>
      <w:r w:rsidRPr="00B7454C">
        <w:t>ispitati postoji li razlog za otvaranje stečajnog postupka, kakvi su izgledi nastavka poslovanja dužnika, te da li je dužnik nesposoban za plaćanje ili prezadužen.</w:t>
      </w:r>
    </w:p>
    <w:p w:rsidRDefault="006D45E7" w:rsidP="006D45E7" w:rsidR="006D45E7" w:rsidRPr="00B7454C">
      <w:pPr>
        <w:jc w:val="both"/>
      </w:pPr>
    </w:p>
    <w:p w:rsidRDefault="006D45E7" w:rsidP="00B7454C" w:rsidR="006D45E7" w:rsidRPr="00B7454C">
      <w:pPr>
        <w:jc w:val="both"/>
      </w:pPr>
      <w:r w:rsidRPr="00B7454C">
        <w:t>Dužnik je dužan privremenom stečajnom upravitelju dop</w:t>
      </w:r>
      <w:r w:rsidR="00B7454C">
        <w:t xml:space="preserve">ustiti uvid u knjige i poslovnu </w:t>
      </w:r>
      <w:r w:rsidRPr="00B7454C">
        <w:t>dokumentaciju dužnika, dostaviti im popis sve imovine.</w:t>
      </w:r>
    </w:p>
    <w:p w:rsidRDefault="006D45E7" w:rsidP="006D45E7" w:rsidR="006D45E7" w:rsidRPr="00B7454C">
      <w:pPr>
        <w:ind w:hanging="720" w:left="720"/>
        <w:jc w:val="both"/>
      </w:pPr>
    </w:p>
    <w:p w:rsidRDefault="006D45E7" w:rsidP="00B7454C" w:rsidR="0043061B">
      <w:pPr>
        <w:jc w:val="both"/>
      </w:pPr>
      <w:r w:rsidRPr="00B7454C">
        <w:t>Privremeni stečajni upravitelj ovlašten je stupiti u poslovne prostorije dužnika i ondje provesti potrebne radnje.</w:t>
      </w:r>
    </w:p>
    <w:p w:rsidRDefault="006D45E7" w:rsidP="00B7454C" w:rsidR="006D45E7" w:rsidRPr="00B7454C">
      <w:pPr>
        <w:jc w:val="both"/>
      </w:pPr>
      <w:r w:rsidRPr="00B7454C">
        <w:lastRenderedPageBreak/>
        <w:t>Rješenje kojim se određuju ograničenja raspolaganja predviđena člankom 118. st.2. toč.2. Stečajnog zakona i kojim se imenuje privremeni stečajni upravitelj javno će se objaviti.</w:t>
      </w:r>
    </w:p>
    <w:p w:rsidRDefault="00B7454C" w:rsidP="006D45E7" w:rsidR="00B7454C">
      <w:pPr>
        <w:jc w:val="both"/>
      </w:pPr>
    </w:p>
    <w:p w:rsidRDefault="006D45E7" w:rsidP="006D45E7" w:rsidR="00C7733A" w:rsidRPr="00B7454C">
      <w:pPr>
        <w:jc w:val="both"/>
      </w:pPr>
      <w:r w:rsidRPr="00B7454C">
        <w:t>Određuje se upis postavljanja privremenog stečajnog upravitelja u registru Trgovačkog suda u Sp</w:t>
      </w:r>
      <w:r w:rsidR="0076227F" w:rsidRPr="00B7454C">
        <w:t>litu</w:t>
      </w:r>
      <w:r w:rsidR="00DF7E05">
        <w:t>.</w:t>
      </w:r>
    </w:p>
    <w:p w:rsidRDefault="00C7733A" w:rsidP="00C7733A" w:rsidR="00C7733A" w:rsidRPr="00B7454C">
      <w:pPr>
        <w:ind w:left="720"/>
        <w:jc w:val="both"/>
      </w:pPr>
    </w:p>
    <w:p w:rsidRDefault="00C7733A" w:rsidP="00C7733A" w:rsidR="00C7733A" w:rsidRPr="00B7454C">
      <w:pPr>
        <w:jc w:val="center"/>
        <w:rPr>
          <w:b/>
        </w:rPr>
      </w:pPr>
      <w:r w:rsidRPr="00B7454C">
        <w:rPr>
          <w:b/>
        </w:rPr>
        <w:t>Obrazloženje</w:t>
      </w:r>
    </w:p>
    <w:p w:rsidRDefault="00C7733A" w:rsidP="00C7733A" w:rsidR="00C7733A" w:rsidRPr="00B7454C">
      <w:pPr>
        <w:jc w:val="center"/>
        <w:rPr>
          <w:b/>
        </w:rPr>
      </w:pPr>
    </w:p>
    <w:p w:rsidRDefault="000A3D57" w:rsidP="000A3D57" w:rsidR="000A3D57" w:rsidRPr="00B7454C">
      <w:pPr>
        <w:jc w:val="both"/>
      </w:pPr>
      <w:r w:rsidRPr="00B7454C">
        <w:t xml:space="preserve">              Kako bi se spriječilo da do donošenja odluke o prijedlogu za otvaranje stečajnog postupka ne nastupe takve promjene imovinskog položaja dužnika koje bi za vjerovnika mogle biti nepovoljne ovaj sud je na temelju čl. 118. st. 1. i 2. SZ-a postavio privremenog stečajnog upravitelja te odredio mjere osiguranja zabrane raspolaganja dužnikovom imovinom bez prethodne suglasnosti privremenog stečajnog upravitelja. </w:t>
      </w:r>
    </w:p>
    <w:p w:rsidRDefault="000A3D57" w:rsidP="000A3D57" w:rsidR="000A3D57" w:rsidRPr="00B7454C">
      <w:pPr>
        <w:jc w:val="both"/>
      </w:pPr>
    </w:p>
    <w:p w:rsidRDefault="000A3D57" w:rsidP="000A3D57" w:rsidR="000A3D57" w:rsidRPr="00B7454C">
      <w:pPr>
        <w:ind w:firstLine="720"/>
        <w:jc w:val="both"/>
      </w:pPr>
      <w:r w:rsidRPr="00B7454C">
        <w:t xml:space="preserve">Trajanje mjere osiguranja iz čl. 118. st. 2. SZ-a ograničeno je samim Stečajnim zakonom odnosno u smislu čl. 118. st. 1. SZ-a do donošenja odluke o prijedlogu za otvaranje stečajnog postupka. </w:t>
      </w:r>
    </w:p>
    <w:p w:rsidRDefault="000A3D57" w:rsidP="000A3D57" w:rsidR="000A3D57" w:rsidRPr="00B7454C">
      <w:pPr>
        <w:jc w:val="both"/>
      </w:pPr>
    </w:p>
    <w:p w:rsidRDefault="000A3D57" w:rsidP="000A3D57" w:rsidR="000A3D57" w:rsidRPr="00B7454C">
      <w:pPr>
        <w:numPr>
          <w:ilvl w:val="12"/>
          <w:numId w:val="0"/>
        </w:numPr>
        <w:jc w:val="both"/>
      </w:pPr>
      <w:r w:rsidRPr="00B7454C">
        <w:tab/>
        <w:t>U smislu čl. 118 st. 1. SZ-a i čl. 119. st. 1. SZ-a, ovlast za raspolaganje imovinom prenesena je i na privremenog stečajnog upravitelja koji je dužan obavljati poslove kako je navedeno u točki V izreke.</w:t>
      </w:r>
    </w:p>
    <w:p w:rsidRDefault="000A3D57" w:rsidP="000A3D57" w:rsidR="000A3D57" w:rsidRPr="00B7454C">
      <w:pPr>
        <w:numPr>
          <w:ilvl w:val="12"/>
          <w:numId w:val="0"/>
        </w:numPr>
        <w:jc w:val="both"/>
      </w:pPr>
    </w:p>
    <w:p w:rsidRDefault="000A3D57" w:rsidP="000A3D57" w:rsidR="000A3D57" w:rsidRPr="00B7454C">
      <w:pPr>
        <w:numPr>
          <w:ilvl w:val="12"/>
          <w:numId w:val="0"/>
        </w:numPr>
        <w:jc w:val="both"/>
      </w:pPr>
      <w:r w:rsidRPr="00B7454C">
        <w:tab/>
        <w:t xml:space="preserve">Prema  čl. 119. st. 4. SZ-a dužnik je dužan privremenom stečajnom upravitelju dopustiti uvid u knjige i poslovnu dokumentaciju dužnika, dostaviti im popis sve imovine, a posebno bilancu, račun dobiti i gubitka, te bruto bilancu. </w:t>
      </w:r>
      <w:r w:rsidR="0076227F" w:rsidRPr="00B7454C">
        <w:t>Privremeni s</w:t>
      </w:r>
      <w:r w:rsidRPr="00B7454C">
        <w:t>tečajni upravitelj je dužan</w:t>
      </w:r>
      <w:r w:rsidR="0076227F" w:rsidRPr="00B7454C">
        <w:t xml:space="preserve"> zaštititi </w:t>
      </w:r>
      <w:r w:rsidRPr="00B7454C">
        <w:t xml:space="preserve"> </w:t>
      </w:r>
      <w:r w:rsidR="0076227F" w:rsidRPr="00B7454C">
        <w:t>i održavati imovinu dužnika, nastaviti s vođenjem dužnikova poslovanja i ispitati mogu li se imovinom dužnik namiriti troškovi postupka:</w:t>
      </w:r>
    </w:p>
    <w:p w:rsidRDefault="000A3D57" w:rsidP="000A3D57" w:rsidR="000A3D57" w:rsidRPr="00B7454C">
      <w:pPr>
        <w:jc w:val="both"/>
      </w:pPr>
    </w:p>
    <w:p w:rsidRDefault="000A3D57" w:rsidP="000A3D57" w:rsidR="00C7733A" w:rsidRPr="00B7454C">
      <w:pPr>
        <w:ind w:firstLine="708"/>
        <w:jc w:val="both"/>
      </w:pPr>
      <w:r w:rsidRPr="00B7454C">
        <w:t xml:space="preserve">Temeljem čl. 120. SZ-a u vezi sa čl. 118. st. 2. toč. 2. SZ-a, odluka o imenovanju privremenog stečajnog upravitelja javno će se objaviti. </w:t>
      </w:r>
    </w:p>
    <w:p w:rsidRDefault="00C7733A" w:rsidP="00C7733A" w:rsidR="00C7733A" w:rsidRPr="00B7454C"/>
    <w:p w:rsidRDefault="00C7733A" w:rsidP="00C7733A" w:rsidR="00C7733A" w:rsidRPr="00B7454C"/>
    <w:p w:rsidRDefault="00C7733A" w:rsidP="00C7733A" w:rsidR="003F67DD" w:rsidRPr="00B7454C">
      <w:pPr>
        <w:jc w:val="center"/>
        <w:rPr>
          <w:b/>
        </w:rPr>
      </w:pPr>
      <w:r w:rsidRPr="00B7454C">
        <w:rPr>
          <w:b/>
        </w:rPr>
        <w:t xml:space="preserve">U </w:t>
      </w:r>
      <w:r w:rsidR="00786D7E" w:rsidRPr="00B7454C">
        <w:rPr>
          <w:b/>
        </w:rPr>
        <w:t>Splitu</w:t>
      </w:r>
      <w:r w:rsidRPr="00B7454C">
        <w:rPr>
          <w:b/>
        </w:rPr>
        <w:t xml:space="preserve">, </w:t>
      </w:r>
      <w:r w:rsidR="0043061B">
        <w:rPr>
          <w:b/>
        </w:rPr>
        <w:t>14</w:t>
      </w:r>
      <w:r w:rsidR="00724EEF" w:rsidRPr="00B7454C">
        <w:rPr>
          <w:b/>
        </w:rPr>
        <w:t xml:space="preserve">. </w:t>
      </w:r>
      <w:r w:rsidR="0043061B">
        <w:rPr>
          <w:b/>
        </w:rPr>
        <w:t>rujna</w:t>
      </w:r>
      <w:r w:rsidR="003F67DD" w:rsidRPr="00B7454C">
        <w:rPr>
          <w:b/>
        </w:rPr>
        <w:t xml:space="preserve"> 201</w:t>
      </w:r>
      <w:r w:rsidR="0043061B">
        <w:rPr>
          <w:b/>
        </w:rPr>
        <w:t>8</w:t>
      </w:r>
      <w:r w:rsidR="003F67DD" w:rsidRPr="00B7454C">
        <w:rPr>
          <w:b/>
        </w:rPr>
        <w:t>.g.</w:t>
      </w:r>
    </w:p>
    <w:p w:rsidRDefault="00C7733A" w:rsidP="00C7733A" w:rsidR="00C7733A" w:rsidRPr="00B7454C">
      <w:pPr>
        <w:rPr>
          <w:b/>
        </w:rPr>
      </w:pPr>
    </w:p>
    <w:p w:rsidRDefault="00C7733A" w:rsidP="00C7733A" w:rsidR="00C7733A" w:rsidRPr="00B7454C">
      <w:pPr>
        <w:rPr>
          <w:b/>
        </w:rPr>
      </w:pPr>
    </w:p>
    <w:p w:rsidRDefault="00DB735B" w:rsidP="00C7733A" w:rsidR="00C7733A" w:rsidRPr="00B7454C">
      <w:pPr>
        <w:rPr>
          <w:b/>
        </w:rPr>
      </w:pPr>
      <w:r w:rsidRPr="00B7454C">
        <w:rPr>
          <w:b/>
        </w:rPr>
        <w:tab/>
      </w:r>
      <w:r w:rsidRPr="00B7454C">
        <w:rPr>
          <w:b/>
        </w:rPr>
        <w:tab/>
      </w:r>
      <w:r w:rsidRPr="00B7454C">
        <w:rPr>
          <w:b/>
        </w:rPr>
        <w:tab/>
      </w:r>
      <w:r w:rsidRPr="00B7454C">
        <w:rPr>
          <w:b/>
        </w:rPr>
        <w:tab/>
      </w:r>
      <w:r w:rsidRPr="00B7454C">
        <w:rPr>
          <w:b/>
        </w:rPr>
        <w:tab/>
      </w:r>
      <w:r w:rsidRPr="00B7454C">
        <w:rPr>
          <w:b/>
        </w:rPr>
        <w:tab/>
      </w:r>
      <w:r w:rsidRPr="00B7454C">
        <w:rPr>
          <w:b/>
        </w:rPr>
        <w:tab/>
      </w:r>
      <w:r w:rsidR="00C7733A" w:rsidRPr="00B7454C">
        <w:rPr>
          <w:b/>
        </w:rPr>
        <w:t>Stečajni sudac:</w:t>
      </w:r>
    </w:p>
    <w:p w:rsidRDefault="00C7733A" w:rsidP="00C7733A" w:rsidR="00C7733A" w:rsidRPr="00B7454C">
      <w:pPr>
        <w:rPr>
          <w:b/>
        </w:rPr>
      </w:pPr>
    </w:p>
    <w:p w:rsidRDefault="00DB735B" w:rsidP="00C7733A" w:rsidR="009C7CA7" w:rsidRPr="0043061B">
      <w:r w:rsidRPr="00B7454C">
        <w:rPr>
          <w:b/>
        </w:rPr>
        <w:tab/>
      </w:r>
      <w:r w:rsidRPr="00B7454C">
        <w:rPr>
          <w:b/>
        </w:rPr>
        <w:tab/>
      </w:r>
      <w:r w:rsidRPr="00B7454C">
        <w:rPr>
          <w:b/>
        </w:rPr>
        <w:tab/>
      </w:r>
      <w:r w:rsidRPr="00B7454C">
        <w:rPr>
          <w:b/>
        </w:rPr>
        <w:tab/>
      </w:r>
      <w:r w:rsidRPr="00B7454C">
        <w:rPr>
          <w:b/>
        </w:rPr>
        <w:tab/>
      </w:r>
      <w:r w:rsidRPr="00B7454C">
        <w:rPr>
          <w:b/>
        </w:rPr>
        <w:tab/>
      </w:r>
      <w:r w:rsidRPr="00B7454C">
        <w:rPr>
          <w:b/>
        </w:rPr>
        <w:tab/>
      </w:r>
      <w:r w:rsidR="003F67DD" w:rsidRPr="00B7454C">
        <w:rPr>
          <w:b/>
        </w:rPr>
        <w:t>Diana Butigan Granić</w:t>
      </w:r>
    </w:p>
    <w:p w:rsidRDefault="003F67DD" w:rsidP="00C7733A" w:rsidR="003F67DD" w:rsidRPr="00B7454C">
      <w:pPr>
        <w:rPr>
          <w:b/>
        </w:rPr>
      </w:pPr>
    </w:p>
    <w:p w:rsidRDefault="00C7733A" w:rsidP="00C7733A" w:rsidR="00C7733A" w:rsidRPr="00B7454C">
      <w:pPr>
        <w:rPr>
          <w:b/>
        </w:rPr>
      </w:pPr>
      <w:r w:rsidRPr="00B7454C">
        <w:rPr>
          <w:b/>
        </w:rPr>
        <w:t>POUKA O PRAVNOM LIJEKU</w:t>
      </w:r>
    </w:p>
    <w:p w:rsidRDefault="00C7733A" w:rsidP="00C7733A" w:rsidR="00C7733A" w:rsidRPr="00B7454C">
      <w:r w:rsidRPr="00B7454C">
        <w:t>Protiv ovog rješenja posebna žalba nije dopuštena (čl. 115. st. 1. SZ).</w:t>
      </w:r>
    </w:p>
    <w:p w:rsidRDefault="00C7733A" w:rsidP="00C7733A" w:rsidR="00C7733A" w:rsidRPr="00B7454C"/>
    <w:p w:rsidRDefault="00C7733A" w:rsidP="00C7733A" w:rsidR="00C7733A" w:rsidRPr="00B7454C">
      <w:pPr>
        <w:rPr>
          <w:b/>
        </w:rPr>
      </w:pPr>
      <w:r w:rsidRPr="00B7454C">
        <w:rPr>
          <w:b/>
        </w:rPr>
        <w:t>DN-a:</w:t>
      </w:r>
    </w:p>
    <w:p w:rsidRDefault="00C7733A" w:rsidP="00C7733A" w:rsidR="00C7733A" w:rsidRPr="00B7454C">
      <w:r w:rsidRPr="00B7454C">
        <w:t>-</w:t>
      </w:r>
      <w:r w:rsidRPr="00B7454C">
        <w:tab/>
        <w:t>predlagatelju – e- oglasna</w:t>
      </w:r>
    </w:p>
    <w:p w:rsidRDefault="00C7733A" w:rsidP="00C7733A" w:rsidR="00C7733A" w:rsidRPr="00B7454C">
      <w:r w:rsidRPr="00B7454C">
        <w:t>-</w:t>
      </w:r>
      <w:r w:rsidRPr="00B7454C">
        <w:tab/>
      </w:r>
      <w:r w:rsidR="00196615" w:rsidRPr="00B7454C">
        <w:t>pun. dužnika – e-oglasna</w:t>
      </w:r>
      <w:r w:rsidRPr="00B7454C">
        <w:t xml:space="preserve"> </w:t>
      </w:r>
    </w:p>
    <w:p w:rsidRDefault="00C7733A" w:rsidP="00C7733A" w:rsidR="00C7733A" w:rsidRPr="00B7454C">
      <w:r w:rsidRPr="00B7454C">
        <w:t>-</w:t>
      </w:r>
      <w:r w:rsidRPr="00B7454C">
        <w:tab/>
        <w:t>zakonskom zastupniku dužnika</w:t>
      </w:r>
    </w:p>
    <w:p w:rsidRDefault="00C324B5" w:rsidP="00C7733A" w:rsidR="00C7733A" w:rsidRPr="00B7454C">
      <w:r w:rsidRPr="00B7454C">
        <w:t>-</w:t>
      </w:r>
      <w:r w:rsidRPr="00B7454C">
        <w:tab/>
        <w:t>FINA Split</w:t>
      </w:r>
      <w:r w:rsidR="00196615" w:rsidRPr="00B7454C">
        <w:t xml:space="preserve"> – e-oglasna</w:t>
      </w:r>
    </w:p>
    <w:p w:rsidRDefault="00C7733A" w:rsidP="00C7733A" w:rsidR="00C7733A" w:rsidRPr="00B7454C">
      <w:r w:rsidRPr="00B7454C">
        <w:t>-</w:t>
      </w:r>
      <w:r w:rsidRPr="00B7454C">
        <w:tab/>
        <w:t>e - oglasna ploča</w:t>
      </w:r>
    </w:p>
    <w:p w:rsidRDefault="00196615" w:rsidR="001C7A63" w:rsidRPr="00B7454C">
      <w:r w:rsidRPr="00B7454C">
        <w:t>-           privremenom stečajnom upravitelju</w:t>
      </w:r>
    </w:p>
    <w:p w:rsidRDefault="0076227F" w:rsidR="0076227F" w:rsidRPr="00B7454C">
      <w:r w:rsidRPr="00B7454C">
        <w:t>-           sudski registar</w:t>
      </w:r>
    </w:p>
    <w:sectPr w:rsidSect="003F67DD" w:rsidR="0076227F" w:rsidRPr="00B7454C">
      <w:headerReference w:type="even" r:id="rId10"/>
      <w:headerReference w:type="default" r:id="rId11"/>
      <w:pgSz w:h="16838" w:w="11906"/>
      <w:pgMar w:gutter="0" w:footer="720" w:header="720" w:left="1797" w:bottom="1440" w:right="1416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733A" w:rsidP="00C7733A" w:rsidR="00C7733A">
      <w:r>
        <w:separator/>
      </w:r>
    </w:p>
  </w:endnote>
  <w:endnote w:id="0" w:type="continuationSeparator">
    <w:p w:rsidRDefault="00C7733A" w:rsidP="00C7733A" w:rsidR="00C773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733A" w:rsidP="00C7733A" w:rsidR="00C7733A">
      <w:r>
        <w:separator/>
      </w:r>
    </w:p>
  </w:footnote>
  <w:footnote w:id="0" w:type="continuationSeparator">
    <w:p w:rsidRDefault="00C7733A" w:rsidP="00C7733A" w:rsidR="00C773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733A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75118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733A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E75118">
      <w:rPr>
        <w:rStyle w:val="Brojstranice"/>
        <w:noProof/>
        <w:sz w:val="22"/>
        <w:szCs w:val="22"/>
      </w:rPr>
      <w:t>2</w:t>
    </w:r>
    <w:r w:rsidRPr="00AA0372">
      <w:rPr>
        <w:rStyle w:val="Brojstranice"/>
        <w:sz w:val="22"/>
        <w:szCs w:val="22"/>
      </w:rPr>
      <w:fldChar w:fldCharType="end"/>
    </w:r>
  </w:p>
  <w:p w:rsidRDefault="00C7733A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>
      <w:rPr>
        <w:rFonts w:hAnsi="Book Antiqua" w:ascii="Book Antiqua"/>
        <w:b/>
        <w:sz w:val="20"/>
        <w:szCs w:val="20"/>
      </w:rPr>
      <w:t>Posl. br. 7</w:t>
    </w:r>
    <w:r w:rsidRPr="00AB5D1A">
      <w:rPr>
        <w:rFonts w:hAnsi="Book Antiqua" w:ascii="Book Antiqua"/>
        <w:b/>
        <w:sz w:val="20"/>
        <w:szCs w:val="20"/>
      </w:rPr>
      <w:t xml:space="preserve"> St-</w:t>
    </w:r>
    <w:r w:rsidR="002563E2">
      <w:rPr>
        <w:rFonts w:hAnsi="Book Antiqua" w:ascii="Book Antiqua"/>
        <w:b/>
        <w:sz w:val="20"/>
        <w:szCs w:val="20"/>
      </w:rPr>
      <w:t>2029</w:t>
    </w:r>
    <w:r w:rsidR="00A109D8">
      <w:rPr>
        <w:rFonts w:hAnsi="Book Antiqua" w:ascii="Book Antiqua"/>
        <w:b/>
        <w:sz w:val="20"/>
        <w:szCs w:val="20"/>
      </w:rPr>
      <w:t>/16</w:t>
    </w:r>
  </w:p>
  <w:p w:rsidRDefault="00E75118" w:rsidP="0084417E" w:rsidR="00BE1B95" w:rsidRPr="005E6841">
    <w:pPr>
      <w:jc w:val="both"/>
      <w:rPr>
        <w:rFonts w:hAnsi="Book Antiqua" w:ascii="Book Antiqua"/>
        <w:b/>
      </w:rPr>
    </w:pPr>
  </w:p>
  <w:p w:rsidRDefault="00E75118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DB4906"/>
    <w:multiLevelType w:val="hybridMultilevel"/>
    <w:tmpl w:val="55726C4C"/>
    <w:lvl w:tplc="D2C0903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733A"/>
    <w:rsid w:val="00012AD2"/>
    <w:rsid w:val="00033411"/>
    <w:rsid w:val="000A3D57"/>
    <w:rsid w:val="000B09E6"/>
    <w:rsid w:val="000C31AC"/>
    <w:rsid w:val="000D5BDB"/>
    <w:rsid w:val="001354D4"/>
    <w:rsid w:val="0014678F"/>
    <w:rsid w:val="00187C24"/>
    <w:rsid w:val="00196615"/>
    <w:rsid w:val="001C7A63"/>
    <w:rsid w:val="001D514A"/>
    <w:rsid w:val="001D5750"/>
    <w:rsid w:val="001D68E1"/>
    <w:rsid w:val="00203061"/>
    <w:rsid w:val="00227E7D"/>
    <w:rsid w:val="00237DDF"/>
    <w:rsid w:val="00251DA4"/>
    <w:rsid w:val="002563E2"/>
    <w:rsid w:val="00284B31"/>
    <w:rsid w:val="002B0F34"/>
    <w:rsid w:val="002D20C7"/>
    <w:rsid w:val="00364EA0"/>
    <w:rsid w:val="00391697"/>
    <w:rsid w:val="003C03A7"/>
    <w:rsid w:val="003C3110"/>
    <w:rsid w:val="003F0742"/>
    <w:rsid w:val="003F67DD"/>
    <w:rsid w:val="00423944"/>
    <w:rsid w:val="0043061B"/>
    <w:rsid w:val="004F1BA1"/>
    <w:rsid w:val="00503DCD"/>
    <w:rsid w:val="0052406E"/>
    <w:rsid w:val="005844B8"/>
    <w:rsid w:val="00586D51"/>
    <w:rsid w:val="005E0147"/>
    <w:rsid w:val="006065CC"/>
    <w:rsid w:val="00657560"/>
    <w:rsid w:val="006738CC"/>
    <w:rsid w:val="006D45E7"/>
    <w:rsid w:val="00724EEF"/>
    <w:rsid w:val="0076227F"/>
    <w:rsid w:val="00776843"/>
    <w:rsid w:val="00786D7E"/>
    <w:rsid w:val="007D5569"/>
    <w:rsid w:val="007F1BBF"/>
    <w:rsid w:val="00802239"/>
    <w:rsid w:val="00847E26"/>
    <w:rsid w:val="00864E39"/>
    <w:rsid w:val="008923B5"/>
    <w:rsid w:val="008931A3"/>
    <w:rsid w:val="0090724C"/>
    <w:rsid w:val="00927CC7"/>
    <w:rsid w:val="009C7CA7"/>
    <w:rsid w:val="009D61DC"/>
    <w:rsid w:val="00A109D8"/>
    <w:rsid w:val="00A82D94"/>
    <w:rsid w:val="00A918DD"/>
    <w:rsid w:val="00B01154"/>
    <w:rsid w:val="00B15680"/>
    <w:rsid w:val="00B35F1E"/>
    <w:rsid w:val="00B3620C"/>
    <w:rsid w:val="00B5222D"/>
    <w:rsid w:val="00B7454C"/>
    <w:rsid w:val="00BC1CF9"/>
    <w:rsid w:val="00BF02CF"/>
    <w:rsid w:val="00C31847"/>
    <w:rsid w:val="00C324B5"/>
    <w:rsid w:val="00C7733A"/>
    <w:rsid w:val="00C9368A"/>
    <w:rsid w:val="00CA3656"/>
    <w:rsid w:val="00CF35E2"/>
    <w:rsid w:val="00D506EE"/>
    <w:rsid w:val="00D94A5B"/>
    <w:rsid w:val="00DB735B"/>
    <w:rsid w:val="00DC3ED9"/>
    <w:rsid w:val="00DF3B0A"/>
    <w:rsid w:val="00DF7B8C"/>
    <w:rsid w:val="00DF7E05"/>
    <w:rsid w:val="00E67386"/>
    <w:rsid w:val="00E75118"/>
    <w:rsid w:val="00E751E4"/>
    <w:rsid w:val="00E8751F"/>
    <w:rsid w:val="00EA4A96"/>
    <w:rsid w:val="00EA6F08"/>
    <w:rsid w:val="00F351C7"/>
    <w:rsid w:val="00F95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733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7733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7733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7733A"/>
  </w:style>
  <w:style w:styleId="Tekstbalonia" w:type="paragraph">
    <w:name w:val="Balloon Text"/>
    <w:basedOn w:val="Normal"/>
    <w:link w:val="TekstbaloniaChar"/>
    <w:uiPriority w:val="99"/>
    <w:semiHidden/>
    <w:unhideWhenUsed/>
    <w:rsid w:val="00C773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733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73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733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239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51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511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511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511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511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733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7733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7733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7733A"/>
  </w:style>
  <w:style w:styleId="Tekstbalonia" w:type="paragraph">
    <w:name w:val="Balloon Text"/>
    <w:basedOn w:val="Normal"/>
    <w:link w:val="TekstbaloniaChar"/>
    <w:uiPriority w:val="99"/>
    <w:semiHidden/>
    <w:unhideWhenUsed/>
    <w:rsid w:val="00C773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733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73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733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239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51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511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511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511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511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869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5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2029</izvorni_sadrzaj>
    <derivirana_varijabla naziv="DomainObject.Predmet.Broj_1">2029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2016.</izvorni_sadrzaj>
    <derivirana_varijabla naziv="DomainObject.Predmet.DatumOsnivanja_1">24.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St-2029/2016</izvorni_sadrzaj>
    <derivirana_varijabla naziv="DomainObject.Predmet.OznakaBroj_1">St-2029/2016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V.I.P. NEKRETNINE d.o.o. za građenje i usluge</izvorni_sadrzaj>
    <derivirana_varijabla naziv="DomainObject.Predmet.ProtustrankaFormated_1">  V.I.P. NEKRETNINE d.o.o. za građenje i usluge</derivirana_varijabla>
  </DomainObject.Predmet.ProtustrankaFormated>
  <DomainObject.Predmet.ProtustrankaFormatedOIB>
    <izvorni_sadrzaj>  V.I.P. NEKRETNINE d.o.o. za građenje i usluge, OIB 51869618652</izvorni_sadrzaj>
    <derivirana_varijabla naziv="DomainObject.Predmet.ProtustrankaFormatedOIB_1">  V.I.P. NEKRETNINE d.o.o. za građenje i usluge, OIB 51869618652</derivirana_varijabla>
  </DomainObject.Predmet.ProtustrankaFormatedOIB>
  <DomainObject.Predmet.ProtustrankaFormatedWithAdress>
    <izvorni_sadrzaj> V.I.P. NEKRETNINE d.o.o. za građenje i usluge, Duvanjska 4, 21000 Split</izvorni_sadrzaj>
    <derivirana_varijabla naziv="DomainObject.Predmet.ProtustrankaFormatedWithAdress_1"> V.I.P. NEKRETNINE d.o.o. za građenje i usluge, Duvanjska 4, 21000 Split</derivirana_varijabla>
  </DomainObject.Predmet.ProtustrankaFormatedWithAdress>
  <DomainObject.Predmet.ProtustrankaFormatedWithAdressOIB>
    <izvorni_sadrzaj> V.I.P. NEKRETNINE d.o.o. za građenje i usluge, OIB 51869618652, Duvanjska 4, 21000 Split</izvorni_sadrzaj>
    <derivirana_varijabla naziv="DomainObject.Predmet.ProtustrankaFormatedWithAdressOIB_1"> V.I.P. NEKRETNINE d.o.o. za građenje i usluge, OIB 51869618652, Duvanjska 4, 21000 Split</derivirana_varijabla>
  </DomainObject.Predmet.ProtustrankaFormatedWithAdressOIB>
  <DomainObject.Predmet.ProtustrankaWithAdress>
    <izvorni_sadrzaj>V.I.P. NEKRETNINE d.o.o. za građenje i usluge Duvanjska 4, 21000 Split</izvorni_sadrzaj>
    <derivirana_varijabla naziv="DomainObject.Predmet.ProtustrankaWithAdress_1">V.I.P. NEKRETNINE d.o.o. za građenje i usluge Duvanjska 4, 21000 Split</derivirana_varijabla>
  </DomainObject.Predmet.ProtustrankaWithAdress>
  <DomainObject.Predmet.ProtustrankaWithAdressOIB>
    <izvorni_sadrzaj>V.I.P. NEKRETNINE d.o.o. za građenje i usluge, OIB 51869618652, Duvanjska 4, 21000 Split</izvorni_sadrzaj>
    <derivirana_varijabla naziv="DomainObject.Predmet.ProtustrankaWithAdressOIB_1">V.I.P. NEKRETNINE d.o.o. za građenje i usluge, OIB 51869618652, Duvanjska 4, 21000 Split</derivirana_varijabla>
  </DomainObject.Predmet.ProtustrankaWithAdressOIB>
  <DomainObject.Predmet.ProtustrankaNazivFormated>
    <izvorni_sadrzaj>V.I.P. NEKRETNINE d.o.o. za građenje i usluge</izvorni_sadrzaj>
    <derivirana_varijabla naziv="DomainObject.Predmet.ProtustrankaNazivFormated_1">V.I.P. NEKRETNINE d.o.o. za građenje i usluge</derivirana_varijabla>
  </DomainObject.Predmet.ProtustrankaNazivFormated>
  <DomainObject.Predmet.ProtustrankaNazivFormatedOIB>
    <izvorni_sadrzaj>V.I.P. NEKRETNINE d.o.o. za građenje i usluge, OIB 51869618652</izvorni_sadrzaj>
    <derivirana_varijabla naziv="DomainObject.Predmet.ProtustrankaNazivFormatedOIB_1">V.I.P. NEKRETNINE d.o.o. za građenje i usluge, OIB 51869618652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</izvorni_sadrzaj>
    <derivirana_varijabla naziv="DomainObject.Predmet.StrankaFormated_1">  Ministarstvo financija RH</derivirana_varijabla>
  </DomainObject.Predmet.StrankaFormated>
  <DomainObject.Predmet.StrankaFormatedOIB>
    <izvorni_sadrzaj>  Ministarstvo financija RH, OIB 18683136487</izvorni_sadrzaj>
    <derivirana_varijabla naziv="DomainObject.Predmet.StrankaFormatedOIB_1">  Ministarstvo financija RH, OIB 18683136487</derivirana_varijabla>
  </DomainObject.Predmet.StrankaFormatedOIB>
  <DomainObject.Predmet.StrankaFormatedWithAdress>
    <izvorni_sadrzaj> Ministarstvo financija RH, Katančićeva 5, 10000 Zagreb</izvorni_sadrzaj>
    <derivirana_varijabla naziv="DomainObject.Predmet.StrankaFormatedWithAdress_1"> Ministarstvo financija RH, Katančićeva 5, 10000 Zagreb</derivirana_varijabla>
  </DomainObject.Predmet.StrankaFormatedWithAdress>
  <DomainObject.Predmet.StrankaFormatedWithAdressOIB>
    <izvorni_sadrzaj> Ministarstvo financija RH, OIB 18683136487, Katančićeva 5, 10000 Zagreb</izvorni_sadrzaj>
    <derivirana_varijabla naziv="DomainObject.Predmet.StrankaFormatedWithAdressOIB_1"> Ministarstvo financija RH, OIB 18683136487, Katančićeva 5, 10000 Zagreb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179837.80</izvorni_sadrzaj>
    <derivirana_varijabla naziv="DomainObject.Predmet.TrenutnaVrijednost_1">179837.80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Ministarstvo financija RH</item>
    </izvorni_sadrzaj>
    <derivirana_varijabla naziv="DomainObject.Predmet.StrankaListFormated_1">
      <item>Ministarstvo financija RH</item>
    </derivirana_varijabla>
  </DomainObject.Predmet.StrankaListFormated>
  <DomainObject.Predmet.StrankaListFormatedOIB>
    <izvorni_sadrzaj>
      <item>Ministarstvo financija RH, OIB 18683136487</item>
    </izvorni_sadrzaj>
    <derivirana_varijabla naziv="DomainObject.Predmet.StrankaListFormatedOIB_1">
      <item>Ministarstvo financija RH, OIB 18683136487</item>
    </derivirana_varijabla>
  </DomainObject.Predmet.StrankaListFormatedOIB>
  <DomainObject.Predmet.StrankaListFormatedWithAdress>
    <izvorni_sadrzaj>
      <item>Ministarstvo financija RH, Katančićeva 5, 10000 Zagreb</item>
    </izvorni_sadrzaj>
    <derivirana_varijabla naziv="DomainObject.Predmet.StrankaListFormatedWithAdress_1">
      <item>Ministarstvo financija RH, Katančićeva 5, 10000 Zagreb</item>
    </derivirana_varijabla>
  </DomainObject.Predmet.StrankaListFormatedWithAdress>
  <DomainObject.Predmet.StrankaListFormatedWithAdressOIB>
    <izvorni_sadrzaj>
      <item>Ministarstvo financija RH, OIB 18683136487, Katančićeva 5, 10000 Zagreb</item>
    </izvorni_sadrzaj>
    <derivirana_varijabla naziv="DomainObject.Predmet.StrankaListFormatedWithAdressOIB_1">
      <item>Ministarstvo financija RH, OIB 18683136487, Katančićeva 5, 10000 Zagreb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V.I.P. NEKRETNINE d.o.o. za građenje i usluge</item>
    </izvorni_sadrzaj>
    <derivirana_varijabla naziv="DomainObject.Predmet.ProtuStrankaListFormated_1">
      <item>V.I.P. NEKRETNINE d.o.o. za građenje i usluge</item>
    </derivirana_varijabla>
  </DomainObject.Predmet.ProtuStrankaListFormated>
  <DomainObject.Predmet.ProtuStrankaListFormatedOIB>
    <izvorni_sadrzaj>
      <item>V.I.P. NEKRETNINE d.o.o. za građenje i usluge, OIB 51869618652</item>
    </izvorni_sadrzaj>
    <derivirana_varijabla naziv="DomainObject.Predmet.ProtuStrankaListFormatedOIB_1">
      <item>V.I.P. NEKRETNINE d.o.o. za građenje i usluge, OIB 51869618652</item>
    </derivirana_varijabla>
  </DomainObject.Predmet.ProtuStrankaListFormatedOIB>
  <DomainObject.Predmet.ProtuStrankaListFormatedWithAdress>
    <izvorni_sadrzaj>
      <item>V.I.P. NEKRETNINE d.o.o. za građenje i usluge, Duvanjska 4, 21000 Split</item>
    </izvorni_sadrzaj>
    <derivirana_varijabla naziv="DomainObject.Predmet.ProtuStrankaListFormatedWithAdress_1">
      <item>V.I.P. NEKRETNINE d.o.o. za građenje i usluge, Duvanjska 4, 21000 Split</item>
    </derivirana_varijabla>
  </DomainObject.Predmet.ProtuStrankaListFormatedWithAdress>
  <DomainObject.Predmet.ProtuStrankaListFormatedWithAdressOIB>
    <izvorni_sadrzaj>
      <item>V.I.P. NEKRETNINE d.o.o. za građenje i usluge, OIB 51869618652, Duvanjska 4, 21000 Split</item>
    </izvorni_sadrzaj>
    <derivirana_varijabla naziv="DomainObject.Predmet.ProtuStrankaListFormatedWithAdressOIB_1">
      <item>V.I.P. NEKRETNINE d.o.o. za građenje i usluge, OIB 51869618652, Duvanjska 4, 21000 Split</item>
    </derivirana_varijabla>
  </DomainObject.Predmet.ProtuStrankaListFormatedWithAdressOIB>
  <DomainObject.Predmet.ProtuStrankaListNazivFormated>
    <izvorni_sadrzaj>
      <item>V.I.P. NEKRETNINE d.o.o. za građenje i usluge</item>
    </izvorni_sadrzaj>
    <derivirana_varijabla naziv="DomainObject.Predmet.ProtuStrankaListNazivFormated_1">
      <item>V.I.P. NEKRETNINE d.o.o. za građenje i usluge</item>
    </derivirana_varijabla>
  </DomainObject.Predmet.ProtuStrankaListNazivFormated>
  <DomainObject.Predmet.ProtuStrankaListNazivFormatedOIB>
    <izvorni_sadrzaj>
      <item>V.I.P. NEKRETNINE d.o.o. za građenje i usluge, OIB 51869618652</item>
    </izvorni_sadrzaj>
    <derivirana_varijabla naziv="DomainObject.Predmet.ProtuStrankaListNazivFormatedOIB_1">
      <item>V.I.P. NEKRETNINE d.o.o. za građenje i usluge, OIB 51869618652</item>
    </derivirana_varijabla>
  </DomainObject.Predmet.ProtuStrankaListNazivFormatedOIB>
  <DomainObject.Predmet.OstaliListFormated>
    <izvorni_sadrzaj>
      <item>Županijsko državno odvjetništvo u Splitu</item>
      <item>Viktor Rozić</item>
    </izvorni_sadrzaj>
    <derivirana_varijabla naziv="DomainObject.Predmet.OstaliListFormated_1">
      <item>Županijsko državno odvjetništvo u Splitu</item>
      <item>Viktor Rozić</item>
    </derivirana_varijabla>
  </DomainObject.Predmet.OstaliListFormated>
  <DomainObject.Predmet.OstaliListFormatedOIB>
    <izvorni_sadrzaj>
      <item>Županijsko državno odvjetništvo u Splitu</item>
      <item>Viktor Rozić, OIB 77608952431</item>
    </izvorni_sadrzaj>
    <derivirana_varijabla naziv="DomainObject.Predmet.OstaliListFormatedOIB_1">
      <item>Županijsko državno odvjetništvo u Splitu</item>
      <item>Viktor Rozić, OIB 77608952431</item>
    </derivirana_varijabla>
  </DomainObject.Predmet.OstaliListFormatedOIB>
  <DomainObject.Predmet.OstaliListFormatedWithAdress>
    <izvorni_sadrzaj>
      <item>Županijsko državno odvjetništvo u Splitu, Gundulićeva 29a, 21000 Split</item>
      <item>Viktor Rozić, Duvanjska 4, 21000 Split</item>
    </izvorni_sadrzaj>
    <derivirana_varijabla naziv="DomainObject.Predmet.OstaliListFormatedWithAdress_1">
      <item>Županijsko državno odvjetništvo u Splitu, Gundulićeva 29a, 21000 Split</item>
      <item>Viktor Rozić, Duvanjska 4, 21000 Split</item>
    </derivirana_varijabla>
  </DomainObject.Predmet.OstaliListFormatedWithAdress>
  <DomainObject.Predmet.OstaliListFormatedWithAdressOIB>
    <izvorni_sadrzaj>
      <item>Županijsko državno odvjetništvo u Splitu, Gundulićeva 29a, 21000 Split</item>
      <item>Viktor Rozić, OIB 77608952431, Duvanjska 4, 21000 Split</item>
    </izvorni_sadrzaj>
    <derivirana_varijabla naziv="DomainObject.Predmet.OstaliListFormatedWithAdressOIB_1">
      <item>Županijsko državno odvjetništvo u Splitu, Gundulićeva 29a, 21000 Split</item>
      <item>Viktor Rozić, OIB 77608952431, Duvanjska 4, 21000 Split</item>
    </derivirana_varijabla>
  </DomainObject.Predmet.OstaliListFormatedWithAdressOIB>
  <DomainObject.Predmet.OstaliListNazivFormated>
    <izvorni_sadrzaj>
      <item>Županijsko državno odvjetništvo u Splitu</item>
      <item>Viktor Rozić</item>
    </izvorni_sadrzaj>
    <derivirana_varijabla naziv="DomainObject.Predmet.OstaliListNazivFormated_1">
      <item>Županijsko državno odvjetništvo u Splitu</item>
      <item>Viktor Rozić</item>
    </derivirana_varijabla>
  </DomainObject.Predmet.OstaliListNazivFormated>
  <DomainObject.Predmet.OstaliListNazivFormatedOIB>
    <izvorni_sadrzaj>
      <item>Županijsko državno odvjetništvo u Splitu</item>
      <item>Viktor Rozić, OIB 77608952431</item>
    </izvorni_sadrzaj>
    <derivirana_varijabla naziv="DomainObject.Predmet.OstaliListNazivFormatedOIB_1">
      <item>Županijsko državno odvjetništvo u Splitu</item>
      <item>Viktor Rozić, OIB 77608952431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V.I.P. NEKRETNINE d.o.o. za građenje i usluge</izvorni_sadrzaj>
    <derivirana_varijabla naziv="DomainObject.Predmet.ProtustrankaIDrugi_1">V.I.P. NEKRETNINE d.o.o. za građenje i usluge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V.I.P. NEKRETNINE d.o.o. za građenje i usluge, OIB 51869618652, Duvanjska 4, 21000 Split</izvorni_sadrzaj>
    <derivirana_varijabla naziv="DomainObject.Predmet.ProtustrankaIDrugiAdressOIB_1">V.I.P. NEKRETNINE d.o.o. za građenje i usluge, OIB 51869618652, Duvanjska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V.I.P. NEKRETNINE d.o.o. za građenje i usluge</item>
      <item>Ministarstvo financija RH</item>
      <item>Županijsko državno odvjetništvo u Splitu</item>
      <item>Viktor Rozić</item>
    </izvorni_sadrzaj>
    <derivirana_varijabla naziv="DomainObject.Predmet.SudioniciListNaziv_1">
      <item>V.I.P. NEKRETNINE d.o.o. za građenje i usluge</item>
      <item>Ministarstvo financija RH</item>
      <item>Županijsko državno odvjetništvo u Splitu</item>
      <item>Viktor Rozić</item>
    </derivirana_varijabla>
  </DomainObject.Predmet.SudioniciListNaziv>
  <DomainObject.Predmet.SudioniciListAdressOIB>
    <izvorni_sadrzaj>
      <item>V.I.P. NEKRETNINE d.o.o. za građenje i usluge, OIB 51869618652, Duvanjska 4,21000 Split</item>
      <item>Ministarstvo financija RH, OIB 18683136487, Katančićeva 5,10000 Zagreb</item>
      <item>Županijsko državno odvjetništvo u Splitu, Gundulićeva 29a,21000 Split</item>
      <item>Viktor Rozić, OIB 77608952431, Duvanjska 4,21000 Split</item>
    </izvorni_sadrzaj>
    <derivirana_varijabla naziv="DomainObject.Predmet.SudioniciListAdressOIB_1">
      <item>V.I.P. NEKRETNINE d.o.o. za građenje i usluge, OIB 51869618652, Duvanjska 4,21000 Split</item>
      <item>Ministarstvo financija RH, OIB 18683136487, Katančićeva 5,10000 Zagreb</item>
      <item>Županijsko državno odvjetništvo u Splitu, Gundulićeva 29a,21000 Split</item>
      <item>Viktor Rozić, OIB 77608952431, Duvanjska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51869618652</item>
      <item>, OIB 18683136487</item>
      <item>, OIB null</item>
      <item>, OIB 77608952431</item>
    </izvorni_sadrzaj>
    <derivirana_varijabla naziv="DomainObject.Predmet.SudioniciListNazivOIB_1">
      <item>, OIB 51869618652</item>
      <item>, OIB 18683136487</item>
      <item>, OIB null</item>
      <item>, OIB 77608952431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3251</properties:Characters>
  <properties:Lines>96</properties:Lines>
  <properties:Paragraphs>40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2018-09-14T09:28:00Z</dcterms:created>
  <dc:creator>Diana Butigan Granić</dc:creator>
  <cp:lastModifiedBy>Katica Butigan</cp:lastModifiedBy>
  <cp:lastPrinted>2018-09-14T09:41:00Z</cp:lastPrinted>
  <dcterms:modified xmlns:xsi="http://www.w3.org/2001/XMLSchema-instance" xsi:type="dcterms:W3CDTF">2018-09-14T09:43:00Z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(2029-16 -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