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e0dc" w14:paraId="a3ee0d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202A5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B40EA5" w:rsidR="00D6035C">
      <w:pPr>
        <w:ind w:firstLine="708" w:left="5664"/>
        <w:jc w:val="both"/>
      </w:pPr>
      <w:r>
        <w:t>10</w:t>
      </w:r>
      <w:r w:rsidR="00055123">
        <w:t xml:space="preserve"> St-</w:t>
      </w:r>
      <w:r w:rsidR="007202A5">
        <w:t>1</w:t>
      </w:r>
      <w:r w:rsidR="00B40EA5">
        <w:t>319</w:t>
      </w:r>
      <w:r w:rsidR="007202A5">
        <w:t>/2016-4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40EA5">
        <w:t>Financijske agencije Regionalni centar Zagreb, Podružnica ZAGREB,  OIB: 85821130368, Zagreb, Trg svibanjskih žrtava 1995. 1, za pokretanje skraćenog stečajnog postupka nad dužnikom BAKIN KOLAČIĆ j.d.o.o., OIB: 91209390910, MBS: 080821188, Zagreb, Nova Ves 2</w:t>
      </w:r>
      <w:r w:rsidR="00863862">
        <w:t>,</w:t>
      </w:r>
      <w:r w:rsidR="00647441">
        <w:t xml:space="preserve"> </w:t>
      </w:r>
      <w:r w:rsidR="009B6422">
        <w:t xml:space="preserve">dana </w:t>
      </w:r>
      <w:r w:rsidR="00B40EA5">
        <w:t>18. listopada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40EA5">
        <w:t>BAKIN KOLAČIĆ j.d.o.o., OIB: 91209390910, MBS: 080821188, Zagreb, Nova Ves 2</w:t>
      </w:r>
      <w:r w:rsidR="0064744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863862">
        <w:t>ANA-MARIA BOGOVIĆ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863862">
        <w:t>36495483478, Slavonski Brod, Naselje Lutvinka ulaz 2/9.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40EA5">
        <w:t>BAKIN KOLAČIĆ j.d.o.o., OIB: 91209390910, MBS: 080821188, Zagreb, Nova Ves 2.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7202A5">
        <w:t xml:space="preserve">Regionalni centar Zagreb, Podružnica ZAGREB,  OIB: 85821130368, Zagreb, Trg svibanjskih žrtava 1995.  broj 1, </w:t>
      </w:r>
      <w:r>
        <w:t xml:space="preserve">podnijela je dana </w:t>
      </w:r>
      <w:r w:rsidR="00B40EA5">
        <w:t>23. veljače</w:t>
      </w:r>
      <w:r>
        <w:t xml:space="preserve"> 201</w:t>
      </w:r>
      <w:r w:rsidR="007202A5">
        <w:t>6</w:t>
      </w:r>
      <w:r>
        <w:t xml:space="preserve">. zahtjev </w:t>
      </w:r>
      <w:r w:rsidR="00D6035C">
        <w:t>broj Klasa: 110-07/1</w:t>
      </w:r>
      <w:r w:rsidR="007202A5">
        <w:t>6</w:t>
      </w:r>
      <w:r w:rsidR="00D6035C">
        <w:t>-01/04, Ur. broj: 04-06-15-</w:t>
      </w:r>
      <w:r w:rsidR="00B40EA5">
        <w:t>3737</w:t>
      </w:r>
      <w:r w:rsidR="00EC7878">
        <w:t xml:space="preserve"> </w:t>
      </w:r>
      <w:r w:rsidR="007202A5">
        <w:t>Trgovačkom</w:t>
      </w:r>
      <w:r>
        <w:t xml:space="preserve"> sudu </w:t>
      </w:r>
      <w:r w:rsidR="007202A5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40EA5">
        <w:t>BAKIN KOLAČIĆ j.d.o.o., OIB: 91209390910, MBS: 080821188, Zagreb, Nova Ves 2</w:t>
      </w:r>
      <w:r w:rsidR="00647441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B40EA5">
        <w:t>3</w:t>
      </w:r>
      <w:r w:rsidR="007202A5">
        <w:t>. lipnja</w:t>
      </w:r>
      <w:r>
        <w:t xml:space="preserve"> 201</w:t>
      </w:r>
      <w:r w:rsidR="007202A5">
        <w:t>6</w:t>
      </w:r>
      <w:r>
        <w:t>. objavio oglas na mrežnoj stranici e-Oglasna ploča sudova pod posl. brojem St-</w:t>
      </w:r>
      <w:r w:rsidR="008D6180">
        <w:t>1</w:t>
      </w:r>
      <w:r w:rsidR="00B40EA5">
        <w:t>319</w:t>
      </w:r>
      <w:r w:rsidR="006B4DFF">
        <w:t>/</w:t>
      </w:r>
      <w:r>
        <w:t>1</w:t>
      </w:r>
      <w:r w:rsidR="007202A5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40EA5">
        <w:t>18.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  <w:r w:rsidR="00287F10">
        <w:t xml:space="preserve">, </w:t>
      </w:r>
      <w:r w:rsidR="00647441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202A5">
        <w:t>2</w:t>
      </w:r>
      <w:r w:rsidR="00B40EA5">
        <w:t>2</w:t>
      </w:r>
      <w:r w:rsidR="007202A5">
        <w:t>/1</w:t>
      </w:r>
      <w:r w:rsidR="00B40EA5">
        <w:t>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81A" w:rsidP="00DB058B" w:rsidR="00F0381A">
      <w:r>
        <w:separator/>
      </w:r>
    </w:p>
  </w:endnote>
  <w:endnote w:id="0" w:type="continuationSeparator">
    <w:p w:rsidRDefault="00F0381A" w:rsidP="00DB058B" w:rsidR="00F03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81A" w:rsidP="00DB058B" w:rsidR="00F0381A">
      <w:r>
        <w:separator/>
      </w:r>
    </w:p>
  </w:footnote>
  <w:footnote w:id="0" w:type="continuationSeparator">
    <w:p w:rsidRDefault="00F0381A" w:rsidP="00DB058B" w:rsidR="00F03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7F53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D6180">
      <w:t>1</w:t>
    </w:r>
    <w:r w:rsidR="00B40EA5">
      <w:t>319</w:t>
    </w:r>
    <w:r w:rsidR="00020F5B">
      <w:t>/</w:t>
    </w:r>
    <w:r>
      <w:t>201</w:t>
    </w:r>
    <w:r w:rsidR="007202A5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21E39"/>
    <w:rsid w:val="0013119A"/>
    <w:rsid w:val="00196E1F"/>
    <w:rsid w:val="001C3918"/>
    <w:rsid w:val="001F7E47"/>
    <w:rsid w:val="00252DA4"/>
    <w:rsid w:val="00287F10"/>
    <w:rsid w:val="002A60DF"/>
    <w:rsid w:val="002B5D0B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7876"/>
    <w:rsid w:val="005C2121"/>
    <w:rsid w:val="00616C8E"/>
    <w:rsid w:val="00643F61"/>
    <w:rsid w:val="00647441"/>
    <w:rsid w:val="00657E40"/>
    <w:rsid w:val="00662F2C"/>
    <w:rsid w:val="00686F9E"/>
    <w:rsid w:val="00690406"/>
    <w:rsid w:val="006B4DFF"/>
    <w:rsid w:val="00714CC0"/>
    <w:rsid w:val="007202A5"/>
    <w:rsid w:val="00785BDD"/>
    <w:rsid w:val="007F5576"/>
    <w:rsid w:val="00863862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AF7F53"/>
    <w:rsid w:val="00B26C04"/>
    <w:rsid w:val="00B37C1E"/>
    <w:rsid w:val="00B40EA5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0381A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7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F7F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7F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F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F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7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F7F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7F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F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F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BAKIN KOLAČIĆ j.d.o.o. za proizvodnju, trgovinu i usluge</izvorni_sadrzaj>
    <derivirana_varijabla naziv="DomainObject.Predmet.ProtustrankaFormated_1">  BAKIN KOLAČIĆ j.d.o.o. za proizvodnju, trgovinu i usluge</derivirana_varijabla>
  </DomainObject.Predmet.ProtustrankaFormated>
  <DomainObject.Predmet.ProtustrankaFormatedOIB>
    <izvorni_sadrzaj>  BAKIN KOLAČIĆ j.d.o.o. za proizvodnju, trgovinu i usluge, OIB 91209390910</izvorni_sadrzaj>
    <derivirana_varijabla naziv="DomainObject.Predmet.ProtustrankaFormatedOIB_1">  BAKIN KOLAČIĆ j.d.o.o. za proizvodnju, trgovinu i usluge, OIB 91209390910</derivirana_varijabla>
  </DomainObject.Predmet.ProtustrankaFormatedOIB>
  <DomainObject.Predmet.ProtustrankaFormatedWithAdress>
    <izvorni_sadrzaj> BAKIN KOLAČIĆ j.d.o.o. za proizvodnju, trgovinu i usluge, Nova Ves 2, 10000 Zagreb</izvorni_sadrzaj>
    <derivirana_varijabla naziv="DomainObject.Predmet.ProtustrankaFormatedWithAdress_1"> BAKIN KOLAČIĆ j.d.o.o. za proizvodnju, trgovinu i usluge, Nova Ves 2, 10000 Zagreb</derivirana_varijabla>
  </DomainObject.Predmet.ProtustrankaFormatedWithAdress>
  <DomainObject.Predmet.ProtustrankaFormatedWithAdressOIB>
    <izvorni_sadrzaj> BAKIN KOLAČIĆ j.d.o.o. za proizvodnju, trgovinu i usluge, OIB 91209390910, Nova Ves 2, 10000 Zagreb</izvorni_sadrzaj>
    <derivirana_varijabla naziv="DomainObject.Predmet.ProtustrankaFormatedWithAdressOIB_1"> BAKIN KOLAČIĆ j.d.o.o. za proizvodnju, trgovinu i usluge, OIB 91209390910, Nova Ves 2, 10000 Zagreb</derivirana_varijabla>
  </DomainObject.Predmet.ProtustrankaFormatedWithAdressOIB>
  <DomainObject.Predmet.ProtustrankaWithAdress>
    <izvorni_sadrzaj>BAKIN KOLAČIĆ j.d.o.o. za proizvodnju, trgovinu i usluge Nova Ves 2, 10000 Zagreb</izvorni_sadrzaj>
    <derivirana_varijabla naziv="DomainObject.Predmet.ProtustrankaWithAdress_1">BAKIN KOLAČIĆ j.d.o.o. za proizvodnju, trgovinu i usluge Nova Ves 2, 10000 Zagreb</derivirana_varijabla>
  </DomainObject.Predmet.ProtustrankaWithAdress>
  <DomainObject.Predmet.ProtustrankaWithAdressOIB>
    <izvorni_sadrzaj>BAKIN KOLAČIĆ j.d.o.o. za proizvodnju, trgovinu i usluge, OIB 91209390910, Nova Ves 2, 10000 Zagreb</izvorni_sadrzaj>
    <derivirana_varijabla naziv="DomainObject.Predmet.ProtustrankaWithAdressOIB_1">BAKIN KOLAČIĆ j.d.o.o. za proizvodnju, trgovinu i usluge, OIB 91209390910, Nova Ves 2, 10000 Zagreb</derivirana_varijabla>
  </DomainObject.Predmet.ProtustrankaWithAdressOIB>
  <DomainObject.Predmet.ProtustrankaNazivFormated>
    <izvorni_sadrzaj>BAKIN KOLAČIĆ j.d.o.o. za proizvodnju, trgovinu i usluge</izvorni_sadrzaj>
    <derivirana_varijabla naziv="DomainObject.Predmet.ProtustrankaNazivFormated_1">BAKIN KOLAČIĆ j.d.o.o. za proizvodnju, trgovinu i usluge</derivirana_varijabla>
  </DomainObject.Predmet.ProtustrankaNazivFormated>
  <DomainObject.Predmet.ProtustrankaNazivFormatedOIB>
    <izvorni_sadrzaj>BAKIN KOLAČIĆ j.d.o.o. za proizvodnju, trgovinu i usluge, OIB 91209390910</izvorni_sadrzaj>
    <derivirana_varijabla naziv="DomainObject.Predmet.ProtustrankaNazivFormatedOIB_1">BAKIN KOLAČIĆ j.d.o.o. za proizvodnju, trgovinu i usluge, OIB 91209390910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BAKIN KOLAČIĆ j.d.o.o. za proizvodnju, trgovinu i usluge</item>
    </izvorni_sadrzaj>
    <derivirana_varijabla naziv="DomainObject.Predmet.ProtuStrankaListFormated_1">
      <item>BAKIN KOLAČIĆ j.d.o.o. za proizvodnju, trgovinu i usluge</item>
    </derivirana_varijabla>
  </DomainObject.Predmet.ProtuStrankaListFormated>
  <DomainObject.Predmet.ProtuStrankaListFormatedOIB>
    <izvorni_sadrzaj>
      <item>BAKIN KOLAČIĆ j.d.o.o. za proizvodnju, trgovinu i usluge, OIB 91209390910</item>
    </izvorni_sadrzaj>
    <derivirana_varijabla naziv="DomainObject.Predmet.ProtuStrankaListFormatedOIB_1">
      <item>BAKIN KOLAČIĆ j.d.o.o. za proizvodnju, trgovinu i usluge, OIB 91209390910</item>
    </derivirana_varijabla>
  </DomainObject.Predmet.ProtuStrankaListFormatedOIB>
  <DomainObject.Predmet.ProtuStrankaListFormatedWithAdress>
    <izvorni_sadrzaj>
      <item>BAKIN KOLAČIĆ j.d.o.o. za proizvodnju, trgovinu i usluge, Nova Ves 2, 10000 Zagreb</item>
    </izvorni_sadrzaj>
    <derivirana_varijabla naziv="DomainObject.Predmet.ProtuStrankaListFormatedWithAdress_1">
      <item>BAKIN KOLAČIĆ j.d.o.o. za proizvodnju, trgovinu i usluge, Nova Ves 2, 10000 Zagreb</item>
    </derivirana_varijabla>
  </DomainObject.Predmet.ProtuStrankaListFormatedWithAdress>
  <DomainObject.Predmet.ProtuStrankaListFormatedWithAdressOIB>
    <izvorni_sadrzaj>
      <item>BAKIN KOLAČIĆ j.d.o.o. za proizvodnju, trgovinu i usluge, OIB 91209390910, Nova Ves 2, 10000 Zagreb</item>
    </izvorni_sadrzaj>
    <derivirana_varijabla naziv="DomainObject.Predmet.ProtuStrankaListFormatedWithAdressOIB_1">
      <item>BAKIN KOLAČIĆ j.d.o.o. za proizvodnju, trgovinu i usluge, OIB 91209390910, Nova Ves 2, 10000 Zagreb</item>
    </derivirana_varijabla>
  </DomainObject.Predmet.ProtuStrankaListFormatedWithAdressOIB>
  <DomainObject.Predmet.ProtuStrankaListNazivFormated>
    <izvorni_sadrzaj>
      <item>BAKIN KOLAČIĆ j.d.o.o. za proizvodnju, trgovinu i usluge</item>
    </izvorni_sadrzaj>
    <derivirana_varijabla naziv="DomainObject.Predmet.ProtuStrankaListNazivFormated_1">
      <item>BAKIN KOLAČIĆ j.d.o.o. za proizvodnju, trgovinu i usluge</item>
    </derivirana_varijabla>
  </DomainObject.Predmet.ProtuStrankaListNazivFormated>
  <DomainObject.Predmet.ProtuStrankaListNazivFormatedOIB>
    <izvorni_sadrzaj>
      <item>BAKIN KOLAČIĆ j.d.o.o. za proizvodnju, trgovinu i usluge, OIB 91209390910</item>
    </izvorni_sadrzaj>
    <derivirana_varijabla naziv="DomainObject.Predmet.ProtuStrankaListNazivFormatedOIB_1">
      <item>BAKIN KOLAČIĆ j.d.o.o. za proizvodnju, trgovinu i usluge, OIB 91209390910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BAKIN KOLAČIĆ j.d.o.o. za proizvodnju, trgovinu i usluge</izvorni_sadrzaj>
    <derivirana_varijabla naziv="DomainObject.Predmet.ProtustrankaIDrugi_1">BAKIN KOLAČIĆ j.d.o.o. za proizvodnju,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BAKIN KOLAČIĆ j.d.o.o. za proizvodnju, trgovinu i usluge, OIB 91209390910, Nova Ves 2, 10000 Zagreb</izvorni_sadrzaj>
    <derivirana_varijabla naziv="DomainObject.Predmet.ProtustrankaIDrugiAdressOIB_1">BAKIN KOLAČIĆ j.d.o.o. za proizvodnju, trgovinu i usluge, OIB 91209390910,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BAKIN KOLAČIĆ j.d.o.o. za proizvodnju, trgovinu i usluge</item>
      <item>FINA Regionalni centar Zagreb</item>
    </izvorni_sadrzaj>
    <derivirana_varijabla naziv="DomainObject.Predmet.SudioniciListNaziv_1">
      <item>BAKIN KOLAČIĆ j.d.o.o. za proizvodnju, trgovinu i usluge</item>
      <item>FINA Regionalni centar Zagreb</item>
    </derivirana_varijabla>
  </DomainObject.Predmet.SudioniciListNaziv>
  <DomainObject.Predmet.SudioniciListAdressOIB>
    <izvorni_sadrzaj>
      <item>BAKIN KOLAČIĆ j.d.o.o. za proizvodnju, trgovinu i usluge, OIB 91209390910, Nova Ves 2,10000 Zagreb</item>
      <item>FINA Regionalni centar Zagreb, OIB 85821130368, Trg svibanjskih žrtava 1995. br.1,10000 Zagreb</item>
    </izvorni_sadrzaj>
    <derivirana_varijabla naziv="DomainObject.Predmet.SudioniciListAdressOIB_1">
      <item>BAKIN KOLAČIĆ j.d.o.o. za proizvodnju, trgovinu i usluge, OIB 91209390910, Nova Ves 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91209390910</item>
      <item>, OIB 85821130368</item>
    </izvorni_sadrzaj>
    <derivirana_varijabla naziv="DomainObject.Predmet.SudioniciListNazivOIB_1">
      <item>, OIB 91209390910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2390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2016-10-19T08:25:00Z</dcterms:created>
  <dc:creator>korisnik</dc:creator>
  <cp:lastModifiedBy>Snježana Andrijanić</cp:lastModifiedBy>
  <cp:lastPrinted>2016-10-19T08:25:00Z</cp:lastPrinted>
  <dcterms:modified xmlns:xsi="http://www.w3.org/2001/XMLSchema-instance" xsi:type="dcterms:W3CDTF">2016-10-21T09:29:00Z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