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dc6f" w14:paraId="890dc6f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1D5DA2">
        <w:rPr>
          <w:b/>
          <w:sz w:val="24"/>
          <w:szCs w:val="24"/>
        </w:rPr>
        <w:t>370/19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AF4B3C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 </w:t>
      </w:r>
      <w:r w:rsidR="001D5DA2" w:rsidRPr="001D5DA2">
        <w:rPr>
          <w:sz w:val="24"/>
          <w:szCs w:val="24"/>
        </w:rPr>
        <w:t>RUSICA COMMERCE d.o.o. za proizvodnju, trgovinu i turizam, OIB: 50632243873</w:t>
      </w:r>
      <w:r w:rsidR="001D5DA2">
        <w:rPr>
          <w:sz w:val="24"/>
          <w:szCs w:val="24"/>
        </w:rPr>
        <w:t xml:space="preserve">,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1D5DA2">
        <w:rPr>
          <w:sz w:val="24"/>
          <w:szCs w:val="24"/>
        </w:rPr>
        <w:t>14</w:t>
      </w:r>
      <w:r w:rsidR="00D11D8D" w:rsidRPr="00A74F94">
        <w:rPr>
          <w:sz w:val="24"/>
          <w:szCs w:val="24"/>
        </w:rPr>
        <w:t xml:space="preserve">. </w:t>
      </w:r>
      <w:r w:rsidR="001D5DA2">
        <w:rPr>
          <w:sz w:val="24"/>
          <w:szCs w:val="24"/>
        </w:rPr>
        <w:t xml:space="preserve">siječnja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1D5DA2" w:rsidRPr="001D5DA2">
        <w:rPr>
          <w:b/>
          <w:sz w:val="24"/>
          <w:szCs w:val="24"/>
        </w:rPr>
        <w:t>RUSICA COMMERCE d.o.o. za proizvodnju, trgovinu i turizam</w:t>
      </w:r>
      <w:r w:rsidR="001D5DA2">
        <w:rPr>
          <w:b/>
          <w:sz w:val="24"/>
          <w:szCs w:val="24"/>
        </w:rPr>
        <w:t>, OIB:</w:t>
      </w:r>
      <w:r w:rsidR="001D5DA2" w:rsidRPr="001D5DA2">
        <w:t xml:space="preserve"> </w:t>
      </w:r>
      <w:r w:rsidR="001D5DA2" w:rsidRPr="001D5DA2">
        <w:rPr>
          <w:b/>
          <w:sz w:val="24"/>
          <w:szCs w:val="24"/>
        </w:rPr>
        <w:t>50632243873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3F0FF2">
        <w:rPr>
          <w:sz w:val="24"/>
          <w:szCs w:val="24"/>
        </w:rPr>
        <w:t>19. listopada</w:t>
      </w:r>
      <w:r w:rsidR="00AE0018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9A4DEA" w:rsidRPr="00A74F94">
        <w:rPr>
          <w:sz w:val="24"/>
          <w:szCs w:val="24"/>
        </w:rPr>
        <w:t>8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1D5DA2">
        <w:rPr>
          <w:b/>
          <w:sz w:val="24"/>
          <w:szCs w:val="24"/>
        </w:rPr>
        <w:t>217.157,78 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1D5DA2">
        <w:rPr>
          <w:sz w:val="24"/>
          <w:szCs w:val="24"/>
        </w:rPr>
        <w:t>14.</w:t>
      </w:r>
      <w:r w:rsidR="00D11D8D" w:rsidRPr="00A74F94">
        <w:rPr>
          <w:sz w:val="24"/>
          <w:szCs w:val="24"/>
        </w:rPr>
        <w:t xml:space="preserve"> </w:t>
      </w:r>
      <w:r w:rsidR="001D5DA2">
        <w:rPr>
          <w:sz w:val="24"/>
          <w:szCs w:val="24"/>
        </w:rPr>
        <w:t xml:space="preserve">siječnja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1D5DA2" w:rsidP="003F0FF2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Rusica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Commerce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Tušići</w:t>
      </w:r>
      <w:proofErr w:type="spellEnd"/>
      <w:r>
        <w:rPr>
          <w:sz w:val="24"/>
          <w:szCs w:val="24"/>
        </w:rPr>
        <w:t xml:space="preserve"> 22, 2015 ,Gruda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0FF2"/>
    <w:rsid w:val="003F7AB1"/>
    <w:rsid w:val="00406BEA"/>
    <w:rsid w:val="004435B3"/>
    <w:rsid w:val="00447F0F"/>
    <w:rsid w:val="00464254"/>
    <w:rsid w:val="004B6723"/>
    <w:rsid w:val="004E2A1F"/>
    <w:rsid w:val="004F3B30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AF4B3C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St-370/2019</izvorni_sadrzaj>
    <derivirana_varijabla naziv="DomainObject.Predmet.OznakaBroj_1">St-370/2019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RUSICA COMMERCE d.o.o. za proizvodnju, trgovinu i turizam</izvorni_sadrzaj>
    <derivirana_varijabla naziv="DomainObject.Predmet.ProtustrankaFormated_1">  RUSICA COMMERCE d.o.o. za proizvodnju, trgovinu i turizam</derivirana_varijabla>
  </DomainObject.Predmet.ProtustrankaFormated>
  <DomainObject.Predmet.ProtustrankaFormatedOIB>
    <izvorni_sadrzaj>  RUSICA COMMERCE d.o.o. za proizvodnju, trgovinu i turizam, OIB 50632243873</izvorni_sadrzaj>
    <derivirana_varijabla naziv="DomainObject.Predmet.ProtustrankaFormatedOIB_1">  RUSICA COMMERCE d.o.o. za proizvodnju, trgovinu i turizam, OIB 50632243873</derivirana_varijabla>
  </DomainObject.Predmet.ProtustrankaFormatedOIB>
  <DomainObject.Predmet.ProtustrankaFormatedWithAdress>
    <izvorni_sadrzaj> RUSICA COMMERCE d.o.o. za proizvodnju, trgovinu i turizam, Tušići 22, 20215 Gruda</izvorni_sadrzaj>
    <derivirana_varijabla naziv="DomainObject.Predmet.ProtustrankaFormatedWithAdress_1"> RUSICA COMMERCE d.o.o. za proizvodnju, trgovinu i turizam, Tušići 22, 20215 Gruda</derivirana_varijabla>
  </DomainObject.Predmet.ProtustrankaFormatedWithAdress>
  <DomainObject.Predmet.ProtustrankaFormatedWithAdressOIB>
    <izvorni_sadrzaj> RUSICA COMMERCE d.o.o. za proizvodnju, trgovinu i turizam, OIB 50632243873, Tušići 22, 20215 Gruda</izvorni_sadrzaj>
    <derivirana_varijabla naziv="DomainObject.Predmet.ProtustrankaFormatedWithAdressOIB_1"> RUSICA COMMERCE d.o.o. za proizvodnju, trgovinu i turizam, OIB 50632243873, Tušići 22, 20215 Gruda</derivirana_varijabla>
  </DomainObject.Predmet.ProtustrankaFormatedWithAdressOIB>
  <DomainObject.Predmet.ProtustrankaWithAdress>
    <izvorni_sadrzaj>RUSICA COMMERCE d.o.o. za proizvodnju, trgovinu i turizam Tušići 22, 20215 Gruda</izvorni_sadrzaj>
    <derivirana_varijabla naziv="DomainObject.Predmet.ProtustrankaWithAdress_1">RUSICA COMMERCE d.o.o. za proizvodnju, trgovinu i turizam Tušići 22, 20215 Gruda</derivirana_varijabla>
  </DomainObject.Predmet.ProtustrankaWithAdress>
  <DomainObject.Predmet.ProtustrankaWithAdressOIB>
    <izvorni_sadrzaj>RUSICA COMMERCE d.o.o. za proizvodnju, trgovinu i turizam, OIB 50632243873, Tušići 22, 20215 Gruda</izvorni_sadrzaj>
    <derivirana_varijabla naziv="DomainObject.Predmet.ProtustrankaWithAdressOIB_1">RUSICA COMMERCE d.o.o. za proizvodnju, trgovinu i turizam, OIB 50632243873, Tušići 22, 20215 Gruda</derivirana_varijabla>
  </DomainObject.Predmet.ProtustrankaWithAdressOIB>
  <DomainObject.Predmet.ProtustrankaNazivFormated>
    <izvorni_sadrzaj>RUSICA COMMERCE d.o.o. za proizvodnju, trgovinu i turizam</izvorni_sadrzaj>
    <derivirana_varijabla naziv="DomainObject.Predmet.ProtustrankaNazivFormated_1">RUSICA COMMERCE d.o.o. za proizvodnju, trgovinu i turizam</derivirana_varijabla>
  </DomainObject.Predmet.ProtustrankaNazivFormated>
  <DomainObject.Predmet.ProtustrankaNazivFormatedOIB>
    <izvorni_sadrzaj>RUSICA COMMERCE d.o.o. za proizvodnju, trgovinu i turizam, OIB 50632243873</izvorni_sadrzaj>
    <derivirana_varijabla naziv="DomainObject.Predmet.ProtustrankaNazivFormatedOIB_1">RUSICA COMMERCE d.o.o. za proizvodnju, trgovinu i turizam, OIB 50632243873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217157.78</izvorni_sadrzaj>
    <derivirana_varijabla naziv="DomainObject.Predmet.TrenutnaVrijednost_1">217157.78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RUSICA COMMERCE d.o.o. za proizvodnju, trgovinu i turizam</item>
    </izvorni_sadrzaj>
    <derivirana_varijabla naziv="DomainObject.Predmet.ProtuStrankaListFormated_1">
      <item>RUSICA COMMERCE d.o.o. za proizvodnju, trgovinu i turizam</item>
    </derivirana_varijabla>
  </DomainObject.Predmet.ProtuStrankaListFormated>
  <DomainObject.Predmet.ProtuStrankaListFormatedOIB>
    <izvorni_sadrzaj>
      <item>RUSICA COMMERCE d.o.o. za proizvodnju, trgovinu i turizam, OIB 50632243873</item>
    </izvorni_sadrzaj>
    <derivirana_varijabla naziv="DomainObject.Predmet.ProtuStrankaListFormatedOIB_1">
      <item>RUSICA COMMERCE d.o.o. za proizvodnju, trgovinu i turizam, OIB 50632243873</item>
    </derivirana_varijabla>
  </DomainObject.Predmet.ProtuStrankaListFormatedOIB>
  <DomainObject.Predmet.ProtuStrankaListFormatedWithAdress>
    <izvorni_sadrzaj>
      <item>RUSICA COMMERCE d.o.o. za proizvodnju, trgovinu i turizam, Tušići 22, 20215 Gruda</item>
    </izvorni_sadrzaj>
    <derivirana_varijabla naziv="DomainObject.Predmet.ProtuStrankaListFormatedWithAdress_1">
      <item>RUSICA COMMERCE d.o.o. za proizvodnju, trgovinu i turizam, Tušići 22, 20215 Gruda</item>
    </derivirana_varijabla>
  </DomainObject.Predmet.ProtuStrankaListFormatedWithAdress>
  <DomainObject.Predmet.ProtuStrankaListFormatedWithAdressOIB>
    <izvorni_sadrzaj>
      <item>RUSICA COMMERCE d.o.o. za proizvodnju, trgovinu i turizam, OIB 50632243873, Tušići 22, 20215 Gruda</item>
    </izvorni_sadrzaj>
    <derivirana_varijabla naziv="DomainObject.Predmet.ProtuStrankaListFormatedWithAdressOIB_1">
      <item>RUSICA COMMERCE d.o.o. za proizvodnju, trgovinu i turizam, OIB 50632243873, Tušići 22, 20215 Gruda</item>
    </derivirana_varijabla>
  </DomainObject.Predmet.ProtuStrankaListFormatedWithAdressOIB>
  <DomainObject.Predmet.ProtuStrankaListNazivFormated>
    <izvorni_sadrzaj>
      <item>RUSICA COMMERCE d.o.o. za proizvodnju, trgovinu i turizam</item>
    </izvorni_sadrzaj>
    <derivirana_varijabla naziv="DomainObject.Predmet.ProtuStrankaListNazivFormated_1">
      <item>RUSICA COMMERCE d.o.o. za proizvodnju, trgovinu i turizam</item>
    </derivirana_varijabla>
  </DomainObject.Predmet.ProtuStrankaListNazivFormated>
  <DomainObject.Predmet.ProtuStrankaListNazivFormatedOIB>
    <izvorni_sadrzaj>
      <item>RUSICA COMMERCE d.o.o. za proizvodnju, trgovinu i turizam, OIB 50632243873</item>
    </izvorni_sadrzaj>
    <derivirana_varijabla naziv="DomainObject.Predmet.ProtuStrankaListNazivFormatedOIB_1">
      <item>RUSICA COMMERCE d.o.o. za proizvodnju, trgovinu i turizam, OIB 50632243873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RUSICA COMMERCE d.o.o. za proizvodnju, trgovinu i turizam</izvorni_sadrzaj>
    <derivirana_varijabla naziv="DomainObject.Predmet.ProtustrankaIDrugi_1">RUSICA COMMERCE d.o.o. za proizvodnju,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RUSICA COMMERCE d.o.o. za proizvodnju, trgovinu i turizam, OIB 50632243873, Tušići 22, 20215 Gruda</izvorni_sadrzaj>
    <derivirana_varijabla naziv="DomainObject.Predmet.ProtustrankaIDrugiAdressOIB_1">RUSICA COMMERCE d.o.o. za proizvodnju, trgovinu i turizam, OIB 50632243873, Tušići 22,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RUSICA COMMERCE d.o.o. za proizvodnju, trgovinu i turizam</item>
    </izvorni_sadrzaj>
    <derivirana_varijabla naziv="DomainObject.Predmet.SudioniciListNaziv_1">
      <item>FINA, RC Split, Podružnica Dubrovnik</item>
      <item>RUSICA COMMERCE d.o.o. za proizvodnju,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RUSICA COMMERCE d.o.o. za proizvodnju, trgovinu i turizam, OIB 50632243873, Tušići 22,20215 Gruda</item>
    </izvorni_sadrzaj>
    <derivirana_varijabla naziv="DomainObject.Predmet.SudioniciListAdressOIB_1">
      <item>FINA, RC Split, Podružnica Dubrovnik, OIB 85821130368, Vukovarska 2,20000 Dubrovnik</item>
      <item>RUSICA COMMERCE d.o.o. za proizvodnju, trgovinu i turizam, OIB 50632243873, Tušići 22,20215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50632243873</item>
    </izvorni_sadrzaj>
    <derivirana_varijabla naziv="DomainObject.Predmet.SudioniciListNazivOIB_1">
      <item>, OIB 85821130368</item>
      <item>, OIB 50632243873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1631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2019-01-14T09:32:00Z</dcterms:created>
  <dc:creator>Mirjana Mihović</dc:creator>
  <cp:lastModifiedBy>Sanja Vuković</cp:lastModifiedBy>
  <cp:lastPrinted>2018-09-25T11:15:00Z</cp:lastPrinted>
  <dcterms:modified xmlns:xsi="http://www.w3.org/2001/XMLSchema-instance" xsi:type="dcterms:W3CDTF">2019-01-14T09:34:00Z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(rusica commerce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