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40051" w14:paraId="e940051" w:rsidRDefault="006E4E5C" w:rsidP="006E4E5C" w:rsidR="006E4E5C">
      <w:pPr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828000" cx="648000"/>
            <wp:effectExtent b="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8000" cx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3BFA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>
        <w:rPr>
          <w:bCs/>
          <w:snapToGrid w:val="false"/>
          <w:lang w:eastAsia="en-US"/>
        </w:rPr>
        <w:t xml:space="preserve">     </w:t>
      </w:r>
      <w:r w:rsidR="001159F0" w:rsidRPr="001159F0">
        <w:rPr>
          <w:snapToGrid w:val="false"/>
          <w:lang w:eastAsia="en-US"/>
        </w:rPr>
        <w:t>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="00167C4D">
        <w:t>Ministarstva financija</w:t>
      </w:r>
      <w:r w:rsidRPr="00931D35">
        <w:t xml:space="preserve"> </w:t>
      </w:r>
      <w:r w:rsidR="00167C4D">
        <w:t>Porezna uprava Čakovec</w:t>
      </w:r>
      <w:r w:rsidRPr="00931D35">
        <w:t>,</w:t>
      </w:r>
      <w:r w:rsidR="00167C4D">
        <w:t xml:space="preserve"> Područni ured Sjeverna Hrvatska, </w:t>
      </w:r>
      <w:proofErr w:type="spellStart"/>
      <w:r w:rsidR="00167C4D">
        <w:t>Otokara</w:t>
      </w:r>
      <w:proofErr w:type="spellEnd"/>
      <w:r w:rsidR="00167C4D">
        <w:t xml:space="preserve"> </w:t>
      </w:r>
      <w:proofErr w:type="spellStart"/>
      <w:r w:rsidR="00167C4D">
        <w:t>Keršovanija</w:t>
      </w:r>
      <w:proofErr w:type="spellEnd"/>
      <w:r w:rsidR="00167C4D">
        <w:t xml:space="preserve"> 11, Čakovec</w:t>
      </w:r>
      <w:r w:rsidR="00637444" w:rsidRPr="0081351D">
        <w:t xml:space="preserve">, </w:t>
      </w:r>
      <w:r w:rsidR="00637444">
        <w:t>za pokretanje skraćenog stečajnog postupka protiv</w:t>
      </w:r>
      <w:r w:rsidR="00F73193">
        <w:t xml:space="preserve"> dužnika</w:t>
      </w:r>
      <w:r w:rsidR="00DC0129">
        <w:t xml:space="preserve"> DARIJA j.d.o.o., iz Čakovca</w:t>
      </w:r>
      <w:r w:rsidR="00931D35">
        <w:t>,</w:t>
      </w:r>
      <w:r w:rsidR="00480F09">
        <w:t xml:space="preserve"> Tina Ujevića 38</w:t>
      </w:r>
      <w:r w:rsidR="00EC1007">
        <w:t>,</w:t>
      </w:r>
      <w:r w:rsidR="00480F09">
        <w:t xml:space="preserve"> OIB: 63041118493</w:t>
      </w:r>
      <w:r w:rsidR="00167C4D">
        <w:t>,</w:t>
      </w:r>
      <w:r w:rsidR="00637444">
        <w:t xml:space="preserve"> </w:t>
      </w:r>
      <w:r w:rsidR="00F73193">
        <w:t>13</w:t>
      </w:r>
      <w:r w:rsidR="00DA3125">
        <w:t>. listopada</w:t>
      </w:r>
      <w:r w:rsidR="00637444">
        <w:t xml:space="preserve"> 201</w:t>
      </w:r>
      <w:r>
        <w:t>5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</w:t>
      </w:r>
      <w:r w:rsidR="00480F09">
        <w:t xml:space="preserve"> dužnika DARIJA j.d.o.o., iz Čakovca, Tina Ujevića 38</w:t>
      </w:r>
      <w:r w:rsidR="00EC1007">
        <w:t>,</w:t>
      </w:r>
      <w:r w:rsidR="00480F09">
        <w:t xml:space="preserve"> OIB: 63041118493</w:t>
      </w:r>
      <w:r w:rsidR="00F73193">
        <w:t xml:space="preserve"> </w:t>
      </w:r>
      <w:r w:rsidR="00480F09">
        <w:t>iznosi 5.593,96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 xml:space="preserve">oziva se direktor </w:t>
      </w:r>
      <w:r w:rsidR="00DC0129">
        <w:t>dužnika Branko Žilić</w:t>
      </w:r>
      <w:r w:rsidR="00480F09">
        <w:t>, Čakovec, Tina Ujevića 38, OIB: 64112635318</w:t>
      </w:r>
      <w:r w:rsidR="002E1AB5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</w:t>
      </w:r>
      <w:proofErr w:type="spellStart"/>
      <w:r w:rsidR="00D60907">
        <w:t>prokazni</w:t>
      </w:r>
      <w:proofErr w:type="spellEnd"/>
      <w:r w:rsidR="00D60907">
        <w:t xml:space="preserve">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 xml:space="preserve">ži otvaranje stečajnog postupka te ne predujmi sredstva za namirenje troškova postupka u iznosu od 6.000,00 kn na žiro račun Trgovačkog suda u Varaždinu HR40239000011300002754, poziv na broj odobrenja </w:t>
      </w:r>
      <w:r w:rsidR="00DC0129">
        <w:t>220124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6E4E5C" w:rsidP="006E4E5C" w:rsidR="0081351D" w:rsidRPr="006A424F">
      <w:r>
        <w:t xml:space="preserve">                                                     </w:t>
      </w:r>
      <w:r w:rsidR="0081351D">
        <w:t>U Varaždinu</w:t>
      </w:r>
      <w:r w:rsidR="00976967">
        <w:t>,</w:t>
      </w:r>
      <w:r w:rsidR="0081351D">
        <w:t xml:space="preserve"> </w:t>
      </w:r>
      <w:r w:rsidR="00976967">
        <w:t>1</w:t>
      </w:r>
      <w:r w:rsidR="00F73193">
        <w:t>3</w:t>
      </w:r>
      <w:r w:rsidR="00976967">
        <w:t>. listopada</w:t>
      </w:r>
      <w:r w:rsidR="0081351D">
        <w:t xml:space="preserve"> 2015.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AC0D1D">
        <w:t xml:space="preserve">   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</w:p>
    <w:sectPr w:rsidSect="00F407C5" w:rsidR="001159F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FF0" w:rsidR="00F54FF0">
      <w:r>
        <w:separator/>
      </w:r>
    </w:p>
  </w:endnote>
  <w:endnote w:id="0" w:type="continuationSeparator">
    <w:p w:rsidRDefault="00F54FF0" w:rsidR="00F54F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FF0" w:rsidR="00F54FF0">
      <w:r>
        <w:separator/>
      </w:r>
    </w:p>
  </w:footnote>
  <w:footnote w:id="0" w:type="continuationSeparator">
    <w:p w:rsidRDefault="00F54FF0" w:rsidR="00F54F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3B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480F09" w:rsidP="00AC0D1D" w:rsidR="00AC0D1D">
    <w:pPr>
      <w:jc w:val="right"/>
    </w:pPr>
    <w:r>
      <w:t>Poslovni broj: 4 St-124</w:t>
    </w:r>
    <w:r w:rsidR="00F73193">
      <w:t>/2015-3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529C9"/>
    <w:rsid w:val="00167C4D"/>
    <w:rsid w:val="001B72D6"/>
    <w:rsid w:val="001E6833"/>
    <w:rsid w:val="002055B4"/>
    <w:rsid w:val="0020578A"/>
    <w:rsid w:val="00274464"/>
    <w:rsid w:val="002B49A1"/>
    <w:rsid w:val="002E1AB5"/>
    <w:rsid w:val="002F1F37"/>
    <w:rsid w:val="002F3837"/>
    <w:rsid w:val="002F45CC"/>
    <w:rsid w:val="003074E6"/>
    <w:rsid w:val="00327690"/>
    <w:rsid w:val="003A7C72"/>
    <w:rsid w:val="003C0583"/>
    <w:rsid w:val="003E2AE0"/>
    <w:rsid w:val="00400A96"/>
    <w:rsid w:val="00401A7F"/>
    <w:rsid w:val="00420F99"/>
    <w:rsid w:val="0047710E"/>
    <w:rsid w:val="00480F09"/>
    <w:rsid w:val="004861BE"/>
    <w:rsid w:val="00497129"/>
    <w:rsid w:val="004C1E71"/>
    <w:rsid w:val="004F0490"/>
    <w:rsid w:val="00525276"/>
    <w:rsid w:val="005253B8"/>
    <w:rsid w:val="00550E19"/>
    <w:rsid w:val="0055446A"/>
    <w:rsid w:val="00555896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93CD2"/>
    <w:rsid w:val="00696C1B"/>
    <w:rsid w:val="006B42B3"/>
    <w:rsid w:val="006C1AAA"/>
    <w:rsid w:val="006D4097"/>
    <w:rsid w:val="006E4E5C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1D35"/>
    <w:rsid w:val="00933038"/>
    <w:rsid w:val="00940790"/>
    <w:rsid w:val="00943931"/>
    <w:rsid w:val="009463BE"/>
    <w:rsid w:val="00976967"/>
    <w:rsid w:val="00982CC9"/>
    <w:rsid w:val="009D0C5B"/>
    <w:rsid w:val="00A00D9B"/>
    <w:rsid w:val="00A05A32"/>
    <w:rsid w:val="00AC0D1D"/>
    <w:rsid w:val="00AC1B89"/>
    <w:rsid w:val="00AF2C11"/>
    <w:rsid w:val="00B26931"/>
    <w:rsid w:val="00B34567"/>
    <w:rsid w:val="00B40223"/>
    <w:rsid w:val="00B62791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D31F8"/>
    <w:rsid w:val="00CE19A1"/>
    <w:rsid w:val="00CE29CC"/>
    <w:rsid w:val="00CF7EB7"/>
    <w:rsid w:val="00D4649C"/>
    <w:rsid w:val="00D47733"/>
    <w:rsid w:val="00D60907"/>
    <w:rsid w:val="00D65681"/>
    <w:rsid w:val="00D65D0F"/>
    <w:rsid w:val="00D8212F"/>
    <w:rsid w:val="00DA3125"/>
    <w:rsid w:val="00DA54DB"/>
    <w:rsid w:val="00DC0129"/>
    <w:rsid w:val="00DE5384"/>
    <w:rsid w:val="00E024D4"/>
    <w:rsid w:val="00E1490A"/>
    <w:rsid w:val="00E2093F"/>
    <w:rsid w:val="00E32747"/>
    <w:rsid w:val="00E72541"/>
    <w:rsid w:val="00E8002E"/>
    <w:rsid w:val="00E82B62"/>
    <w:rsid w:val="00E93171"/>
    <w:rsid w:val="00E93BFA"/>
    <w:rsid w:val="00EA5D61"/>
    <w:rsid w:val="00EC1007"/>
    <w:rsid w:val="00EC7B25"/>
    <w:rsid w:val="00F10C2B"/>
    <w:rsid w:val="00F407C5"/>
    <w:rsid w:val="00F54FF0"/>
    <w:rsid w:val="00F644E6"/>
    <w:rsid w:val="00F73193"/>
    <w:rsid w:val="00F75DCB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64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9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9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9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9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64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9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9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9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9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St-124/2015</izvorni_sadrzaj>
    <derivirana_varijabla naziv="DomainObject.Predmet.OznakaBroj_1">St-124/2015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DARIJA jednostavno društvo s ograničenom odgovornošću za trgovinu i usluge</izvorni_sadrzaj>
    <derivirana_varijabla naziv="DomainObject.Predmet.ProtustrankaFormated_1">  DARIJA jednostavno društvo s ograničenom odgovornošću za trgovinu i usluge</derivirana_varijabla>
  </DomainObject.Predmet.ProtustrankaFormated>
  <DomainObject.Predmet.ProtustrankaFormatedOIB>
    <izvorni_sadrzaj>  DARIJA jednostavno društvo s ograničenom odgovornošću za trgovinu i usluge, OIB 63041118493</izvorni_sadrzaj>
    <derivirana_varijabla naziv="DomainObject.Predmet.ProtustrankaFormatedOIB_1">  DARIJA jednostavno društvo s ograničenom odgovornošću za trgovinu i usluge, OIB 63041118493</derivirana_varijabla>
  </DomainObject.Predmet.ProtustrankaFormatedOIB>
  <DomainObject.Predmet.ProtustrankaFormatedWithAdress>
    <izvorni_sadrzaj> DARIJA jednostavno društvo s ograničenom odgovornošću za trgovinu i usluge, Tina Ujevića 38, 40000 Čakovec</izvorni_sadrzaj>
    <derivirana_varijabla naziv="DomainObject.Predmet.ProtustrankaFormatedWithAdress_1"> DARIJA jednostavno društvo s ograničenom odgovornošću za trgovinu i usluge, Tina Ujevića 38, 40000 Čakovec</derivirana_varijabla>
  </DomainObject.Predmet.ProtustrankaFormatedWithAdress>
  <DomainObject.Predmet.ProtustrankaFormatedWithAdressOIB>
    <izvorni_sadrzaj> DARIJA jednostavno društvo s ograničenom odgovornošću za trgovinu i usluge, OIB 63041118493, Tina Ujevića 38, 40000 Čakovec</izvorni_sadrzaj>
    <derivirana_varijabla naziv="DomainObject.Predmet.ProtustrankaFormatedWithAdressOIB_1"> DARIJA jednostavno društvo s ograničenom odgovornošću za trgovinu i usluge, OIB 63041118493, Tina Ujevića 38, 40000 Čakovec</derivirana_varijabla>
  </DomainObject.Predmet.ProtustrankaFormatedWithAdressOIB>
  <DomainObject.Predmet.ProtustrankaWithAdress>
    <izvorni_sadrzaj>DARIJA jednostavno društvo s ograničenom odgovornošću za trgovinu i usluge Tina Ujevića 38, 40000 Čakovec</izvorni_sadrzaj>
    <derivirana_varijabla naziv="DomainObject.Predmet.ProtustrankaWithAdress_1">DARIJA jednostavno društvo s ograničenom odgovornošću za trgovinu i usluge Tina Ujevića 38, 40000 Čakovec</derivirana_varijabla>
  </DomainObject.Predmet.ProtustrankaWithAdress>
  <DomainObject.Predmet.ProtustrankaWithAdressOIB>
    <izvorni_sadrzaj>DARIJA jednostavno društvo s ograničenom odgovornošću za trgovinu i usluge, OIB 63041118493, Tina Ujevića 38, 40000 Čakovec</izvorni_sadrzaj>
    <derivirana_varijabla naziv="DomainObject.Predmet.ProtustrankaWithAdressOIB_1">DARIJA jednostavno društvo s ograničenom odgovornošću za trgovinu i usluge, OIB 63041118493, Tina Ujevića 38, 40000 Čakovec</derivirana_varijabla>
  </DomainObject.Predmet.ProtustrankaWithAdressOIB>
  <DomainObject.Predmet.ProtustrankaNazivFormated>
    <izvorni_sadrzaj>DARIJA jednostavno društvo s ograničenom odgovornošću za trgovinu i usluge</izvorni_sadrzaj>
    <derivirana_varijabla naziv="DomainObject.Predmet.ProtustrankaNazivFormated_1">DARIJA jednostavno društvo s ograničenom odgovornošću za trgovinu i usluge</derivirana_varijabla>
  </DomainObject.Predmet.ProtustrankaNazivFormated>
  <DomainObject.Predmet.ProtustrankaNazivFormatedOIB>
    <izvorni_sadrzaj>DARIJA jednostavno društvo s ograničenom odgovornošću za trgovinu i usluge, OIB 63041118493</izvorni_sadrzaj>
    <derivirana_varijabla naziv="DomainObject.Predmet.ProtustrankaNazivFormatedOIB_1">DARIJA jednostavno društvo s ograničenom odgovornošću za trgovinu i usluge, OIB 63041118493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</izvorni_sadrzaj>
    <derivirana_varijabla naziv="DomainObject.Predmet.StrankaFormated_1">  Porezna uprava, Područni ured Sjeverna Hrvatska</derivirana_varijabla>
  </DomainObject.Predmet.StrankaFormated>
  <DomainObject.Predmet.StrankaFormatedOIB>
    <izvorni_sadrzaj>  Porezna uprava, Područni ured Sjeverna Hrvatska</izvorni_sadrzaj>
    <derivirana_varijabla naziv="DomainObject.Predmet.StrankaFormatedOIB_1">  Porezna uprava, Područni ured Sjeverna Hrvatska</derivirana_varijabla>
  </DomainObject.Predmet.StrankaFormatedOIB>
  <DomainObject.Predmet.StrankaFormatedWithAdress>
    <izvorni_sadrzaj> Porezna uprava, Područni ured Sjeverna Hrvatska, O. Keršovanija 11, 40000 Čakovec</izvorni_sadrzaj>
    <derivirana_varijabla naziv="DomainObject.Predmet.StrankaFormatedWithAdress_1"> Porezna uprava, Područni ured Sjeverna Hrvatska, O. Keršovanija 11, 40000 Čakovec</derivirana_varijabla>
  </DomainObject.Predmet.StrankaFormatedWithAdress>
  <DomainObject.Predmet.StrankaFormatedWithAdressOIB>
    <izvorni_sadrzaj> Porezna uprava, Područni ured Sjeverna Hrvatska, O. Keršovanija 11, 40000 Čakovec</izvorni_sadrzaj>
    <derivirana_varijabla naziv="DomainObject.Predmet.StrankaFormatedWithAdressOIB_1"> Porezna uprava, Područni ured Sjeverna Hrvatska, O. Keršovanija 11, 40000 Čakovec</derivirana_varijabla>
  </DomainObject.Predmet.StrankaFormatedWithAdressOIB>
  <DomainObject.Predmet.StrankaWithAdress>
    <izvorni_sadrzaj>Porezna uprava, Područni ured Sjeverna Hrvatska O. Keršovanija 11,40000 Čakovec</izvorni_sadrzaj>
    <derivirana_varijabla naziv="DomainObject.Predmet.StrankaWithAdress_1">Porezna uprava, Područni ured Sjeverna Hrvatska O. Keršovanija 11,40000 Čakovec</derivirana_varijabla>
  </DomainObject.Predmet.StrankaWithAdress>
  <DomainObject.Predmet.StrankaWithAdressOIB>
    <izvorni_sadrzaj>Porezna uprava, Područni ured Sjeverna Hrvatska, O. Keršovanija 11,40000 Čakovec</izvorni_sadrzaj>
    <derivirana_varijabla naziv="DomainObject.Predmet.StrankaWithAdressOIB_1">Porezna uprava, Područni ured Sjeverna Hrvatska, O. Keršovanija 11,40000 Čakovec</derivirana_varijabla>
  </DomainObject.Predmet.StrankaWithAdressOIB>
  <DomainObject.Predmet.StrankaNazivFormated>
    <izvorni_sadrzaj>Porezna uprava, Područni ured Sjeverna Hrvatska</izvorni_sadrzaj>
    <derivirana_varijabla naziv="DomainObject.Predmet.StrankaNazivFormated_1">Porezna uprava, Područni ured Sjeverna Hrvatska</derivirana_varijabla>
  </DomainObject.Predmet.StrankaNazivFormated>
  <DomainObject.Predmet.StrankaNazivFormatedOIB>
    <izvorni_sadrzaj>Porezna uprava, Područni ured Sjeverna Hrvatska</izvorni_sadrzaj>
    <derivirana_varijabla naziv="DomainObject.Predmet.StrankaNazivFormatedOIB_1">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uprava, Područni ured Sjeverna Hrvatska</item>
    </izvorni_sadrzaj>
    <derivirana_varijabla naziv="DomainObject.Predmet.StrankaListFormated_1">
      <item>Porezna uprava, Područni ured Sjeverna Hrvatska</item>
    </derivirana_varijabla>
  </DomainObject.Predmet.StrankaListFormated>
  <DomainObject.Predmet.StrankaListFormatedOIB>
    <izvorni_sadrzaj>
      <item>Porezna uprava, Područni ured Sjeverna Hrvatska</item>
    </izvorni_sadrzaj>
    <derivirana_varijabla naziv="DomainObject.Predmet.StrankaListFormatedOIB_1">
      <item>Porezna uprava, Područni ured Sjeverna Hrvatska</item>
    </derivirana_varijabla>
  </DomainObject.Predmet.StrankaListFormatedOIB>
  <DomainObject.Predmet.StrankaListFormatedWithAdress>
    <izvorni_sadrzaj>
      <item>Porezna uprava, Područni ured Sjeverna Hrvatska, O. Keršovanija 11, 40000 Čakovec</item>
    </izvorni_sadrzaj>
    <derivirana_varijabla naziv="DomainObject.Predmet.StrankaListFormatedWithAdress_1">
      <item>Porezna uprava, Područni ured Sjeverna Hrvatska, O. Keršovanija 11, 40000 Čakovec</item>
    </derivirana_varijabla>
  </DomainObject.Predmet.StrankaListFormatedWithAdress>
  <DomainObject.Predmet.StrankaListFormatedWithAdressOIB>
    <izvorni_sadrzaj>
      <item>Porezna uprava, Područni ured Sjeverna Hrvatska, O. Keršovanija 11, 40000 Čakovec</item>
    </izvorni_sadrzaj>
    <derivirana_varijabla naziv="DomainObject.Predmet.StrankaListFormatedWithAdressOIB_1">
      <item>Porezna uprava, Područni ured Sjeverna Hrvatska, O. Keršovanija 11, 40000 Čakovec</item>
    </derivirana_varijabla>
  </DomainObject.Predmet.StrankaListFormatedWithAdressOIB>
  <DomainObject.Predmet.StrankaListNazivFormated>
    <izvorni_sadrzaj>
      <item>Porezna uprava, Područni ured Sjeverna Hrvatska</item>
    </izvorni_sadrzaj>
    <derivirana_varijabla naziv="DomainObject.Predmet.StrankaListNazivFormated_1">
      <item>Porezna uprava, Područni ured Sjeverna Hrvatska</item>
    </derivirana_varijabla>
  </DomainObject.Predmet.StrankaListNazivFormated>
  <DomainObject.Predmet.StrankaListNazivFormatedOIB>
    <izvorni_sadrzaj>
      <item>Porezna uprava, Područni ured Sjeverna Hrvatska</item>
    </izvorni_sadrzaj>
    <derivirana_varijabla naziv="DomainObject.Predmet.StrankaListNazivFormatedOIB_1">
      <item>Porezna uprava, Područni ured Sjeverna Hrvatska</item>
    </derivirana_varijabla>
  </DomainObject.Predmet.StrankaListNazivFormatedOIB>
  <DomainObject.Predmet.ProtuStrankaListFormated>
    <izvorni_sadrzaj>
      <item>DARIJA jednostavno društvo s ograničenom odgovornošću za trgovinu i usluge</item>
    </izvorni_sadrzaj>
    <derivirana_varijabla naziv="DomainObject.Predmet.ProtuStrankaListFormated_1">
      <item>DARIJA jednostavno društvo s ograničenom odgovornošću za trgovinu i usluge</item>
    </derivirana_varijabla>
  </DomainObject.Predmet.ProtuStrankaListFormated>
  <DomainObject.Predmet.ProtuStrankaListFormatedOIB>
    <izvorni_sadrzaj>
      <item>DARIJA jednostavno društvo s ograničenom odgovornošću za trgovinu i usluge, OIB 63041118493</item>
    </izvorni_sadrzaj>
    <derivirana_varijabla naziv="DomainObject.Predmet.ProtuStrankaListFormatedOIB_1">
      <item>DARIJA jednostavno društvo s ograničenom odgovornošću za trgovinu i usluge, OIB 63041118493</item>
    </derivirana_varijabla>
  </DomainObject.Predmet.ProtuStrankaListFormatedOIB>
  <DomainObject.Predmet.ProtuStrankaListFormatedWithAdress>
    <izvorni_sadrzaj>
      <item>DARIJA jednostavno društvo s ograničenom odgovornošću za trgovinu i usluge, Tina Ujevića 38, 40000 Čakovec</item>
    </izvorni_sadrzaj>
    <derivirana_varijabla naziv="DomainObject.Predmet.ProtuStrankaListFormatedWithAdress_1">
      <item>DARIJA jednostavno društvo s ograničenom odgovornošću za trgovinu i usluge, Tina Ujevića 38, 40000 Čakovec</item>
    </derivirana_varijabla>
  </DomainObject.Predmet.ProtuStrankaListFormatedWithAdress>
  <DomainObject.Predmet.ProtuStrankaListFormatedWithAdressOIB>
    <izvorni_sadrzaj>
      <item>DARIJA jednostavno društvo s ograničenom odgovornošću za trgovinu i usluge, OIB 63041118493, Tina Ujevića 38, 40000 Čakovec</item>
    </izvorni_sadrzaj>
    <derivirana_varijabla naziv="DomainObject.Predmet.ProtuStrankaListFormatedWithAdressOIB_1">
      <item>DARIJA jednostavno društvo s ograničenom odgovornošću za trgovinu i usluge, OIB 63041118493, Tina Ujevića 38, 40000 Čakovec</item>
    </derivirana_varijabla>
  </DomainObject.Predmet.ProtuStrankaListFormatedWithAdressOIB>
  <DomainObject.Predmet.ProtuStrankaListNazivFormated>
    <izvorni_sadrzaj>
      <item>DARIJA jednostavno društvo s ograničenom odgovornošću za trgovinu i usluge</item>
    </izvorni_sadrzaj>
    <derivirana_varijabla naziv="DomainObject.Predmet.ProtuStrankaListNazivFormated_1">
      <item>DARIJA jednostavno društvo s ograničenom odgovornošću za trgovinu i usluge</item>
    </derivirana_varijabla>
  </DomainObject.Predmet.ProtuStrankaListNazivFormated>
  <DomainObject.Predmet.ProtuStrankaListNazivFormatedOIB>
    <izvorni_sadrzaj>
      <item>DARIJA jednostavno društvo s ograničenom odgovornošću za trgovinu i usluge, OIB 63041118493</item>
    </izvorni_sadrzaj>
    <derivirana_varijabla naziv="DomainObject.Predmet.ProtuStrankaListNazivFormatedOIB_1">
      <item>DARIJA jednostavno društvo s ograničenom odgovornošću za trgovinu i usluge, OIB 63041118493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Sjeverna Hrvatska</izvorni_sadrzaj>
    <derivirana_varijabla naziv="DomainObject.Predmet.StrankaIDrugi_1">Porezna uprava, Područni ured Sjeverna Hrvatska</derivirana_varijabla>
  </DomainObject.Predmet.StrankaIDrugi>
  <DomainObject.Predmet.ProtustrankaIDrugi>
    <izvorni_sadrzaj>DARIJA jednostavno društvo s ograničenom odgovornošću za trgovinu i usluge</izvorni_sadrzaj>
    <derivirana_varijabla naziv="DomainObject.Predmet.ProtustrankaIDrugi_1">DARIJA jednostavno društvo s ograničenom odgovornošću za trgovinu i usluge</derivirana_varijabla>
  </DomainObject.Predmet.ProtustrankaIDrugi>
  <DomainObject.Predmet.StrankaIDrugiAdressOIB>
    <izvorni_sadrzaj>Porezna uprava, Područni ured Sjeverna Hrvatska, O. Keršovanija 11, 40000 Čakovec</izvorni_sadrzaj>
    <derivirana_varijabla naziv="DomainObject.Predmet.StrankaIDrugiAdressOIB_1">Porezna uprava, Područni ured Sjeverna Hrvatska, O. Keršovanija 11, 40000 Čakovec</derivirana_varijabla>
  </DomainObject.Predmet.StrankaIDrugiAdressOIB>
  <DomainObject.Predmet.ProtustrankaIDrugiAdressOIB>
    <izvorni_sadrzaj>DARIJA jednostavno društvo s ograničenom odgovornošću za trgovinu i usluge, OIB 63041118493, Tina Ujevića 38, 40000 Čakovec</izvorni_sadrzaj>
    <derivirana_varijabla naziv="DomainObject.Predmet.ProtustrankaIDrugiAdressOIB_1">DARIJA jednostavno društvo s ograničenom odgovornošću za trgovinu i usluge, OIB 63041118493, Tina Ujevića 38,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Sjeverna Hrvatska</item>
      <item>DARIJA jednostavno društvo s ograničenom odgovornošću za trgovinu i usluge</item>
      <item>Sudski registar</item>
    </izvorni_sadrzaj>
    <derivirana_varijabla naziv="DomainObject.Predmet.SudioniciListNaziv_1">
      <item>Porezna uprava, Područni ured Sjeverna Hrvatska</item>
      <item>DARIJA jednostavno društvo s ograničenom odgovornošću za trgovinu i usluge</item>
      <item>Sudski registar</item>
    </derivirana_varijabla>
  </DomainObject.Predmet.SudioniciListNaziv>
  <DomainObject.Predmet.SudioniciListAdressOIB>
    <izvorni_sadrzaj>
      <item>Porezna uprava, Područni ured Sjeverna Hrvatska, O. Keršovanija 11,40000 Čakovec</item>
      <item>DARIJA jednostavno društvo s ograničenom odgovornošću za trgovinu i usluge, OIB 63041118493, Tina Ujevića 38,40000 Čakovec</item>
      <item>Sudski registar</item>
    </izvorni_sadrzaj>
    <derivirana_varijabla naziv="DomainObject.Predmet.SudioniciListAdressOIB_1">
      <item>Porezna uprava, Područni ured Sjeverna Hrvatska, O. Keršovanija 11,40000 Čakovec</item>
      <item>DARIJA jednostavno društvo s ograničenom odgovornošću za trgovinu i usluge, OIB 63041118493, Tina Ujevića 38,40000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63041118493</item>
      <item>, OIB null</item>
    </izvorni_sadrzaj>
    <derivirana_varijabla naziv="DomainObject.Predmet.SudioniciListNazivOIB_1">
      <item>, OIB null</item>
      <item>, OIB 63041118493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85C1AF-A964-44B9-8C27-4DF7695710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1995</properties:Characters>
  <properties:Lines>47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2015-10-13T08:50:00Z</dcterms:created>
  <dc:creator>Ljubica Makovec</dc:creator>
  <cp:lastModifiedBy>Maja Marčec</cp:lastModifiedBy>
  <cp:lastPrinted>2015-10-13T08:51:00Z</cp:lastPrinted>
  <dcterms:modified xmlns:xsi="http://www.w3.org/2001/XMLSchema-instance" xsi:type="dcterms:W3CDTF">2015-10-13T08:54:00Z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