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281e" w14:paraId="7b0281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34268">
        <w:rPr>
          <w:lang w:val="hr-HR"/>
        </w:rPr>
        <w:t>St-98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834268">
        <w:t xml:space="preserve"> LIPEC d.o.o., OIB: 26403201596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834268">
        <w:t>štem u Rudolfa Horvata 6</w:t>
      </w:r>
      <w:r w:rsidR="00EB7150">
        <w:t>4</w:t>
      </w:r>
      <w:r w:rsidR="002F24AF">
        <w:t>,</w:t>
      </w:r>
      <w:r w:rsidR="00EB715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34268">
        <w:t>LIPEC d.o.o., OIB: 26403201596 sa sjedištem u Rudolfa Horvata 64, 48000 Koprivnica</w:t>
      </w:r>
      <w:r w:rsidR="00834268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834268">
        <w:rPr>
          <w:lang w:val="hr-HR"/>
        </w:rPr>
        <w:t xml:space="preserve">u iznosu od </w:t>
      </w:r>
      <w:r w:rsidR="00834268">
        <w:t>53.576,27</w:t>
      </w:r>
      <w:r w:rsidR="00834268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834268" w:rsidRPr="00834268">
        <w:t xml:space="preserve"> </w:t>
      </w:r>
      <w:r w:rsidR="00834268">
        <w:t>LIPEC d.o.o., OIB: 26403201596 sa sjedištem u Rudolfa Horvata 64,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834268">
        <w:rPr>
          <w:lang w:val="hr-HR"/>
        </w:rPr>
        <w:t>ana 20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34268">
        <w:t>LIPEC d.o.o., OIB: 26403201596 sa sjedištem u Rudolfa Horvata 64,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834268">
        <w:t>iznosu od 53.576,27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A7AA8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3D0" w:rsidP="007F64E0" w:rsidR="002373D0">
      <w:r>
        <w:separator/>
      </w:r>
    </w:p>
  </w:endnote>
  <w:endnote w:id="0" w:type="continuationSeparator">
    <w:p w:rsidRDefault="002373D0" w:rsidP="007F64E0" w:rsidR="00237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3D0" w:rsidP="007F64E0" w:rsidR="002373D0">
      <w:r>
        <w:separator/>
      </w:r>
    </w:p>
  </w:footnote>
  <w:footnote w:id="0" w:type="continuationSeparator">
    <w:p w:rsidRDefault="002373D0" w:rsidP="007F64E0" w:rsidR="00237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34268">
      <w:rPr>
        <w:lang w:val="hr-HR"/>
      </w:rPr>
      <w:t>St-98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2257" w:rsidRPr="0079225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A7AA8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373D0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2257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268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LIPEC društvo s ograničenom odgovornošću za eksploataciju šljunka, prijevoz, trgovinu i usluge</izvorni_sadrzaj>
    <derivirana_varijabla naziv="DomainObject.Predmet.ProtustrankaFormated_1">  LIPEC društvo s ograničenom odgovornošću za eksploataciju šljunka, prijevoz, trgovinu i usluge</derivirana_varijabla>
  </DomainObject.Predmet.ProtustrankaFormated>
  <DomainObject.Predmet.ProtustrankaFormatedOIB>
    <izvorni_sadrzaj>  LIPEC društvo s ograničenom odgovornošću za eksploataciju šljunka, prijevoz, trgovinu i usluge, OIB 26403201596</izvorni_sadrzaj>
    <derivirana_varijabla naziv="DomainObject.Predmet.ProtustrankaFormatedOIB_1">  LIPEC društvo s ograničenom odgovornošću za eksploataciju šljunka, prijevoz, trgovinu i usluge, OIB 26403201596</derivirana_varijabla>
  </DomainObject.Predmet.ProtustrankaFormatedOIB>
  <DomainObject.Predmet.ProtustrankaFormatedWithAdress>
    <izvorni_sadrzaj> LIPEC društvo s ograničenom odgovornošću za eksploataciju šljunka, prijevoz, trgovinu i usluge, Rudolfa Horvata 64, 48000 Koprivnica</izvorni_sadrzaj>
    <derivirana_varijabla naziv="DomainObject.Predmet.ProtustrankaFormatedWithAdress_1"> LIPEC društvo s ograničenom odgovornošću za eksploataciju šljunka, prijevoz, trgovinu i usluge, Rudolfa Horvata 64, 48000 Koprivnica</derivirana_varijabla>
  </DomainObject.Predmet.ProtustrankaFormatedWithAdress>
  <DomainObject.Predmet.ProtustrankaFormatedWithAdressOIB>
    <izvorni_sadrzaj> LIPEC društvo s ograničenom odgovornošću za eksploataciju šljunka, prijevoz, trgovinu i usluge, OIB 26403201596, Rudolfa Horvata 64, 48000 Koprivnica</izvorni_sadrzaj>
    <derivirana_varijabla naziv="DomainObject.Predmet.ProtustrankaFormatedWithAdressOIB_1"> LIPEC društvo s ograničenom odgovornošću za eksploataciju šljunka, prijevoz, trgovinu i usluge, OIB 26403201596, Rudolfa Horvata 64, 48000 Koprivnica</derivirana_varijabla>
  </DomainObject.Predmet.ProtustrankaFormatedWithAdressOIB>
  <DomainObject.Predmet.ProtustrankaWithAdress>
    <izvorni_sadrzaj>LIPEC društvo s ograničenom odgovornošću za eksploataciju šljunka, prijevoz, trgovinu i usluge Rudolfa Horvata 64, 48000 Koprivnica</izvorni_sadrzaj>
    <derivirana_varijabla naziv="DomainObject.Predmet.ProtustrankaWithAdress_1">LIPEC društvo s ograničenom odgovornošću za eksploataciju šljunka, prijevoz, trgovinu i usluge Rudolfa Horvata 64, 48000 Koprivnica</derivirana_varijabla>
  </DomainObject.Predmet.ProtustrankaWithAdress>
  <DomainObject.Predmet.ProtustrankaWithAdressOIB>
    <izvorni_sadrzaj>LIPEC društvo s ograničenom odgovornošću za eksploataciju šljunka, prijevoz, trgovinu i usluge, OIB 26403201596, Rudolfa Horvata 64, 48000 Koprivnica</izvorni_sadrzaj>
    <derivirana_varijabla naziv="DomainObject.Predmet.ProtustrankaWithAdressOIB_1">LIPEC društvo s ograničenom odgovornošću za eksploataciju šljunka, prijevoz, trgovinu i usluge, OIB 26403201596, Rudolfa Horvata 64, 48000 Koprivnica</derivirana_varijabla>
  </DomainObject.Predmet.ProtustrankaWithAdressOIB>
  <DomainObject.Predmet.ProtustrankaNazivFormated>
    <izvorni_sadrzaj>LIPEC društvo s ograničenom odgovornošću za eksploataciju šljunka, prijevoz, trgovinu i usluge</izvorni_sadrzaj>
    <derivirana_varijabla naziv="DomainObject.Predmet.ProtustrankaNazivFormated_1">LIPEC društvo s ograničenom odgovornošću za eksploataciju šljunka, prijevoz, trgovinu i usluge</derivirana_varijabla>
  </DomainObject.Predmet.ProtustrankaNazivFormated>
  <DomainObject.Predmet.ProtustrankaNazivFormatedOIB>
    <izvorni_sadrzaj>LIPEC društvo s ograničenom odgovornošću za eksploataciju šljunka, prijevoz, trgovinu i usluge, OIB 26403201596</izvorni_sadrzaj>
    <derivirana_varijabla naziv="DomainObject.Predmet.ProtustrankaNazivFormatedOIB_1">LIPEC društvo s ograničenom odgovornošću za eksploataciju šljunka, prijevoz, trgovinu i usluge, OIB 26403201596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53576.27</izvorni_sadrzaj>
    <derivirana_varijabla naziv="DomainObject.Predmet.TrenutnaVrijednost_1">53576.27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LIPEC društvo s ograničenom odgovornošću za eksploataciju šljunka, prijevoz, trgovinu i usluge</item>
    </izvorni_sadrzaj>
    <derivirana_varijabla naziv="DomainObject.Predmet.ProtuStrankaListFormated_1">
      <item>LIPEC društvo s ograničenom odgovornošću za eksploataciju šljunka, prijevoz, trgovinu i usluge</item>
    </derivirana_varijabla>
  </DomainObject.Predmet.ProtuStrankaListFormated>
  <DomainObject.Predmet.ProtuStrankaListFormatedOIB>
    <izvorni_sadrzaj>
      <item>LIPEC društvo s ograničenom odgovornošću za eksploataciju šljunka, prijevoz, trgovinu i usluge, OIB 26403201596</item>
    </izvorni_sadrzaj>
    <derivirana_varijabla naziv="DomainObject.Predmet.ProtuStrankaListFormatedOIB_1">
      <item>LIPEC društvo s ograničenom odgovornošću za eksploataciju šljunka, prijevoz, trgovinu i usluge, OIB 26403201596</item>
    </derivirana_varijabla>
  </DomainObject.Predmet.ProtuStrankaListFormatedOIB>
  <DomainObject.Predmet.ProtuStrankaListFormatedWithAdress>
    <izvorni_sadrzaj>
      <item>LIPEC društvo s ograničenom odgovornošću za eksploataciju šljunka, prijevoz, trgovinu i usluge, Rudolfa Horvata 64, 48000 Koprivnica</item>
    </izvorni_sadrzaj>
    <derivirana_varijabla naziv="DomainObject.Predmet.ProtuStrankaListFormatedWithAdress_1">
      <item>LIPEC društvo s ograničenom odgovornošću za eksploataciju šljunka, prijevoz, trgovinu i usluge, Rudolfa Horvata 64, 48000 Koprivnica</item>
    </derivirana_varijabla>
  </DomainObject.Predmet.ProtuStrankaListFormatedWithAdress>
  <DomainObject.Predmet.ProtuStrankaListFormatedWithAdressOIB>
    <izvorni_sadrzaj>
      <item>LIPEC društvo s ograničenom odgovornošću za eksploataciju šljunka, prijevoz, trgovinu i usluge, OIB 26403201596, Rudolfa Horvata 64, 48000 Koprivnica</item>
    </izvorni_sadrzaj>
    <derivirana_varijabla naziv="DomainObject.Predmet.ProtuStrankaListFormatedWithAdressOIB_1">
      <item>LIPEC društvo s ograničenom odgovornošću za eksploataciju šljunka, prijevoz, trgovinu i usluge, OIB 26403201596, Rudolfa Horvata 64, 48000 Koprivnica</item>
    </derivirana_varijabla>
  </DomainObject.Predmet.ProtuStrankaListFormatedWithAdressOIB>
  <DomainObject.Predmet.ProtuStrankaListNazivFormated>
    <izvorni_sadrzaj>
      <item>LIPEC društvo s ograničenom odgovornošću za eksploataciju šljunka, prijevoz, trgovinu i usluge</item>
    </izvorni_sadrzaj>
    <derivirana_varijabla naziv="DomainObject.Predmet.ProtuStrankaListNazivFormated_1">
      <item>LIPEC društvo s ograničenom odgovornošću za eksploataciju šljunka, prijevoz, trgovinu i usluge</item>
    </derivirana_varijabla>
  </DomainObject.Predmet.ProtuStrankaListNazivFormated>
  <DomainObject.Predmet.ProtuStrankaListNazivFormatedOIB>
    <izvorni_sadrzaj>
      <item>LIPEC društvo s ograničenom odgovornošću za eksploataciju šljunka, prijevoz, trgovinu i usluge, OIB 26403201596</item>
    </izvorni_sadrzaj>
    <derivirana_varijabla naziv="DomainObject.Predmet.ProtuStrankaListNazivFormatedOIB_1">
      <item>LIPEC društvo s ograničenom odgovornošću za eksploataciju šljunka, prijevoz, trgovinu i usluge, OIB 26403201596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LIPEC društvo s ograničenom odgovornošću za eksploataciju šljunka, prijevoz, trgovinu i usluge</izvorni_sadrzaj>
    <derivirana_varijabla naziv="DomainObject.Predmet.ProtustrankaIDrugi_1">LIPEC društvo s ograničenom odgovornošću za eksploataciju šljunka,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LIPEC društvo s ograničenom odgovornošću za eksploataciju šljunka, prijevoz, trgovinu i usluge, OIB 26403201596, Rudolfa Horvata 64, 48000 Koprivnica</izvorni_sadrzaj>
    <derivirana_varijabla naziv="DomainObject.Predmet.ProtustrankaIDrugiAdressOIB_1">LIPEC društvo s ograničenom odgovornošću za eksploataciju šljunka, prijevoz, trgovinu i usluge, OIB 26403201596, Rudolfa Horvata 64,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LIPEC društvo s ograničenom odgovornošću za eksploataciju šljunka, prijevoz,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LIPEC društvo s ograničenom odgovornošću za eksploataciju šljunka, prijevoz,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LIPEC društvo s ograničenom odgovornošću za eksploataciju šljunka, prijevoz, trgovinu i usluge, OIB 26403201596, Rudolfa Horvata 64,48000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LIPEC društvo s ograničenom odgovornošću za eksploataciju šljunka, prijevoz, trgovinu i usluge, OIB 26403201596, Rudolfa Horvata 64,48000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26403201596</item>
      <item>, OIB null</item>
      <item>, OIB null</item>
    </izvorni_sadrzaj>
    <derivirana_varijabla naziv="DomainObject.Predmet.SudioniciListNazivOIB_1">
      <item>, OIB 85821130368</item>
      <item>, OIB 26403201596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2293</properties:Characters>
  <properties:Lines>66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2016-03-17T11:35:00Z</dcterms:created>
  <dc:creator>user</dc:creator>
  <cp:lastModifiedBy>Maja Marčec</cp:lastModifiedBy>
  <cp:lastPrinted>2016-03-17T11:35:00Z</cp:lastPrinted>
  <dcterms:modified xmlns:xsi="http://www.w3.org/2001/XMLSchema-instance" xsi:type="dcterms:W3CDTF">2016-03-17T11:40:00Z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