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0270" w:rsidR="00B60270" w:rsidP="00B60270" w:rsidRDefault="00B60270" w14:paraId="a718abb" w14:textId="a718abb">
      <w:pPr>
        <w:tabs>
          <w:tab w:val="left" w:pos="709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REPUBLIKA HRVATSKA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TRGOVAČKI SUD U Zagrebu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Pr="00B60270" w:rsidR="00B60270" w:rsidP="00B60270" w:rsidRDefault="00B60270">
      <w:pPr>
        <w:tabs>
          <w:tab w:val="left" w:pos="709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713F1D">
        <w:t>1223</w:t>
      </w:r>
      <w:proofErr w:type="spellEnd"/>
      <w:r w:rsidR="00690D55">
        <w:t>/</w:t>
      </w:r>
      <w:proofErr w:type="spellStart"/>
      <w:r w:rsidR="00690D55">
        <w:t>18</w:t>
      </w:r>
      <w:proofErr w:type="spellEnd"/>
      <w:r w:rsidRPr="00B60270">
        <w:t xml:space="preserve">         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J E Š E NJ E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r w:rsidR="00713F1D">
        <w:t>LONJSKO-</w:t>
      </w:r>
      <w:proofErr w:type="spellStart"/>
      <w:r w:rsidR="00713F1D">
        <w:t>DJAK</w:t>
      </w:r>
      <w:proofErr w:type="spellEnd"/>
      <w:r w:rsidR="00713F1D">
        <w:t xml:space="preserve"> j.d.o.o. za turizam, proizvodnju, trgovinu i usluge, turistička agencija, </w:t>
      </w:r>
      <w:proofErr w:type="spellStart"/>
      <w:r w:rsidR="00713F1D">
        <w:t>Krapje</w:t>
      </w:r>
      <w:proofErr w:type="spellEnd"/>
      <w:r w:rsidR="00713F1D">
        <w:t xml:space="preserve">, </w:t>
      </w:r>
      <w:proofErr w:type="spellStart"/>
      <w:r w:rsidR="00713F1D">
        <w:t>Krapje</w:t>
      </w:r>
      <w:proofErr w:type="spellEnd"/>
      <w:r w:rsidR="00713F1D">
        <w:t xml:space="preserve"> </w:t>
      </w:r>
      <w:proofErr w:type="spellStart"/>
      <w:r w:rsidR="00713F1D">
        <w:t>82</w:t>
      </w:r>
      <w:proofErr w:type="spellEnd"/>
      <w:r w:rsidR="00713F1D">
        <w:t xml:space="preserve">, </w:t>
      </w:r>
      <w:proofErr w:type="spellStart"/>
      <w:r w:rsidR="00713F1D">
        <w:t>OIB</w:t>
      </w:r>
      <w:proofErr w:type="spellEnd"/>
      <w:r w:rsidR="00713F1D">
        <w:t xml:space="preserve">: </w:t>
      </w:r>
      <w:proofErr w:type="spellStart"/>
      <w:r w:rsidR="00713F1D">
        <w:t>99876046017</w:t>
      </w:r>
      <w:proofErr w:type="spellEnd"/>
      <w:r w:rsidRPr="00B60270">
        <w:t xml:space="preserve">, dana </w:t>
      </w:r>
      <w:proofErr w:type="spellStart"/>
      <w:r w:rsidR="00713F1D">
        <w:t>28</w:t>
      </w:r>
      <w:proofErr w:type="spellEnd"/>
      <w:r w:rsidR="00713F1D">
        <w:t>. kolovoza</w:t>
      </w:r>
      <w:r w:rsidR="00690D55">
        <w:t xml:space="preserve"> </w:t>
      </w:r>
      <w:proofErr w:type="spellStart"/>
      <w:r w:rsidR="00690D55">
        <w:t>2019</w:t>
      </w:r>
      <w:proofErr w:type="spellEnd"/>
      <w:r w:rsidR="00974AC0">
        <w:t>. godine</w:t>
      </w:r>
      <w:r w:rsidRPr="00B60270">
        <w:t xml:space="preserve">     </w:t>
      </w:r>
    </w:p>
    <w:p w:rsidRPr="00B60270" w:rsidR="00B60270" w:rsidP="00B60270" w:rsidRDefault="00B60270">
      <w:pPr>
        <w:tabs>
          <w:tab w:val="left" w:pos="709"/>
        </w:tabs>
        <w:jc w:val="both"/>
      </w:pPr>
      <w:r w:rsidRPr="00B60270">
        <w:t xml:space="preserve">       </w:t>
      </w:r>
    </w:p>
    <w:p w:rsidRPr="00B60270" w:rsidR="00B60270" w:rsidP="00B60270" w:rsidRDefault="003D091C">
      <w:pPr>
        <w:tabs>
          <w:tab w:val="left" w:pos="709"/>
        </w:tabs>
        <w:jc w:val="center"/>
      </w:pPr>
      <w:r>
        <w:t>r i j e š i o</w:t>
      </w:r>
      <w:r w:rsidRPr="00B60270" w:rsidR="00B60270">
        <w:t xml:space="preserve">   j e:</w:t>
      </w:r>
    </w:p>
    <w:p w:rsidRPr="00B60270" w:rsidR="00B60270" w:rsidP="00B60270" w:rsidRDefault="00B60270">
      <w:pPr>
        <w:tabs>
          <w:tab w:val="left" w:pos="709"/>
        </w:tabs>
        <w:jc w:val="both"/>
      </w:pPr>
    </w:p>
    <w:p w:rsidR="003D091C" w:rsidP="00B60270" w:rsidRDefault="003D091C">
      <w:pPr>
        <w:ind w:firstLine="708"/>
        <w:jc w:val="both"/>
      </w:pPr>
      <w:r>
        <w:t xml:space="preserve">Obustavlja se skraćeni stečajni postupak nad dužnikom </w:t>
      </w:r>
      <w:r w:rsidR="00713F1D">
        <w:t>LONJSKO-</w:t>
      </w:r>
      <w:proofErr w:type="spellStart"/>
      <w:r w:rsidR="00713F1D">
        <w:t>DJAK</w:t>
      </w:r>
      <w:proofErr w:type="spellEnd"/>
      <w:r w:rsidR="00713F1D">
        <w:t xml:space="preserve"> j.d.o.o. za turizam, proizvodnju, trgovinu i usluge, turistička agencija, </w:t>
      </w:r>
      <w:proofErr w:type="spellStart"/>
      <w:r w:rsidR="00713F1D">
        <w:t>Krapje</w:t>
      </w:r>
      <w:proofErr w:type="spellEnd"/>
      <w:r w:rsidR="00713F1D">
        <w:t xml:space="preserve">, </w:t>
      </w:r>
      <w:proofErr w:type="spellStart"/>
      <w:r w:rsidR="00713F1D">
        <w:t>Krapje</w:t>
      </w:r>
      <w:proofErr w:type="spellEnd"/>
      <w:r w:rsidR="00713F1D">
        <w:t xml:space="preserve"> </w:t>
      </w:r>
      <w:proofErr w:type="spellStart"/>
      <w:r w:rsidR="00713F1D">
        <w:t>82</w:t>
      </w:r>
      <w:proofErr w:type="spellEnd"/>
      <w:r w:rsidR="00713F1D">
        <w:t xml:space="preserve">, </w:t>
      </w:r>
      <w:proofErr w:type="spellStart"/>
      <w:r w:rsidR="00713F1D">
        <w:t>OIB</w:t>
      </w:r>
      <w:proofErr w:type="spellEnd"/>
      <w:r w:rsidR="00713F1D">
        <w:t xml:space="preserve">: </w:t>
      </w:r>
      <w:proofErr w:type="spellStart"/>
      <w:r w:rsidR="00713F1D">
        <w:t>99876046017</w:t>
      </w:r>
      <w:proofErr w:type="spellEnd"/>
      <w:r w:rsidR="005B0394">
        <w:t xml:space="preserve"> </w:t>
      </w:r>
      <w:r>
        <w:t>te se ukidaju provedene radnje.</w:t>
      </w:r>
    </w:p>
    <w:p w:rsidR="003D091C" w:rsidP="00B60270" w:rsidRDefault="003D091C">
      <w:pPr>
        <w:ind w:firstLine="708"/>
        <w:jc w:val="both"/>
      </w:pPr>
    </w:p>
    <w:p w:rsidRPr="00B60270" w:rsidR="00B60270" w:rsidP="00B60270" w:rsidRDefault="00B60270">
      <w:pPr>
        <w:jc w:val="center"/>
      </w:pPr>
      <w:r w:rsidRPr="00B60270">
        <w:t>Obrazloženje</w:t>
      </w:r>
    </w:p>
    <w:p w:rsidRPr="00B60270" w:rsidR="00B60270" w:rsidP="00B60270" w:rsidRDefault="00B60270">
      <w:pPr>
        <w:jc w:val="center"/>
      </w:pPr>
    </w:p>
    <w:p w:rsidR="003D091C" w:rsidP="003D091C" w:rsidRDefault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Pr="00B60270" w:rsidR="00B60270">
        <w:t xml:space="preserve">Financijska agencija </w:t>
      </w:r>
      <w:r>
        <w:t xml:space="preserve">dana </w:t>
      </w:r>
      <w:r w:rsidR="00713F1D">
        <w:t>7. svibnja</w:t>
      </w:r>
      <w:r>
        <w:t xml:space="preserve"> </w:t>
      </w:r>
      <w:proofErr w:type="spellStart"/>
      <w:r>
        <w:t>201</w:t>
      </w:r>
      <w:r w:rsidR="00690D55">
        <w:t>8</w:t>
      </w:r>
      <w:proofErr w:type="spellEnd"/>
      <w:r>
        <w:t>. godine, ovaj sud je donio Zaključa</w:t>
      </w:r>
      <w:r w:rsidR="00C64ADC">
        <w:t xml:space="preserve">k </w:t>
      </w:r>
      <w:proofErr w:type="spellStart"/>
      <w:r w:rsidR="00713F1D">
        <w:t>23</w:t>
      </w:r>
      <w:proofErr w:type="spellEnd"/>
      <w:r w:rsidR="00713F1D">
        <w:t>. srpnja</w:t>
      </w:r>
      <w:r w:rsidR="00690D55">
        <w:t xml:space="preserve"> </w:t>
      </w:r>
      <w:proofErr w:type="spellStart"/>
      <w:r w:rsidR="00690D55">
        <w:t>2018</w:t>
      </w:r>
      <w:proofErr w:type="spellEnd"/>
      <w:r>
        <w:t>. kojim je pozvao HZMO očitovati se ima li nazna</w:t>
      </w:r>
      <w:r w:rsidR="005B0394">
        <w:t xml:space="preserve">čeni dužnik zaposlenika, dana </w:t>
      </w:r>
      <w:proofErr w:type="spellStart"/>
      <w:r w:rsidR="00713F1D">
        <w:t>28</w:t>
      </w:r>
      <w:proofErr w:type="spellEnd"/>
      <w:r w:rsidR="00713F1D">
        <w:t>. kolovoza</w:t>
      </w:r>
      <w:r w:rsidR="00690D55">
        <w:t xml:space="preserve"> </w:t>
      </w:r>
      <w:proofErr w:type="spellStart"/>
      <w:r w:rsidR="00690D55">
        <w:t>2018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="003D091C" w:rsidP="003D091C" w:rsidRDefault="003D091C">
      <w:pPr>
        <w:ind w:firstLine="708"/>
        <w:jc w:val="both"/>
      </w:pPr>
      <w:r>
        <w:t xml:space="preserve">Sud je Zaključkom od </w:t>
      </w:r>
      <w:proofErr w:type="spellStart"/>
      <w:r w:rsidR="00713F1D">
        <w:t>28</w:t>
      </w:r>
      <w:proofErr w:type="spellEnd"/>
      <w:r w:rsidR="00713F1D">
        <w:t>. kolovoza</w:t>
      </w:r>
      <w:r w:rsidR="00690D55">
        <w:t xml:space="preserve"> </w:t>
      </w:r>
      <w:proofErr w:type="spellStart"/>
      <w:r w:rsidR="00690D55">
        <w:t>2018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="00713F1D" w:rsidP="00690D55" w:rsidRDefault="00713F1D">
      <w:pPr>
        <w:ind w:firstLine="708"/>
        <w:jc w:val="both"/>
      </w:pPr>
      <w:r>
        <w:t xml:space="preserve">Podneskom od 1. listopada </w:t>
      </w:r>
      <w:proofErr w:type="spellStart"/>
      <w:r>
        <w:t>2018</w:t>
      </w:r>
      <w:proofErr w:type="spellEnd"/>
      <w:r>
        <w:t xml:space="preserve">. Županijsko državno odvjetništvo u Sisku podnijelo je prijedlog za otvaranje stečajnog postupka obzirom vjerovnik ima tražbinu prema dužniku u iznosu od </w:t>
      </w:r>
      <w:proofErr w:type="spellStart"/>
      <w:r>
        <w:t>3.937</w:t>
      </w:r>
      <w:proofErr w:type="spellEnd"/>
      <w:r>
        <w:t>,</w:t>
      </w:r>
      <w:proofErr w:type="spellStart"/>
      <w:r>
        <w:t>95</w:t>
      </w:r>
      <w:proofErr w:type="spellEnd"/>
      <w:r>
        <w:t xml:space="preserve"> kn.</w:t>
      </w:r>
    </w:p>
    <w:p w:rsidR="00713F1D" w:rsidP="00690D55" w:rsidRDefault="00713F1D">
      <w:pPr>
        <w:ind w:firstLine="708"/>
        <w:jc w:val="both"/>
      </w:pPr>
    </w:p>
    <w:p w:rsidR="00713F1D" w:rsidP="00690D55" w:rsidRDefault="003D091C">
      <w:pPr>
        <w:ind w:firstLine="708"/>
        <w:jc w:val="both"/>
      </w:pPr>
      <w:r>
        <w:t xml:space="preserve">Stečajni dužnik je dana </w:t>
      </w:r>
      <w:proofErr w:type="spellStart"/>
      <w:r w:rsidR="00713F1D">
        <w:t>24</w:t>
      </w:r>
      <w:proofErr w:type="spellEnd"/>
      <w:r w:rsidR="00713F1D">
        <w:t xml:space="preserve">. prosinca </w:t>
      </w:r>
      <w:proofErr w:type="spellStart"/>
      <w:r w:rsidR="00713F1D">
        <w:t>2018</w:t>
      </w:r>
      <w:proofErr w:type="spellEnd"/>
      <w:r>
        <w:t>.</w:t>
      </w:r>
      <w:r w:rsidR="005B0394">
        <w:t xml:space="preserve"> godine dostavio sudu podnesak </w:t>
      </w:r>
      <w:r>
        <w:t>u kojem navodi da</w:t>
      </w:r>
      <w:r w:rsidR="00690D55">
        <w:t xml:space="preserve"> računi dužnika na dan </w:t>
      </w:r>
      <w:proofErr w:type="spellStart"/>
      <w:r w:rsidR="00713F1D">
        <w:t>21</w:t>
      </w:r>
      <w:proofErr w:type="spellEnd"/>
      <w:r w:rsidR="00713F1D">
        <w:t xml:space="preserve">. prosinca </w:t>
      </w:r>
      <w:proofErr w:type="spellStart"/>
      <w:r w:rsidR="00713F1D">
        <w:t>2018</w:t>
      </w:r>
      <w:proofErr w:type="spellEnd"/>
      <w:r w:rsidR="00690D55">
        <w:t>. nisu u blokadi te da nepodmirene obveze dužnika na navedeni dan iznose 0,</w:t>
      </w:r>
      <w:proofErr w:type="spellStart"/>
      <w:r w:rsidR="00690D55">
        <w:t>00</w:t>
      </w:r>
      <w:proofErr w:type="spellEnd"/>
      <w:r w:rsidR="00690D55">
        <w:t xml:space="preserve"> kn, te</w:t>
      </w:r>
      <w:r>
        <w:t xml:space="preserve"> </w:t>
      </w:r>
      <w:r w:rsidR="00690D55">
        <w:t>kod dužnika više ne postoji stečajni razlog iz čl. 5. st. 2. Stečajnog zakona.</w:t>
      </w:r>
      <w:r>
        <w:t xml:space="preserve"> </w:t>
      </w:r>
    </w:p>
    <w:p w:rsidR="00713F1D" w:rsidP="00690D55" w:rsidRDefault="00713F1D">
      <w:pPr>
        <w:ind w:firstLine="708"/>
        <w:jc w:val="both"/>
      </w:pPr>
    </w:p>
    <w:p w:rsidR="003D091C" w:rsidP="00713F1D" w:rsidRDefault="00713F1D">
      <w:pPr>
        <w:ind w:firstLine="708"/>
        <w:jc w:val="both"/>
      </w:pPr>
      <w:r>
        <w:t xml:space="preserve">Sud je rješenjem od </w:t>
      </w:r>
      <w:proofErr w:type="spellStart"/>
      <w:r>
        <w:t>20</w:t>
      </w:r>
      <w:proofErr w:type="spellEnd"/>
      <w:r>
        <w:t xml:space="preserve">. kolovoza </w:t>
      </w:r>
      <w:proofErr w:type="spellStart"/>
      <w:r>
        <w:t>2019</w:t>
      </w:r>
      <w:proofErr w:type="spellEnd"/>
      <w:r>
        <w:t xml:space="preserve">. pozvao FINA-u obavijestiti da li je dužnik u blokadi, te je FINA dopisom od </w:t>
      </w:r>
      <w:proofErr w:type="spellStart"/>
      <w:r>
        <w:t>27</w:t>
      </w:r>
      <w:proofErr w:type="spellEnd"/>
      <w:r>
        <w:t xml:space="preserve">. kolovoza </w:t>
      </w:r>
      <w:proofErr w:type="spellStart"/>
      <w:r>
        <w:t>2019</w:t>
      </w:r>
      <w:proofErr w:type="spellEnd"/>
      <w:r>
        <w:t xml:space="preserve">. </w:t>
      </w:r>
      <w:r w:rsidR="00690D55">
        <w:t xml:space="preserve">Klasa: </w:t>
      </w:r>
      <w:proofErr w:type="spellStart"/>
      <w:r w:rsidR="00690D55">
        <w:t>12</w:t>
      </w:r>
      <w:r w:rsidR="003D091C">
        <w:t>0</w:t>
      </w:r>
      <w:proofErr w:type="spellEnd"/>
      <w:r w:rsidR="003D091C">
        <w:t>-</w:t>
      </w:r>
      <w:proofErr w:type="spellStart"/>
      <w:r w:rsidR="002D2C7C">
        <w:t>11</w:t>
      </w:r>
      <w:proofErr w:type="spellEnd"/>
      <w:r w:rsidR="002D2C7C">
        <w:t>/</w:t>
      </w:r>
      <w:proofErr w:type="spellStart"/>
      <w:r w:rsidR="002D2C7C">
        <w:t>19</w:t>
      </w:r>
      <w:proofErr w:type="spellEnd"/>
      <w:r w:rsidR="002D2C7C">
        <w:t>-</w:t>
      </w:r>
      <w:proofErr w:type="spellStart"/>
      <w:r>
        <w:t>02</w:t>
      </w:r>
      <w:proofErr w:type="spellEnd"/>
      <w:r>
        <w:t>/</w:t>
      </w:r>
      <w:proofErr w:type="spellStart"/>
      <w:r>
        <w:t>70</w:t>
      </w:r>
      <w:proofErr w:type="spellEnd"/>
      <w:r w:rsidR="002D2C7C">
        <w:t xml:space="preserve">, </w:t>
      </w:r>
      <w:proofErr w:type="spellStart"/>
      <w:r w:rsidR="002D2C7C">
        <w:t>Urbroj</w:t>
      </w:r>
      <w:proofErr w:type="spellEnd"/>
      <w:r w:rsidR="002D2C7C">
        <w:t xml:space="preserve">: </w:t>
      </w:r>
      <w:proofErr w:type="spellStart"/>
      <w:r w:rsidR="002D2C7C">
        <w:t>08</w:t>
      </w:r>
      <w:proofErr w:type="spellEnd"/>
      <w:r w:rsidR="002D2C7C">
        <w:t>-</w:t>
      </w:r>
      <w:proofErr w:type="spellStart"/>
      <w:r>
        <w:t>2801</w:t>
      </w:r>
      <w:proofErr w:type="spellEnd"/>
      <w:r w:rsidR="002D2C7C">
        <w:t>-</w:t>
      </w:r>
      <w:proofErr w:type="spellStart"/>
      <w:r w:rsidR="002D2C7C">
        <w:t>19</w:t>
      </w:r>
      <w:proofErr w:type="spellEnd"/>
      <w:r w:rsidR="003D091C">
        <w:t xml:space="preserve"> izda</w:t>
      </w:r>
      <w:r>
        <w:t xml:space="preserve">la </w:t>
      </w:r>
      <w:r w:rsidR="003D091C">
        <w:t xml:space="preserve">potvrdu da na računima i novčanim sredstvima </w:t>
      </w:r>
      <w:proofErr w:type="spellStart"/>
      <w:r w:rsidR="003D091C">
        <w:t>ovršenika</w:t>
      </w:r>
      <w:proofErr w:type="spellEnd"/>
      <w:r w:rsidR="003D091C">
        <w:t xml:space="preserve"> – dužnika </w:t>
      </w:r>
      <w:r>
        <w:t>LONJSKO-</w:t>
      </w:r>
      <w:proofErr w:type="spellStart"/>
      <w:r>
        <w:t>DJAK</w:t>
      </w:r>
      <w:proofErr w:type="spellEnd"/>
      <w:r>
        <w:t xml:space="preserve"> j.d.o.o. za turizam, proizvodnju, trgovinu i usluge, turistička agencija, </w:t>
      </w:r>
      <w:proofErr w:type="spellStart"/>
      <w:r>
        <w:t>Krapje</w:t>
      </w:r>
      <w:proofErr w:type="spellEnd"/>
      <w:r>
        <w:t xml:space="preserve">, </w:t>
      </w:r>
      <w:proofErr w:type="spellStart"/>
      <w:r>
        <w:t>Krapje</w:t>
      </w:r>
      <w:proofErr w:type="spellEnd"/>
      <w:r>
        <w:t xml:space="preserve"> </w:t>
      </w:r>
      <w:proofErr w:type="spellStart"/>
      <w:r>
        <w:t>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99876046017</w:t>
      </w:r>
      <w:proofErr w:type="spellEnd"/>
      <w:r>
        <w:t xml:space="preserve"> </w:t>
      </w:r>
      <w:r w:rsidR="003D091C">
        <w:t>na dan izdavanja predmetne potvrde</w:t>
      </w:r>
      <w:r>
        <w:t xml:space="preserve"> (</w:t>
      </w:r>
      <w:proofErr w:type="spellStart"/>
      <w:r>
        <w:t>23</w:t>
      </w:r>
      <w:proofErr w:type="spellEnd"/>
      <w:r>
        <w:t xml:space="preserve">. kolovoza </w:t>
      </w:r>
      <w:proofErr w:type="spellStart"/>
      <w:r>
        <w:t>2019</w:t>
      </w:r>
      <w:proofErr w:type="spellEnd"/>
      <w:r>
        <w:t>.)</w:t>
      </w:r>
      <w:r w:rsidR="003D091C">
        <w:t xml:space="preserve"> nepodmirene obveze iznose 0,</w:t>
      </w:r>
      <w:proofErr w:type="spellStart"/>
      <w:r w:rsidR="003D091C">
        <w:t>00</w:t>
      </w:r>
      <w:proofErr w:type="spellEnd"/>
      <w:r w:rsidR="003D091C">
        <w:t xml:space="preserve"> kuna.</w:t>
      </w:r>
    </w:p>
    <w:p w:rsidR="003D091C" w:rsidP="003D091C" w:rsidRDefault="003D091C">
      <w:pPr>
        <w:ind w:firstLine="708"/>
        <w:jc w:val="both"/>
      </w:pPr>
    </w:p>
    <w:p w:rsidR="003D091C" w:rsidP="003D091C" w:rsidRDefault="003D091C">
      <w:pPr>
        <w:ind w:firstLine="708"/>
        <w:jc w:val="both"/>
      </w:pPr>
      <w:r>
        <w:lastRenderedPageBreak/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="003D091C" w:rsidP="00B60270" w:rsidRDefault="003D091C">
      <w:pPr>
        <w:jc w:val="both"/>
      </w:pPr>
    </w:p>
    <w:p w:rsidR="00B60270" w:rsidP="00B60270" w:rsidRDefault="00B60270">
      <w:pPr>
        <w:tabs>
          <w:tab w:val="left" w:pos="709"/>
        </w:tabs>
        <w:jc w:val="center"/>
      </w:pPr>
      <w:r w:rsidRPr="00B60270">
        <w:t xml:space="preserve">U Zagrebu, </w:t>
      </w:r>
      <w:proofErr w:type="spellStart"/>
      <w:r w:rsidR="00713F1D">
        <w:t>28</w:t>
      </w:r>
      <w:proofErr w:type="spellEnd"/>
      <w:r w:rsidR="00713F1D">
        <w:t>. kolovoza</w:t>
      </w:r>
      <w:r w:rsidR="00690D55">
        <w:t xml:space="preserve"> </w:t>
      </w:r>
      <w:proofErr w:type="spellStart"/>
      <w:r w:rsidR="00690D55">
        <w:t>2019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="00690D55" w:rsidP="00B60270" w:rsidRDefault="00690D55">
      <w:pPr>
        <w:tabs>
          <w:tab w:val="left" w:pos="709"/>
        </w:tabs>
        <w:jc w:val="center"/>
      </w:pP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Pr="00B60270" w:rsidR="00B60270" w:rsidP="00B60270" w:rsidRDefault="00B60270">
      <w:pPr>
        <w:tabs>
          <w:tab w:val="left" w:pos="709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EB4575">
        <w:t>, v.r.</w:t>
      </w:r>
    </w:p>
    <w:p w:rsidR="00713F1D" w:rsidP="00B60270" w:rsidRDefault="00713F1D"/>
    <w:p w:rsidR="00713F1D" w:rsidP="00B60270" w:rsidRDefault="00713F1D"/>
    <w:p w:rsidRPr="00B60270" w:rsidR="00B60270" w:rsidP="00B60270" w:rsidRDefault="00B60270">
      <w:r w:rsidRPr="00B60270">
        <w:t>Uputa o pravnom lijeku:</w:t>
      </w:r>
    </w:p>
    <w:p w:rsidRPr="00B60270" w:rsidR="00B60270" w:rsidP="00B60270" w:rsidRDefault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="00B60270" w:rsidP="00B60270" w:rsidRDefault="00B60270">
      <w:pPr>
        <w:jc w:val="both"/>
      </w:pPr>
    </w:p>
    <w:p w:rsidR="00EB4575" w:rsidP="007A64BB" w:rsidRDefault="00EB457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EB4575" w:rsidP="007A64BB" w:rsidRDefault="00EB4575">
      <w:pPr>
        <w:jc w:val="right"/>
      </w:pPr>
      <w:r>
        <w:t>Maja Malec</w:t>
      </w:r>
    </w:p>
    <w:p w:rsidRPr="00B60270" w:rsidR="00713F1D" w:rsidP="00B60270" w:rsidRDefault="00713F1D">
      <w:pPr>
        <w:jc w:val="both"/>
      </w:pPr>
    </w:p>
    <w:p w:rsidRPr="00B60270" w:rsidR="00FE3D72" w:rsidRDefault="00FE3D72"/>
    <w:sectPr w:rsidRPr="00B60270" w:rsidR="00FE3D72" w:rsidSect="005B0394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ilvl="0" w:tplc="76E25348">
      <w:start w:val="5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70"/>
    <w:rsid w:val="00010F22"/>
    <w:rsid w:val="00227825"/>
    <w:rsid w:val="002450E7"/>
    <w:rsid w:val="002D2C7C"/>
    <w:rsid w:val="003066AC"/>
    <w:rsid w:val="00314BA0"/>
    <w:rsid w:val="003D091C"/>
    <w:rsid w:val="00424587"/>
    <w:rsid w:val="004A3F8A"/>
    <w:rsid w:val="005B0394"/>
    <w:rsid w:val="005E6316"/>
    <w:rsid w:val="0062110D"/>
    <w:rsid w:val="00690D55"/>
    <w:rsid w:val="006A48C6"/>
    <w:rsid w:val="00713F1D"/>
    <w:rsid w:val="007329B5"/>
    <w:rsid w:val="00747D11"/>
    <w:rsid w:val="00756729"/>
    <w:rsid w:val="008902B9"/>
    <w:rsid w:val="008E4724"/>
    <w:rsid w:val="00974AC0"/>
    <w:rsid w:val="009D1BE2"/>
    <w:rsid w:val="00AB465E"/>
    <w:rsid w:val="00B42B00"/>
    <w:rsid w:val="00B60270"/>
    <w:rsid w:val="00BF0A6A"/>
    <w:rsid w:val="00C0072B"/>
    <w:rsid w:val="00C64ADC"/>
    <w:rsid w:val="00EB4575"/>
    <w:rsid w:val="00F40A6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60270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602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6027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60270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B45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45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45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45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45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St-1223/2018</izvorni_sadrzaj>
    <derivirana_varijabla naziv="DomainObject.Predmet.OznakaBroj_1">St-1223/2018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LONJSKO-DJAK j.d.o.o. za turizam, proizvodnju, trgovinu i usluge, turistička agencija zastupanog po punomoćniku Antonela Ćukurin; Odvjetnički ured Tomislav Nagy</izvorni_sadrzaj>
    <derivirana_varijabla naziv="DomainObject.Predmet.ProtustrankaFormated_1">  LONJSKO-DJAK j.d.o.o. za turizam, proizvodnju, trgovinu i usluge, turistička agencija zastupanog po punomoćniku Antonela Ćukurin; Odvjetnički ured Tomislav Nagy</derivirana_varijabla>
  </DomainObject.Predmet.ProtustrankaFormated>
  <DomainObject.Predmet.ProtustrankaFormatedOIB>
    <izvorni_sadrzaj>  LONJSKO-DJAK j.d.o.o. za turizam, proizvodnju, trgovinu i usluge, turistička agencija, OIB 99876046017 zastupanog po punomoćniku Antonela Ćukurin; Odvjetnički ured Tomislav Nagy</izvorni_sadrzaj>
    <derivirana_varijabla naziv="DomainObject.Predmet.ProtustrankaFormatedOIB_1">  LONJSKO-DJAK j.d.o.o. za turizam, proizvodnju, trgovinu i usluge, turistička agencija, OIB 99876046017 zastupanog po punomoćniku Antonela Ćukurin; Odvjetnički ured Tomislav Nagy</derivirana_varijabla>
  </DomainObject.Predmet.ProtustrankaFormatedOIB>
  <DomainObject.Predmet.ProtustrankaFormatedWithAdress>
    <izvorni_sadrzaj> LONJSKO-DJAK j.d.o.o. za turizam, proizvodnju, trgovinu i usluge, turistička agencija, Krapje 82, 44324 Krapje zastupanog po punomoćniku Antonela Ćukurin; Odvjetnički ured Tomislav Nagy</izvorni_sadrzaj>
    <derivirana_varijabla naziv="DomainObject.Predmet.ProtustrankaFormatedWithAdress_1"> LONJSKO-DJAK j.d.o.o. za turizam, proizvodnju, trgovinu i usluge, turistička agencija, Krapje 82, 44324 Krapje zastupanog po punomoćniku Antonela Ćukurin; Odvjetnički ured Tomislav Nagy</derivirana_varijabla>
  </DomainObject.Predmet.ProtustrankaFormatedWithAdress>
  <DomainObject.Predmet.ProtustrankaFormatedWithAdressOIB>
    <izvorni_sadrzaj> LONJSKO-DJAK j.d.o.o. za turizam, proizvodnju, trgovinu i usluge, turistička agencija, OIB 99876046017, Krapje 82, 44324 Krapje zastupanog po punomoćniku Antonela Ćukurin; Odvjetnički ured Tomislav Nagy</izvorni_sadrzaj>
    <derivirana_varijabla naziv="DomainObject.Predmet.ProtustrankaFormatedWithAdressOIB_1"> LONJSKO-DJAK j.d.o.o. za turizam, proizvodnju, trgovinu i usluge, turistička agencija, OIB 99876046017, Krapje 82, 44324 Krapje zastupanog po punomoćniku Antonela Ćukurin; Odvjetnički ured Tomislav Nagy</derivirana_varijabla>
  </DomainObject.Predmet.ProtustrankaFormatedWithAdressOIB>
  <DomainObject.Predmet.ProtustrankaWithAdress>
    <izvorni_sadrzaj>LONJSKO-DJAK j.d.o.o. za turizam, proizvodnju, trgovinu i usluge, turistička agencija Krapje 82, 44324 Krapje</izvorni_sadrzaj>
    <derivirana_varijabla naziv="DomainObject.Predmet.ProtustrankaWithAdress_1">LONJSKO-DJAK j.d.o.o. za turizam, proizvodnju, trgovinu i usluge, turistička agencija Krapje 82, 44324 Krapje</derivirana_varijabla>
  </DomainObject.Predmet.ProtustrankaWithAdress>
  <DomainObject.Predmet.ProtustrankaWithAdressOIB>
    <izvorni_sadrzaj>LONJSKO-DJAK j.d.o.o. za turizam, proizvodnju, trgovinu i usluge, turistička agencija, OIB 99876046017, Krapje 82, 44324 Krapje</izvorni_sadrzaj>
    <derivirana_varijabla naziv="DomainObject.Predmet.ProtustrankaWithAdressOIB_1">LONJSKO-DJAK j.d.o.o. za turizam, proizvodnju, trgovinu i usluge, turistička agencija, OIB 99876046017, Krapje 82, 44324 Krapje</derivirana_varijabla>
  </DomainObject.Predmet.ProtustrankaWithAdressOIB>
  <DomainObject.Predmet.ProtustrankaNazivFormated>
    <izvorni_sadrzaj>LONJSKO-DJAK j.d.o.o. za turizam, proizvodnju, trgovinu i usluge, turistička agencija</izvorni_sadrzaj>
    <derivirana_varijabla naziv="DomainObject.Predmet.ProtustrankaNazivFormated_1">LONJSKO-DJAK j.d.o.o. za turizam, proizvodnju, trgovinu i usluge, turistička agencija</derivirana_varijabla>
  </DomainObject.Predmet.ProtustrankaNazivFormated>
  <DomainObject.Predmet.ProtustrankaNazivFormatedOIB>
    <izvorni_sadrzaj>LONJSKO-DJAK j.d.o.o. za turizam, proizvodnju, trgovinu i usluge, turistička agencija, OIB 99876046017</izvorni_sadrzaj>
    <derivirana_varijabla naziv="DomainObject.Predmet.ProtustrankaNazivFormatedOIB_1">LONJSKO-DJAK j.d.o.o. za turizam, proizvodnju, trgovinu i usluge, turistička agencija, OIB 99876046017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LONJSKO-DJAK j.d.o.o. za turizam, proizvodnju, trgovinu i usluge, turistička agencija zastupanog po punomoćniku Antonela Ćukurin; Odvjetnički ured Tomislav Nagy</item>
    </izvorni_sadrzaj>
    <derivirana_varijabla naziv="DomainObject.Predmet.ProtuStrankaListFormated_1">
      <item>LONJSKO-DJAK j.d.o.o. za turizam, proizvodnju, trgovinu i usluge, turistička agencija zastupanog po punomoćniku Antonela Ćukurin; Odvjetnički ured Tomislav Nagy</item>
    </derivirana_varijabla>
  </DomainObject.Predmet.ProtuStrankaListFormated>
  <DomainObject.Predmet.ProtuStrankaListFormatedOIB>
    <izvorni_sadrzaj>
      <item>LONJSKO-DJAK j.d.o.o. za turizam, proizvodnju, trgovinu i usluge, turistička agencija, OIB 99876046017 zastupanog po punomoćniku Antonela Ćukurin; Odvjetnički ured Tomislav Nagy</item>
    </izvorni_sadrzaj>
    <derivirana_varijabla naziv="DomainObject.Predmet.ProtuStrankaListFormatedOIB_1">
      <item>LONJSKO-DJAK j.d.o.o. za turizam, proizvodnju, trgovinu i usluge, turistička agencija, OIB 99876046017 zastupanog po punomoćniku Antonela Ćukurin; Odvjetnički ured Tomislav Nagy</item>
    </derivirana_varijabla>
  </DomainObject.Predmet.ProtuStrankaListFormatedOIB>
  <DomainObject.Predmet.ProtuStrankaListFormatedWithAdress>
    <izvorni_sadrzaj>
      <item>LONJSKO-DJAK j.d.o.o. za turizam, proizvodnju, trgovinu i usluge, turistička agencija, Krapje 82, 44324 Krapje zastupanog po punomoćniku Antonela Ćukurin; Odvjetnički ured Tomislav Nagy</item>
    </izvorni_sadrzaj>
    <derivirana_varijabla naziv="DomainObject.Predmet.ProtuStrankaListFormatedWithAdress_1">
      <item>LONJSKO-DJAK j.d.o.o. za turizam, proizvodnju, trgovinu i usluge, turistička agencija, Krapje 82, 44324 Krapje zastupanog po punomoćniku Antonela Ćukurin; Odvjetnički ured Tomislav Nagy</item>
    </derivirana_varijabla>
  </DomainObject.Predmet.ProtuStrankaListFormatedWithAdress>
  <DomainObject.Predmet.ProtuStrankaListFormatedWithAdressOIB>
    <izvorni_sadrzaj>
      <item>LONJSKO-DJAK j.d.o.o. za turizam, proizvodnju, trgovinu i usluge, turistička agencija, OIB 99876046017, Krapje 82, 44324 Krapje zastupanog po punomoćniku Antonela Ćukurin; Odvjetnički ured Tomislav Nagy</item>
    </izvorni_sadrzaj>
    <derivirana_varijabla naziv="DomainObject.Predmet.ProtuStrankaListFormatedWithAdressOIB_1">
      <item>LONJSKO-DJAK j.d.o.o. za turizam, proizvodnju, trgovinu i usluge, turistička agencija, OIB 99876046017, Krapje 82, 44324 Krapje zastupanog po punomoćniku Antonela Ćukurin; Odvjetnički ured Tomislav Nagy</item>
    </derivirana_varijabla>
  </DomainObject.Predmet.ProtuStrankaListFormatedWithAdressOIB>
  <DomainObject.Predmet.ProtuStrankaListNazivFormated>
    <izvorni_sadrzaj>
      <item>LONJSKO-DJAK j.d.o.o. za turizam, proizvodnju, trgovinu i usluge, turistička agencija</item>
    </izvorni_sadrzaj>
    <derivirana_varijabla naziv="DomainObject.Predmet.ProtuStrankaListNazivFormated_1">
      <item>LONJSKO-DJAK j.d.o.o. za turizam, proizvodnju, trgovinu i usluge, turistička agencija</item>
    </derivirana_varijabla>
  </DomainObject.Predmet.ProtuStrankaListNazivFormated>
  <DomainObject.Predmet.ProtuStrankaListNazivFormatedOIB>
    <izvorni_sadrzaj>
      <item>LONJSKO-DJAK j.d.o.o. za turizam, proizvodnju, trgovinu i usluge, turistička agencija, OIB 99876046017</item>
    </izvorni_sadrzaj>
    <derivirana_varijabla naziv="DomainObject.Predmet.ProtuStrankaListNazivFormatedOIB_1">
      <item>LONJSKO-DJAK j.d.o.o. za turizam, proizvodnju, trgovinu i usluge, turistička agencija, OIB 99876046017</item>
    </derivirana_varijabla>
  </DomainObject.Predmet.ProtuStrankaListNazivFormatedOIB>
  <DomainObject.Predmet.OstaliListFormated>
    <izvorni_sadrzaj>
      <item>Odvjetnički ured Tomislav Nagy punomoćnik sudionika u postupku LONJSKO-DJAK j.d.o.o. za turizam, proizvodnju, trgovinu i usluge, turistička agencija</item>
      <item>Antonela Ćukurin punomoćnik sudionika u postupku LONJSKO-DJAK j.d.o.o. za turizam, proizvodnju, trgovinu i usluge, turistička agencija</item>
    </izvorni_sadrzaj>
    <derivirana_varijabla naziv="DomainObject.Predmet.OstaliListFormated_1">
      <item>Odvjetnički ured Tomislav Nagy punomoćnik sudionika u postupku LONJSKO-DJAK j.d.o.o. za turizam, proizvodnju, trgovinu i usluge, turistička agencija</item>
      <item>Antonela Ćukurin punomoćnik sudionika u postupku LONJSKO-DJAK j.d.o.o. za turizam, proizvodnju, trgovinu i usluge, turistička agencija</item>
    </derivirana_varijabla>
  </DomainObject.Predmet.OstaliListFormated>
  <DomainObject.Predmet.OstaliListFormatedOIB>
    <izvorni_sadrzaj>
      <item>Odvjetnički ured Tomislav Nagy punomoćnik sudionika u postupku LONJSKO-DJAK j.d.o.o. za turizam, proizvodnju, trgovinu i usluge, turistička agencija</item>
      <item>Antonela Ćukurin, OIB 00126781799 punomoćnik sudionika u postupku LONJSKO-DJAK j.d.o.o. za turizam, proizvodnju, trgovinu i usluge, turistička agencija</item>
    </izvorni_sadrzaj>
    <derivirana_varijabla naziv="DomainObject.Predmet.OstaliListFormatedOIB_1">
      <item>Odvjetnički ured Tomislav Nagy punomoćnik sudionika u postupku LONJSKO-DJAK j.d.o.o. za turizam, proizvodnju, trgovinu i usluge, turistička agencija</item>
      <item>Antonela Ćukurin, OIB 00126781799 punomoćnik sudionika u postupku LONJSKO-DJAK j.d.o.o. za turizam, proizvodnju, trgovinu i usluge, turistička agencija</item>
    </derivirana_varijabla>
  </DomainObject.Predmet.OstaliListFormatedOIB>
  <DomainObject.Predmet.OstaliListFormatedWithAdress>
    <izvorni_sadrzaj>
      <item>Odvjetnički ured Tomislav Nagy, Preradovićeva 10, 10000 Zagreb punomoćnik sudionika u postupku LONJSKO-DJAK j.d.o.o. za turizam, proizvodnju, trgovinu i usluge, turistička agencija</item>
      <item>Antonela Ćukurin, ŠPANJOLSKA ULICA 1, 10000 Zagreb punomoćnik sudionika u postupku LONJSKO-DJAK j.d.o.o. za turizam, proizvodnju, trgovinu i usluge, turistička agencija</item>
    </izvorni_sadrzaj>
    <derivirana_varijabla naziv="DomainObject.Predmet.OstaliListFormatedWithAdress_1">
      <item>Odvjetnički ured Tomislav Nagy, Preradovićeva 10, 10000 Zagreb punomoćnik sudionika u postupku LONJSKO-DJAK j.d.o.o. za turizam, proizvodnju, trgovinu i usluge, turistička agencija</item>
      <item>Antonela Ćukurin, ŠPANJOLSKA ULICA 1, 10000 Zagreb punomoćnik sudionika u postupku LONJSKO-DJAK j.d.o.o. za turizam, proizvodnju, trgovinu i usluge, turistička agencija</item>
    </derivirana_varijabla>
  </DomainObject.Predmet.OstaliListFormatedWithAdress>
  <DomainObject.Predmet.OstaliListFormatedWithAdressOIB>
    <izvorni_sadrzaj>
      <item>Odvjetnički ured Tomislav Nagy, Preradovićeva 10, 10000 Zagreb punomoćnik sudionika u postupku LONJSKO-DJAK j.d.o.o. za turizam, proizvodnju, trgovinu i usluge, turistička agencija</item>
      <item>Antonela Ćukurin, OIB 00126781799, ŠPANJOLSKA ULICA 1, 10000 Zagreb punomoćnik sudionika u postupku LONJSKO-DJAK j.d.o.o. za turizam, proizvodnju, trgovinu i usluge, turistička agencija</item>
    </izvorni_sadrzaj>
    <derivirana_varijabla naziv="DomainObject.Predmet.OstaliListFormatedWithAdressOIB_1">
      <item>Odvjetnički ured Tomislav Nagy, Preradovićeva 10, 10000 Zagreb punomoćnik sudionika u postupku LONJSKO-DJAK j.d.o.o. za turizam, proizvodnju, trgovinu i usluge, turistička agencija</item>
      <item>Antonela Ćukurin, OIB 00126781799, ŠPANJOLSKA ULICA 1, 10000 Zagreb punomoćnik sudionika u postupku LONJSKO-DJAK j.d.o.o. za turizam, proizvodnju, trgovinu i usluge, turistička agencija</item>
    </derivirana_varijabla>
  </DomainObject.Predmet.OstaliListFormatedWithAdressOIB>
  <DomainObject.Predmet.OstaliListNazivFormated>
    <izvorni_sadrzaj>
      <item>Odvjetnički ured Tomislav Nagy</item>
      <item>Antonela Ćukurin</item>
    </izvorni_sadrzaj>
    <derivirana_varijabla naziv="DomainObject.Predmet.OstaliListNazivFormated_1">
      <item>Odvjetnički ured Tomislav Nagy</item>
      <item>Antonela Ćukurin</item>
    </derivirana_varijabla>
  </DomainObject.Predmet.OstaliListNazivFormated>
  <DomainObject.Predmet.OstaliListNazivFormatedOIB>
    <izvorni_sadrzaj>
      <item>Odvjetnički ured Tomislav Nagy</item>
      <item>Antonela Ćukurin, OIB 00126781799</item>
    </izvorni_sadrzaj>
    <derivirana_varijabla naziv="DomainObject.Predmet.OstaliListNazivFormatedOIB_1">
      <item>Odvjetnički ured Tomislav Nagy</item>
      <item>Antonela Ćukurin, OIB 00126781799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LONJSKO-DJAK j.d.o.o. za turizam, proizvodnju, trgovinu i usluge, turistička agencija</izvorni_sadrzaj>
    <derivirana_varijabla naziv="DomainObject.Predmet.ProtustrankaIDrugi_1">LONJSKO-DJAK j.d.o.o. za turizam, proizvodnju,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LONJSKO-DJAK j.d.o.o. za turizam, proizvodnju, trgovinu i usluge, turistička agencija, OIB 99876046017, Krapje 82, 44324 Krapje</izvorni_sadrzaj>
    <derivirana_varijabla naziv="DomainObject.Predmet.ProtustrankaIDrugiAdressOIB_1">LONJSKO-DJAK j.d.o.o. za turizam, proizvodnju, trgovinu i usluge, turistička agencija, OIB 99876046017, Krapje 82, 44324 Krapje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LONJSKO-DJAK j.d.o.o. za turizam, proizvodnju, trgovinu i usluge, turistička agencija</item>
      <item>FINA Regionalni centar Zagreb</item>
      <item>Odvjetnički ured Tomislav Nagy</item>
      <item>Antonela Ćukurin</item>
    </izvorni_sadrzaj>
    <derivirana_varijabla naziv="DomainObject.Predmet.SudioniciListNaziv_1">
      <item>LONJSKO-DJAK j.d.o.o. za turizam, proizvodnju, trgovinu i usluge, turistička agencija</item>
      <item>FINA Regionalni centar Zagreb</item>
      <item>Odvjetnički ured Tomislav Nagy</item>
      <item>Antonela Ćukurin</item>
    </derivirana_varijabla>
  </DomainObject.Predmet.SudioniciListNaziv>
  <DomainObject.Predmet.SudioniciListAdressOIB>
    <izvorni_sadrzaj>
      <item>LONJSKO-DJAK j.d.o.o. za turizam, proizvodnju, trgovinu i usluge, turistička agencija, OIB 99876046017, Krapje 82,44324 Krapje</item>
      <item>FINA Regionalni centar Zagreb, OIB 85821130368, Trg svibanjskih žrtava 1995. 1,10000 Zagreb</item>
      <item>Odvjetnički ured Tomislav Nagy, Preradovićeva 10,10000 Zagreb</item>
      <item>Antonela Ćukurin, OIB 00126781799, ŠPANJOLSKA ULICA 1,10000 Zagreb</item>
    </izvorni_sadrzaj>
    <derivirana_varijabla naziv="DomainObject.Predmet.SudioniciListAdressOIB_1">
      <item>LONJSKO-DJAK j.d.o.o. za turizam, proizvodnju, trgovinu i usluge, turistička agencija, OIB 99876046017, Krapje 82,44324 Krapje</item>
      <item>FINA Regionalni centar Zagreb, OIB 85821130368, Trg svibanjskih žrtava 1995. 1,10000 Zagreb</item>
      <item>Odvjetnički ured Tomislav Nagy, Preradovićeva 10,10000 Zagreb</item>
      <item>Antonela Ćukurin, OIB 00126781799, ŠPANJOLSKA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99876046017</item>
      <item>, OIB 85821130368</item>
      <item>, OIB null</item>
      <item>, OIB 00126781799</item>
    </izvorni_sadrzaj>
    <derivirana_varijabla naziv="DomainObject.Predmet.SudioniciListNazivOIB_1">
      <item>, OIB 99876046017</item>
      <item>, OIB 85821130368</item>
      <item>, OIB null</item>
      <item>, OIB 00126781799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St-1223/2018-10</izvorni_sadrzaj>
    <derivirana_varijabla naziv="DomainObject.PredzadnjaOdlukaIzPredmeta.Oznaka_1">St-1223/2018-10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90BB0-23F0-4530-BF94-22223AEF0EC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464</properties:Words>
  <properties:Characters>2565</properties:Characters>
  <properties:Lines>64</properties:Lines>
  <properties:Paragraphs>22</properties:Paragraphs>
  <properties:TotalTime>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2019-08-28T08:05:00Z</dcterms:created>
  <dc:creator>Maja Malec</dc:creator>
  <cp:lastModifiedBy>Maja Malec</cp:lastModifiedBy>
  <cp:lastPrinted>2019-08-28T09:29:00Z</cp:lastPrinted>
  <dcterms:modified xmlns:xsi="http://www.w3.org/2001/XMLSchema-instance" xsi:type="dcterms:W3CDTF">2019-08-28T09:29:00Z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(St-1223-18 obustava - nema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