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6dd3b" w14:paraId="d06dd3b" w:rsidRDefault="00AA1EAA" w:rsidP="00A83C97" w:rsidR="00A83C97">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A83C97" w:rsidP="00A83C97" w:rsidR="00A83C97"/>
    <w:p w:rsidRDefault="009236E7" w:rsidP="009236E7" w:rsidR="009236E7">
      <w:pPr>
        <w:rPr>
          <w:sz w:val="24"/>
        </w:rPr>
      </w:pPr>
      <w:r>
        <w:rPr>
          <w:sz w:val="24"/>
        </w:rPr>
        <w:t>REPUBLIKA HRVATSKA</w:t>
      </w:r>
    </w:p>
    <w:p w:rsidRDefault="009236E7" w:rsidP="009236E7" w:rsidR="009236E7">
      <w:pPr>
        <w:rPr>
          <w:sz w:val="24"/>
        </w:rPr>
      </w:pPr>
      <w:r>
        <w:rPr>
          <w:sz w:val="24"/>
        </w:rPr>
        <w:t>TRGOVAČKI SUD U OSIJEKU</w:t>
      </w:r>
    </w:p>
    <w:p w:rsidRDefault="009236E7" w:rsidP="009236E7" w:rsidR="009236E7">
      <w:pPr>
        <w:rPr>
          <w:sz w:val="24"/>
        </w:rPr>
      </w:pPr>
      <w:r>
        <w:rPr>
          <w:sz w:val="24"/>
        </w:rPr>
        <w:t xml:space="preserve">STALNA SLUŽBA </w:t>
      </w:r>
      <w:r w:rsidR="00402935">
        <w:rPr>
          <w:sz w:val="24"/>
        </w:rPr>
        <w:t>U SLAVONSKOM BRODU</w:t>
      </w:r>
    </w:p>
    <w:p w:rsidRDefault="009236E7" w:rsidP="009236E7" w:rsidR="009236E7">
      <w:pPr>
        <w:rPr>
          <w:sz w:val="24"/>
        </w:rPr>
      </w:pPr>
      <w:r>
        <w:rPr>
          <w:sz w:val="24"/>
        </w:rPr>
        <w:t>Trg pobjede 13</w:t>
      </w:r>
    </w:p>
    <w:p w:rsidRDefault="009236E7" w:rsidP="009236E7" w:rsidR="005C257F">
      <w:pPr>
        <w:rPr>
          <w:sz w:val="24"/>
        </w:rPr>
      </w:pPr>
      <w:r>
        <w:rPr>
          <w:sz w:val="24"/>
        </w:rPr>
        <w:t xml:space="preserve">35000 Slavonski Brod                                                             </w:t>
      </w:r>
    </w:p>
    <w:p w:rsidRDefault="005C257F" w:rsidP="009236E7" w:rsidR="005C257F">
      <w:pPr>
        <w:rPr>
          <w:sz w:val="24"/>
        </w:rPr>
      </w:pPr>
    </w:p>
    <w:p w:rsidRDefault="005C257F" w:rsidP="005C257F" w:rsidR="00B128EB" w:rsidRPr="009D5800">
      <w:pPr>
        <w:ind w:left="5760"/>
        <w:rPr>
          <w:b/>
          <w:sz w:val="24"/>
        </w:rPr>
      </w:pPr>
      <w:r>
        <w:rPr>
          <w:sz w:val="24"/>
        </w:rPr>
        <w:t xml:space="preserve">   </w:t>
      </w:r>
      <w:r w:rsidR="009236E7">
        <w:rPr>
          <w:sz w:val="24"/>
        </w:rPr>
        <w:t xml:space="preserve">     </w:t>
      </w:r>
      <w:r w:rsidR="00264C9F" w:rsidRPr="009D5800">
        <w:rPr>
          <w:b/>
          <w:sz w:val="24"/>
        </w:rPr>
        <w:t xml:space="preserve">Broj: </w:t>
      </w:r>
      <w:r w:rsidR="009D5800" w:rsidRPr="009D5800">
        <w:rPr>
          <w:b/>
          <w:sz w:val="24"/>
        </w:rPr>
        <w:t>1/</w:t>
      </w:r>
      <w:r w:rsidR="00264C9F" w:rsidRPr="009D5800">
        <w:rPr>
          <w:b/>
          <w:sz w:val="24"/>
        </w:rPr>
        <w:t>St-</w:t>
      </w:r>
      <w:r w:rsidR="009D5800" w:rsidRPr="009D5800">
        <w:rPr>
          <w:b/>
          <w:sz w:val="24"/>
        </w:rPr>
        <w:t>268/2018-</w:t>
      </w:r>
      <w:r>
        <w:rPr>
          <w:b/>
          <w:sz w:val="24"/>
        </w:rPr>
        <w:t>7</w:t>
      </w:r>
    </w:p>
    <w:p w:rsidRDefault="009E15CA" w:rsidP="009236E7" w:rsidR="009E15CA" w:rsidRPr="00A83C97">
      <w:pPr>
        <w:rPr>
          <w:sz w:val="24"/>
        </w:rPr>
      </w:pPr>
    </w:p>
    <w:p w:rsidRDefault="009E15CA" w:rsidP="009E15CA" w:rsidR="00372755" w:rsidRPr="00A83C97">
      <w:pPr>
        <w:jc w:val="center"/>
        <w:rPr>
          <w:sz w:val="24"/>
        </w:rPr>
      </w:pPr>
      <w:r w:rsidRPr="00A83C97">
        <w:rPr>
          <w:sz w:val="24"/>
        </w:rPr>
        <w:t>R E P U B L I K A     H R V A T S K A</w:t>
      </w:r>
    </w:p>
    <w:p w:rsidRDefault="009236E7" w:rsidP="00D447C9" w:rsidR="009236E7" w:rsidRPr="00A83C97">
      <w:pPr>
        <w:jc w:val="center"/>
        <w:rPr>
          <w:sz w:val="24"/>
        </w:rPr>
      </w:pPr>
      <w:r w:rsidRPr="00A83C97">
        <w:rPr>
          <w:sz w:val="24"/>
        </w:rPr>
        <w:t>R J E Š E N J E</w:t>
      </w:r>
    </w:p>
    <w:p w:rsidRDefault="00B128EB" w:rsidP="009236E7" w:rsidR="00B128EB">
      <w:pPr>
        <w:rPr>
          <w:sz w:val="24"/>
        </w:rPr>
      </w:pPr>
    </w:p>
    <w:p w:rsidRDefault="009236E7" w:rsidP="006665DE" w:rsidR="004C031F">
      <w:pPr>
        <w:jc w:val="both"/>
        <w:rPr>
          <w:sz w:val="24"/>
        </w:rPr>
      </w:pPr>
      <w:r>
        <w:rPr>
          <w:sz w:val="24"/>
        </w:rPr>
        <w:tab/>
        <w:t xml:space="preserve">TRGOVAČKI SUD U OSIJEKU STALNA SLUŽBA </w:t>
      </w:r>
      <w:r w:rsidR="00402935">
        <w:rPr>
          <w:sz w:val="24"/>
        </w:rPr>
        <w:t>U SLAVONSKOM BRODU</w:t>
      </w:r>
      <w:r>
        <w:rPr>
          <w:sz w:val="24"/>
        </w:rPr>
        <w:t xml:space="preserve">, po </w:t>
      </w:r>
      <w:r w:rsidR="008F4CB9">
        <w:rPr>
          <w:sz w:val="24"/>
        </w:rPr>
        <w:t>stečajnoj sutkinji</w:t>
      </w:r>
      <w:r>
        <w:rPr>
          <w:sz w:val="24"/>
        </w:rPr>
        <w:t xml:space="preserve"> Vesni Vukelić, povodom prijedloga </w:t>
      </w:r>
      <w:r w:rsidR="00920787">
        <w:rPr>
          <w:sz w:val="24"/>
        </w:rPr>
        <w:t xml:space="preserve">dužnika </w:t>
      </w:r>
      <w:r w:rsidR="009D5800">
        <w:rPr>
          <w:sz w:val="24"/>
        </w:rPr>
        <w:t xml:space="preserve">NIKICE SEVER, </w:t>
      </w:r>
      <w:proofErr w:type="spellStart"/>
      <w:r w:rsidR="009D5800">
        <w:rPr>
          <w:sz w:val="24"/>
        </w:rPr>
        <w:t>vl</w:t>
      </w:r>
      <w:proofErr w:type="spellEnd"/>
      <w:r w:rsidR="009D5800">
        <w:rPr>
          <w:sz w:val="24"/>
        </w:rPr>
        <w:t>. Pekara Sever, Vrpolje, Bana Jelačića 10, OIB 10806646320</w:t>
      </w:r>
      <w:r w:rsidR="009137DF">
        <w:rPr>
          <w:sz w:val="24"/>
        </w:rPr>
        <w:t xml:space="preserve">, </w:t>
      </w:r>
      <w:r>
        <w:rPr>
          <w:sz w:val="24"/>
        </w:rPr>
        <w:t xml:space="preserve">dana  </w:t>
      </w:r>
      <w:r w:rsidR="004D5086">
        <w:rPr>
          <w:sz w:val="24"/>
        </w:rPr>
        <w:t>23.</w:t>
      </w:r>
      <w:r w:rsidR="009D5800">
        <w:rPr>
          <w:sz w:val="24"/>
        </w:rPr>
        <w:t>travnja 2018.g.</w:t>
      </w:r>
    </w:p>
    <w:p w:rsidRDefault="00B128EB" w:rsidP="006665DE" w:rsidR="00B128EB">
      <w:pPr>
        <w:jc w:val="both"/>
        <w:rPr>
          <w:sz w:val="24"/>
        </w:rPr>
      </w:pPr>
    </w:p>
    <w:p w:rsidRDefault="009236E7" w:rsidP="009236E7" w:rsidR="009236E7" w:rsidRPr="00A83C97">
      <w:pPr>
        <w:jc w:val="center"/>
        <w:rPr>
          <w:sz w:val="24"/>
        </w:rPr>
      </w:pPr>
      <w:r w:rsidRPr="00A83C97">
        <w:rPr>
          <w:sz w:val="24"/>
        </w:rPr>
        <w:t>r i j e š i o    j e</w:t>
      </w:r>
    </w:p>
    <w:p w:rsidRDefault="004C031F" w:rsidP="009236E7" w:rsidR="004C031F">
      <w:pPr>
        <w:jc w:val="center"/>
        <w:rPr>
          <w:sz w:val="24"/>
        </w:rPr>
      </w:pPr>
    </w:p>
    <w:p w:rsidRDefault="009236E7" w:rsidP="009236E7" w:rsidR="009137DF" w:rsidRPr="0018270E">
      <w:pPr>
        <w:jc w:val="both"/>
        <w:rPr>
          <w:b/>
          <w:sz w:val="24"/>
        </w:rPr>
      </w:pPr>
      <w:r>
        <w:rPr>
          <w:sz w:val="24"/>
        </w:rPr>
        <w:tab/>
      </w:r>
      <w:r w:rsidRPr="0018270E">
        <w:rPr>
          <w:b/>
          <w:sz w:val="24"/>
        </w:rPr>
        <w:t>I</w:t>
      </w:r>
      <w:r w:rsidRPr="00296903">
        <w:rPr>
          <w:sz w:val="24"/>
        </w:rPr>
        <w:t xml:space="preserve"> –</w:t>
      </w:r>
      <w:r>
        <w:rPr>
          <w:sz w:val="24"/>
        </w:rPr>
        <w:t xml:space="preserve"> Otvara se </w:t>
      </w:r>
      <w:r w:rsidR="00920787" w:rsidRPr="0018270E">
        <w:rPr>
          <w:b/>
          <w:sz w:val="24"/>
        </w:rPr>
        <w:t>pred</w:t>
      </w:r>
      <w:r w:rsidRPr="0018270E">
        <w:rPr>
          <w:b/>
          <w:sz w:val="24"/>
        </w:rPr>
        <w:t>stečajni postupak</w:t>
      </w:r>
      <w:r>
        <w:rPr>
          <w:sz w:val="24"/>
        </w:rPr>
        <w:t xml:space="preserve"> nad dužnikom</w:t>
      </w:r>
      <w:r w:rsidR="002258A8">
        <w:rPr>
          <w:sz w:val="24"/>
        </w:rPr>
        <w:t xml:space="preserve"> </w:t>
      </w:r>
      <w:r w:rsidR="009D5800" w:rsidRPr="0018270E">
        <w:rPr>
          <w:b/>
          <w:sz w:val="24"/>
        </w:rPr>
        <w:t xml:space="preserve">NIKICA SEVER, </w:t>
      </w:r>
      <w:proofErr w:type="spellStart"/>
      <w:r w:rsidR="009D5800" w:rsidRPr="0018270E">
        <w:rPr>
          <w:b/>
          <w:sz w:val="24"/>
        </w:rPr>
        <w:t>vl</w:t>
      </w:r>
      <w:proofErr w:type="spellEnd"/>
      <w:r w:rsidR="009D5800" w:rsidRPr="0018270E">
        <w:rPr>
          <w:b/>
          <w:sz w:val="24"/>
        </w:rPr>
        <w:t>. Pekara Sever, Vrpolje, Bana Jelačića 10, OIB 10806646320.</w:t>
      </w:r>
    </w:p>
    <w:p w:rsidRDefault="009D5800" w:rsidP="009236E7" w:rsidR="009D5800">
      <w:pPr>
        <w:jc w:val="both"/>
        <w:rPr>
          <w:sz w:val="24"/>
        </w:rPr>
      </w:pPr>
    </w:p>
    <w:p w:rsidRDefault="009236E7" w:rsidP="009236E7" w:rsidR="009236E7" w:rsidRPr="00E56AFD">
      <w:pPr>
        <w:jc w:val="both"/>
        <w:rPr>
          <w:b/>
          <w:sz w:val="24"/>
        </w:rPr>
      </w:pPr>
      <w:r>
        <w:rPr>
          <w:sz w:val="24"/>
        </w:rPr>
        <w:tab/>
      </w:r>
      <w:r w:rsidRPr="0018270E">
        <w:rPr>
          <w:b/>
          <w:sz w:val="24"/>
        </w:rPr>
        <w:t>II</w:t>
      </w:r>
      <w:r w:rsidRPr="00296903">
        <w:rPr>
          <w:sz w:val="24"/>
        </w:rPr>
        <w:t xml:space="preserve"> </w:t>
      </w:r>
      <w:r w:rsidR="00D95D67" w:rsidRPr="00296903">
        <w:rPr>
          <w:sz w:val="24"/>
        </w:rPr>
        <w:t>–</w:t>
      </w:r>
      <w:r>
        <w:rPr>
          <w:sz w:val="24"/>
        </w:rPr>
        <w:t xml:space="preserve"> </w:t>
      </w:r>
      <w:r w:rsidR="00E56AFD">
        <w:rPr>
          <w:sz w:val="24"/>
        </w:rPr>
        <w:t>Povjerenic</w:t>
      </w:r>
      <w:r w:rsidR="00D95D67">
        <w:rPr>
          <w:sz w:val="24"/>
        </w:rPr>
        <w:t>om imenuje</w:t>
      </w:r>
      <w:r w:rsidR="00AA52FA">
        <w:rPr>
          <w:sz w:val="24"/>
        </w:rPr>
        <w:t xml:space="preserve"> </w:t>
      </w:r>
      <w:r w:rsidR="00F4386A">
        <w:rPr>
          <w:sz w:val="24"/>
        </w:rPr>
        <w:t xml:space="preserve">se </w:t>
      </w:r>
      <w:r w:rsidR="0018270E" w:rsidRPr="00E56AFD">
        <w:rPr>
          <w:b/>
          <w:sz w:val="24"/>
        </w:rPr>
        <w:t xml:space="preserve">SANELA KUČAR, </w:t>
      </w:r>
      <w:proofErr w:type="spellStart"/>
      <w:r w:rsidR="0018270E" w:rsidRPr="00E56AFD">
        <w:rPr>
          <w:b/>
          <w:sz w:val="24"/>
        </w:rPr>
        <w:t>dipl.pravnica</w:t>
      </w:r>
      <w:proofErr w:type="spellEnd"/>
      <w:r w:rsidR="0018270E" w:rsidRPr="00E56AFD">
        <w:rPr>
          <w:b/>
          <w:sz w:val="24"/>
        </w:rPr>
        <w:t xml:space="preserve"> iz Osijeka, J. J. Strossmayera 37, OIB 97473612486.</w:t>
      </w:r>
    </w:p>
    <w:p w:rsidRDefault="009D5800" w:rsidP="009236E7" w:rsidR="009D5800">
      <w:pPr>
        <w:jc w:val="both"/>
        <w:rPr>
          <w:sz w:val="24"/>
        </w:rPr>
      </w:pPr>
    </w:p>
    <w:p w:rsidRDefault="009236E7" w:rsidP="000414B8" w:rsidR="00296903">
      <w:pPr>
        <w:jc w:val="both"/>
        <w:rPr>
          <w:sz w:val="24"/>
        </w:rPr>
      </w:pPr>
      <w:r>
        <w:rPr>
          <w:sz w:val="24"/>
        </w:rPr>
        <w:tab/>
      </w:r>
      <w:r w:rsidRPr="0018270E">
        <w:rPr>
          <w:b/>
          <w:sz w:val="24"/>
        </w:rPr>
        <w:t>III</w:t>
      </w:r>
      <w:r w:rsidRPr="00296903">
        <w:rPr>
          <w:sz w:val="24"/>
        </w:rPr>
        <w:t xml:space="preserve"> </w:t>
      </w:r>
      <w:r w:rsidR="00D95D67" w:rsidRPr="00296903">
        <w:rPr>
          <w:sz w:val="24"/>
        </w:rPr>
        <w:t>–</w:t>
      </w:r>
      <w:r>
        <w:rPr>
          <w:sz w:val="24"/>
        </w:rPr>
        <w:t xml:space="preserve"> </w:t>
      </w:r>
      <w:r w:rsidR="00D95D67">
        <w:rPr>
          <w:sz w:val="24"/>
        </w:rPr>
        <w:t xml:space="preserve">Pozivaju se vjerovnici da nadležnoj jedinici Financijske agencije Regionalni centar Osijek, u roku od </w:t>
      </w:r>
      <w:r w:rsidR="009D5800">
        <w:rPr>
          <w:sz w:val="24"/>
        </w:rPr>
        <w:t>21</w:t>
      </w:r>
      <w:r w:rsidR="00D95D67">
        <w:rPr>
          <w:sz w:val="24"/>
        </w:rPr>
        <w:t xml:space="preserve"> dana od dana </w:t>
      </w:r>
      <w:r w:rsidR="009D5800">
        <w:rPr>
          <w:sz w:val="24"/>
        </w:rPr>
        <w:t>dostave</w:t>
      </w:r>
      <w:r w:rsidR="00D95D67">
        <w:rPr>
          <w:sz w:val="24"/>
        </w:rPr>
        <w:t xml:space="preserve"> ovog rješenja, prijave svoje tražbine </w:t>
      </w:r>
      <w:r w:rsidR="00296903">
        <w:rPr>
          <w:sz w:val="24"/>
        </w:rPr>
        <w:t xml:space="preserve">na propisanim obrascima </w:t>
      </w:r>
      <w:r w:rsidR="00D95D67">
        <w:rPr>
          <w:sz w:val="24"/>
        </w:rPr>
        <w:t xml:space="preserve">i u roku od </w:t>
      </w:r>
      <w:r w:rsidR="009D5800">
        <w:rPr>
          <w:sz w:val="24"/>
        </w:rPr>
        <w:t>15</w:t>
      </w:r>
      <w:r w:rsidR="00D95D67">
        <w:rPr>
          <w:sz w:val="24"/>
        </w:rPr>
        <w:t xml:space="preserve"> dana od dana </w:t>
      </w:r>
      <w:r w:rsidR="009D5800">
        <w:rPr>
          <w:sz w:val="24"/>
        </w:rPr>
        <w:t>dostave očitovanja</w:t>
      </w:r>
      <w:r w:rsidR="00D95D67">
        <w:rPr>
          <w:sz w:val="24"/>
        </w:rPr>
        <w:t xml:space="preserve"> o prijavljenim tražbin</w:t>
      </w:r>
      <w:r w:rsidR="00BF493B">
        <w:rPr>
          <w:sz w:val="24"/>
        </w:rPr>
        <w:t xml:space="preserve">ama dužnika i povjerenika, </w:t>
      </w:r>
      <w:r w:rsidR="00D95D67">
        <w:rPr>
          <w:sz w:val="24"/>
        </w:rPr>
        <w:t>ospore prijavljene tražbine koje smatraju nepostojećim, uz obveznu naznaku iznosa za koji se tražbina osporava i razloga osporavanja</w:t>
      </w:r>
      <w:r w:rsidR="00296903">
        <w:rPr>
          <w:sz w:val="24"/>
        </w:rPr>
        <w:t>.</w:t>
      </w:r>
    </w:p>
    <w:p w:rsidRDefault="000414B8" w:rsidP="0044083F" w:rsidR="0044083F">
      <w:pPr>
        <w:jc w:val="both"/>
        <w:rPr>
          <w:sz w:val="24"/>
          <w:szCs w:val="24"/>
        </w:rPr>
      </w:pPr>
      <w:r>
        <w:rPr>
          <w:sz w:val="24"/>
        </w:rPr>
        <w:t xml:space="preserve">  </w:t>
      </w:r>
    </w:p>
    <w:p w:rsidRDefault="0044083F" w:rsidP="009236E7" w:rsidR="00296903">
      <w:pPr>
        <w:jc w:val="both"/>
        <w:rPr>
          <w:sz w:val="24"/>
          <w:szCs w:val="24"/>
        </w:rPr>
      </w:pPr>
      <w:r>
        <w:rPr>
          <w:sz w:val="24"/>
          <w:szCs w:val="24"/>
        </w:rPr>
        <w:tab/>
      </w:r>
      <w:r w:rsidRPr="0018270E">
        <w:rPr>
          <w:b/>
          <w:sz w:val="24"/>
          <w:szCs w:val="24"/>
        </w:rPr>
        <w:t>IV</w:t>
      </w:r>
      <w:r w:rsidRPr="00296903">
        <w:rPr>
          <w:sz w:val="24"/>
          <w:szCs w:val="24"/>
        </w:rPr>
        <w:t xml:space="preserve"> –</w:t>
      </w:r>
      <w:r>
        <w:rPr>
          <w:sz w:val="24"/>
          <w:szCs w:val="24"/>
        </w:rPr>
        <w:t xml:space="preserve"> </w:t>
      </w:r>
      <w:r w:rsidR="00296903">
        <w:rPr>
          <w:sz w:val="24"/>
          <w:szCs w:val="24"/>
        </w:rPr>
        <w:t>Radnici i prijašnji dužnikovi radnici, te Ministarstvo financija – Porezna uprava ne podn</w:t>
      </w:r>
      <w:r w:rsidR="00C20FE4">
        <w:rPr>
          <w:sz w:val="24"/>
          <w:szCs w:val="24"/>
        </w:rPr>
        <w:t>o</w:t>
      </w:r>
      <w:r w:rsidR="00296903">
        <w:rPr>
          <w:sz w:val="24"/>
          <w:szCs w:val="24"/>
        </w:rPr>
        <w:t>se prijavu tražbine iz radnog odnosa, otpremnine do iznosa propisanoga zakonom, odnosno kolektivnim ugovorom i tražbine po osnovi naknade štete pretrpljene zbog ozljede na radu ili profesionalne bolesti.</w:t>
      </w:r>
    </w:p>
    <w:p w:rsidRDefault="00F4386A" w:rsidP="009236E7" w:rsidR="00296903">
      <w:pPr>
        <w:jc w:val="both"/>
        <w:rPr>
          <w:sz w:val="24"/>
          <w:szCs w:val="24"/>
        </w:rPr>
      </w:pPr>
      <w:r>
        <w:rPr>
          <w:sz w:val="24"/>
          <w:szCs w:val="24"/>
        </w:rPr>
        <w:tab/>
      </w:r>
      <w:r w:rsidR="00296903">
        <w:rPr>
          <w:sz w:val="24"/>
          <w:szCs w:val="24"/>
        </w:rPr>
        <w:t xml:space="preserve">Ako ove tražbine podnositelj prijedloga nije naveo u prijedlogu za otvaranje </w:t>
      </w:r>
      <w:r w:rsidR="00127ED4">
        <w:rPr>
          <w:sz w:val="24"/>
          <w:szCs w:val="24"/>
        </w:rPr>
        <w:t>pred</w:t>
      </w:r>
      <w:r w:rsidR="00296903">
        <w:rPr>
          <w:sz w:val="24"/>
          <w:szCs w:val="24"/>
        </w:rPr>
        <w:t>stečajnog</w:t>
      </w:r>
      <w:r w:rsidR="00127ED4">
        <w:rPr>
          <w:sz w:val="24"/>
          <w:szCs w:val="24"/>
        </w:rPr>
        <w:t>a</w:t>
      </w:r>
      <w:r w:rsidR="00296903">
        <w:rPr>
          <w:sz w:val="24"/>
          <w:szCs w:val="24"/>
        </w:rPr>
        <w:t xml:space="preserve"> postupka ili je pogrešno naveo, radnici te prijašnji dužnikovi radnici i Ministarstvo financija – Porezna uprava imaju pravo sudu podnijeti prigovor</w:t>
      </w:r>
      <w:r w:rsidR="005C718C">
        <w:rPr>
          <w:sz w:val="24"/>
          <w:szCs w:val="24"/>
        </w:rPr>
        <w:t xml:space="preserve"> sve do završetka rasprave na ročištu za glasovanje o planu restrukturiranja</w:t>
      </w:r>
      <w:r w:rsidR="00296903">
        <w:rPr>
          <w:sz w:val="24"/>
          <w:szCs w:val="24"/>
        </w:rPr>
        <w:t>.</w:t>
      </w:r>
    </w:p>
    <w:p w:rsidRDefault="00296903" w:rsidP="009236E7" w:rsidR="00296903">
      <w:pPr>
        <w:jc w:val="both"/>
        <w:rPr>
          <w:sz w:val="24"/>
          <w:szCs w:val="24"/>
        </w:rPr>
      </w:pPr>
    </w:p>
    <w:p w:rsidRDefault="005C257F" w:rsidP="009236E7" w:rsidR="005C257F">
      <w:pPr>
        <w:jc w:val="both"/>
        <w:rPr>
          <w:sz w:val="24"/>
          <w:szCs w:val="24"/>
        </w:rPr>
      </w:pPr>
    </w:p>
    <w:p w:rsidRDefault="005C257F" w:rsidP="009236E7" w:rsidR="005C257F">
      <w:pPr>
        <w:jc w:val="both"/>
        <w:rPr>
          <w:sz w:val="24"/>
          <w:szCs w:val="24"/>
        </w:rPr>
      </w:pPr>
    </w:p>
    <w:p w:rsidRDefault="005C257F" w:rsidP="009236E7" w:rsidR="005C257F">
      <w:pPr>
        <w:jc w:val="both"/>
        <w:rPr>
          <w:sz w:val="24"/>
          <w:szCs w:val="24"/>
        </w:rPr>
      </w:pPr>
    </w:p>
    <w:p w:rsidRDefault="005C257F" w:rsidP="005C257F" w:rsidR="005C257F">
      <w:pPr>
        <w:jc w:val="right"/>
        <w:rPr>
          <w:sz w:val="24"/>
          <w:szCs w:val="24"/>
        </w:rPr>
      </w:pPr>
      <w:r w:rsidRPr="009D5800">
        <w:rPr>
          <w:b/>
          <w:sz w:val="24"/>
        </w:rPr>
        <w:t>Broj: 1/St-268/2018-</w:t>
      </w:r>
      <w:r>
        <w:rPr>
          <w:b/>
          <w:sz w:val="24"/>
        </w:rPr>
        <w:t>7</w:t>
      </w:r>
    </w:p>
    <w:p w:rsidRDefault="005C257F" w:rsidP="009236E7" w:rsidR="005C257F">
      <w:pPr>
        <w:jc w:val="both"/>
        <w:rPr>
          <w:sz w:val="24"/>
          <w:szCs w:val="24"/>
        </w:rPr>
      </w:pPr>
    </w:p>
    <w:p w:rsidRDefault="005C257F" w:rsidP="009236E7" w:rsidR="005C257F">
      <w:pPr>
        <w:jc w:val="both"/>
        <w:rPr>
          <w:sz w:val="24"/>
          <w:szCs w:val="24"/>
        </w:rPr>
      </w:pPr>
    </w:p>
    <w:p w:rsidRDefault="00296903" w:rsidP="009236E7" w:rsidR="00296903">
      <w:pPr>
        <w:jc w:val="both"/>
        <w:rPr>
          <w:sz w:val="24"/>
          <w:szCs w:val="24"/>
        </w:rPr>
      </w:pPr>
      <w:r>
        <w:rPr>
          <w:sz w:val="24"/>
          <w:szCs w:val="24"/>
        </w:rPr>
        <w:tab/>
      </w:r>
      <w:r w:rsidRPr="0018270E">
        <w:rPr>
          <w:b/>
          <w:sz w:val="24"/>
          <w:szCs w:val="24"/>
        </w:rPr>
        <w:t>V</w:t>
      </w:r>
      <w:r w:rsidRPr="00296903">
        <w:rPr>
          <w:sz w:val="24"/>
          <w:szCs w:val="24"/>
        </w:rPr>
        <w:t xml:space="preserve"> –</w:t>
      </w:r>
      <w:r>
        <w:rPr>
          <w:sz w:val="24"/>
          <w:szCs w:val="24"/>
        </w:rPr>
        <w:t xml:space="preserve"> Pozivaju se dužnik i povjerenik da Financijskoj agenciji Regionalni centar Osijek u roku od </w:t>
      </w:r>
      <w:r w:rsidR="001660A7">
        <w:rPr>
          <w:sz w:val="24"/>
          <w:szCs w:val="24"/>
        </w:rPr>
        <w:t>30</w:t>
      </w:r>
      <w:r>
        <w:rPr>
          <w:sz w:val="24"/>
          <w:szCs w:val="24"/>
        </w:rPr>
        <w:t xml:space="preserve"> dana od dana </w:t>
      </w:r>
      <w:r w:rsidR="001660A7">
        <w:rPr>
          <w:sz w:val="24"/>
          <w:szCs w:val="24"/>
        </w:rPr>
        <w:t>dostave</w:t>
      </w:r>
      <w:r>
        <w:rPr>
          <w:sz w:val="24"/>
          <w:szCs w:val="24"/>
        </w:rPr>
        <w:t xml:space="preserve"> tablice prijavljenih tražbina, dostave pisano očitovanje o svakoj prijavljenoj tražbini priznaju li ili je osporavaju, uz obveznu naznaku iznosa za koji se tražbina osporava i razlog osporavanja.</w:t>
      </w:r>
    </w:p>
    <w:p w:rsidRDefault="00BF493B" w:rsidP="009236E7" w:rsidR="00BF493B">
      <w:pPr>
        <w:jc w:val="both"/>
        <w:rPr>
          <w:sz w:val="24"/>
          <w:szCs w:val="24"/>
        </w:rPr>
      </w:pPr>
    </w:p>
    <w:p w:rsidRDefault="00296903" w:rsidP="009236E7" w:rsidR="00296903">
      <w:pPr>
        <w:jc w:val="both"/>
        <w:rPr>
          <w:sz w:val="24"/>
          <w:szCs w:val="24"/>
        </w:rPr>
      </w:pPr>
      <w:r>
        <w:rPr>
          <w:sz w:val="24"/>
          <w:szCs w:val="24"/>
        </w:rPr>
        <w:tab/>
      </w:r>
      <w:r w:rsidRPr="0018270E">
        <w:rPr>
          <w:b/>
          <w:sz w:val="24"/>
          <w:szCs w:val="24"/>
        </w:rPr>
        <w:t>VI</w:t>
      </w:r>
      <w:r>
        <w:rPr>
          <w:sz w:val="24"/>
          <w:szCs w:val="24"/>
        </w:rPr>
        <w:t xml:space="preserve"> – Poziva se dužnik da vj</w:t>
      </w:r>
      <w:r w:rsidR="00C20FE4">
        <w:rPr>
          <w:sz w:val="24"/>
          <w:szCs w:val="24"/>
        </w:rPr>
        <w:t>erovnicima i povjereniku omogući</w:t>
      </w:r>
      <w:r>
        <w:rPr>
          <w:sz w:val="24"/>
          <w:szCs w:val="24"/>
        </w:rPr>
        <w:t xml:space="preserve"> uvid u isprave iz kojih proizlaze tražbine navedene u popisu imovine i obveza.</w:t>
      </w:r>
    </w:p>
    <w:p w:rsidRDefault="00296903" w:rsidP="009236E7" w:rsidR="00296903">
      <w:pPr>
        <w:jc w:val="both"/>
        <w:rPr>
          <w:sz w:val="24"/>
          <w:szCs w:val="24"/>
        </w:rPr>
      </w:pPr>
    </w:p>
    <w:p w:rsidRDefault="00296903" w:rsidP="009236E7" w:rsidR="00296903">
      <w:pPr>
        <w:jc w:val="both"/>
        <w:rPr>
          <w:sz w:val="24"/>
          <w:szCs w:val="24"/>
        </w:rPr>
      </w:pPr>
      <w:r>
        <w:rPr>
          <w:sz w:val="24"/>
          <w:szCs w:val="24"/>
        </w:rPr>
        <w:tab/>
      </w:r>
      <w:r w:rsidRPr="0018270E">
        <w:rPr>
          <w:b/>
          <w:sz w:val="24"/>
          <w:szCs w:val="24"/>
        </w:rPr>
        <w:t>VII</w:t>
      </w:r>
      <w:r>
        <w:rPr>
          <w:sz w:val="24"/>
          <w:szCs w:val="24"/>
        </w:rPr>
        <w:t xml:space="preserve"> – Pozivaju se dužnikovi dužnici da svoje dospjele obveze bez odgode ispunjavaju dužniku.</w:t>
      </w:r>
    </w:p>
    <w:p w:rsidRDefault="00296903" w:rsidP="009236E7" w:rsidR="00296903">
      <w:pPr>
        <w:jc w:val="both"/>
        <w:rPr>
          <w:sz w:val="24"/>
          <w:szCs w:val="24"/>
        </w:rPr>
      </w:pPr>
    </w:p>
    <w:p w:rsidRDefault="00296903" w:rsidP="009236E7" w:rsidR="00296903">
      <w:pPr>
        <w:jc w:val="both"/>
        <w:rPr>
          <w:sz w:val="24"/>
          <w:szCs w:val="24"/>
        </w:rPr>
      </w:pPr>
      <w:r>
        <w:rPr>
          <w:sz w:val="24"/>
          <w:szCs w:val="24"/>
        </w:rPr>
        <w:tab/>
      </w:r>
      <w:r w:rsidRPr="0018270E">
        <w:rPr>
          <w:b/>
          <w:sz w:val="24"/>
          <w:szCs w:val="24"/>
        </w:rPr>
        <w:t>VIII</w:t>
      </w:r>
      <w:r>
        <w:rPr>
          <w:sz w:val="24"/>
          <w:szCs w:val="24"/>
        </w:rPr>
        <w:t xml:space="preserve"> – Ro</w:t>
      </w:r>
      <w:r w:rsidR="009642ED">
        <w:rPr>
          <w:sz w:val="24"/>
          <w:szCs w:val="24"/>
        </w:rPr>
        <w:t>čište radi ispitivanja tražbina</w:t>
      </w:r>
      <w:r w:rsidR="00371486">
        <w:rPr>
          <w:sz w:val="24"/>
          <w:szCs w:val="24"/>
        </w:rPr>
        <w:t xml:space="preserve"> na koje se pozivaju dužnik, povjerenik i vjerovnici</w:t>
      </w:r>
      <w:r>
        <w:rPr>
          <w:sz w:val="24"/>
          <w:szCs w:val="24"/>
        </w:rPr>
        <w:t>, određuje se na dan</w:t>
      </w:r>
      <w:r w:rsidR="00784EE6">
        <w:rPr>
          <w:sz w:val="24"/>
          <w:szCs w:val="24"/>
        </w:rPr>
        <w:t xml:space="preserve"> </w:t>
      </w:r>
      <w:r w:rsidR="009642ED">
        <w:rPr>
          <w:b/>
          <w:sz w:val="24"/>
          <w:szCs w:val="24"/>
        </w:rPr>
        <w:t xml:space="preserve">10.kolovoza 2018.g. u </w:t>
      </w:r>
      <w:r w:rsidR="00555F83">
        <w:rPr>
          <w:b/>
          <w:sz w:val="24"/>
          <w:szCs w:val="24"/>
        </w:rPr>
        <w:t>09,00</w:t>
      </w:r>
      <w:r w:rsidR="009642ED">
        <w:rPr>
          <w:b/>
          <w:sz w:val="24"/>
          <w:szCs w:val="24"/>
        </w:rPr>
        <w:t xml:space="preserve"> sati</w:t>
      </w:r>
      <w:r w:rsidR="005E1D84">
        <w:rPr>
          <w:b/>
          <w:sz w:val="24"/>
          <w:szCs w:val="24"/>
        </w:rPr>
        <w:t>,</w:t>
      </w:r>
    </w:p>
    <w:p w:rsidRDefault="00784EE6" w:rsidP="009236E7" w:rsidR="00784EE6">
      <w:pPr>
        <w:jc w:val="both"/>
        <w:rPr>
          <w:sz w:val="24"/>
          <w:szCs w:val="24"/>
        </w:rPr>
      </w:pPr>
      <w:r>
        <w:rPr>
          <w:sz w:val="24"/>
          <w:szCs w:val="24"/>
        </w:rPr>
        <w:tab/>
        <w:t>u prostorijama Trgovačkog suda u Osijeku Stalna služba u Slavonskom Brodu, Trg pobjede 13, sudnica 89/III.</w:t>
      </w:r>
      <w:r w:rsidR="005E1D84">
        <w:rPr>
          <w:sz w:val="24"/>
          <w:szCs w:val="24"/>
        </w:rPr>
        <w:tab/>
      </w:r>
    </w:p>
    <w:p w:rsidRDefault="005E1D84" w:rsidP="009236E7" w:rsidR="005E1D84">
      <w:pPr>
        <w:jc w:val="both"/>
        <w:rPr>
          <w:sz w:val="24"/>
          <w:szCs w:val="24"/>
        </w:rPr>
      </w:pPr>
    </w:p>
    <w:p w:rsidRDefault="00784EE6" w:rsidP="009236E7" w:rsidR="00784EE6">
      <w:pPr>
        <w:jc w:val="both"/>
        <w:rPr>
          <w:sz w:val="24"/>
          <w:szCs w:val="24"/>
        </w:rPr>
      </w:pPr>
      <w:r>
        <w:rPr>
          <w:sz w:val="24"/>
          <w:szCs w:val="24"/>
        </w:rPr>
        <w:tab/>
      </w:r>
      <w:r w:rsidRPr="0018270E">
        <w:rPr>
          <w:b/>
          <w:sz w:val="24"/>
          <w:szCs w:val="24"/>
        </w:rPr>
        <w:t>IX</w:t>
      </w:r>
      <w:r>
        <w:rPr>
          <w:sz w:val="24"/>
          <w:szCs w:val="24"/>
        </w:rPr>
        <w:t xml:space="preserve"> – Ovo rješenje objavit će se na mrežnoj st</w:t>
      </w:r>
      <w:r w:rsidR="0025338C">
        <w:rPr>
          <w:sz w:val="24"/>
          <w:szCs w:val="24"/>
        </w:rPr>
        <w:t>r</w:t>
      </w:r>
      <w:r>
        <w:rPr>
          <w:sz w:val="24"/>
          <w:szCs w:val="24"/>
        </w:rPr>
        <w:t>anici e-Oglasna ploča suda</w:t>
      </w:r>
      <w:r w:rsidR="005E1D84">
        <w:rPr>
          <w:sz w:val="24"/>
          <w:szCs w:val="24"/>
        </w:rPr>
        <w:t>,</w:t>
      </w:r>
      <w:r>
        <w:rPr>
          <w:sz w:val="24"/>
          <w:szCs w:val="24"/>
        </w:rPr>
        <w:t xml:space="preserve"> kao i </w:t>
      </w:r>
      <w:r w:rsidR="00E36D4F">
        <w:rPr>
          <w:sz w:val="24"/>
          <w:szCs w:val="24"/>
        </w:rPr>
        <w:t xml:space="preserve">prijedlog </w:t>
      </w:r>
      <w:r>
        <w:rPr>
          <w:sz w:val="24"/>
          <w:szCs w:val="24"/>
        </w:rPr>
        <w:t>plan</w:t>
      </w:r>
      <w:r w:rsidR="00E36D4F">
        <w:rPr>
          <w:sz w:val="24"/>
          <w:szCs w:val="24"/>
        </w:rPr>
        <w:t>a</w:t>
      </w:r>
      <w:r>
        <w:rPr>
          <w:sz w:val="24"/>
          <w:szCs w:val="24"/>
        </w:rPr>
        <w:t xml:space="preserve"> restrukturiranja.</w:t>
      </w:r>
    </w:p>
    <w:p w:rsidRDefault="00784EE6" w:rsidP="009236E7" w:rsidR="00784EE6">
      <w:pPr>
        <w:jc w:val="both"/>
        <w:rPr>
          <w:sz w:val="24"/>
          <w:szCs w:val="24"/>
        </w:rPr>
      </w:pPr>
    </w:p>
    <w:p w:rsidRDefault="00784EE6" w:rsidP="00296903" w:rsidR="00370080">
      <w:pPr>
        <w:jc w:val="both"/>
        <w:rPr>
          <w:sz w:val="24"/>
        </w:rPr>
      </w:pPr>
      <w:r>
        <w:rPr>
          <w:sz w:val="24"/>
          <w:szCs w:val="24"/>
        </w:rPr>
        <w:tab/>
      </w:r>
      <w:r w:rsidRPr="0018270E">
        <w:rPr>
          <w:b/>
          <w:sz w:val="24"/>
          <w:szCs w:val="24"/>
        </w:rPr>
        <w:t>X</w:t>
      </w:r>
      <w:r>
        <w:rPr>
          <w:sz w:val="24"/>
          <w:szCs w:val="24"/>
        </w:rPr>
        <w:t xml:space="preserve"> -  Rješenje o otvaranju predstečajnog</w:t>
      </w:r>
      <w:r w:rsidR="00A25413">
        <w:rPr>
          <w:sz w:val="24"/>
          <w:szCs w:val="24"/>
        </w:rPr>
        <w:t>a</w:t>
      </w:r>
      <w:r>
        <w:rPr>
          <w:sz w:val="24"/>
          <w:szCs w:val="24"/>
        </w:rPr>
        <w:t xml:space="preserve"> postupka upisat će se u sudski registar, a primjerak rješenja </w:t>
      </w:r>
      <w:r w:rsidR="008F4CB9">
        <w:rPr>
          <w:sz w:val="24"/>
          <w:szCs w:val="24"/>
        </w:rPr>
        <w:t>dostavlja se</w:t>
      </w:r>
      <w:r>
        <w:rPr>
          <w:sz w:val="24"/>
          <w:szCs w:val="24"/>
        </w:rPr>
        <w:t xml:space="preserve"> Financijskoj agenciji.</w:t>
      </w:r>
      <w:r w:rsidR="009236E7">
        <w:rPr>
          <w:sz w:val="24"/>
        </w:rPr>
        <w:tab/>
      </w:r>
    </w:p>
    <w:p w:rsidRDefault="009236E7" w:rsidP="009236E7" w:rsidR="009236E7">
      <w:pPr>
        <w:jc w:val="both"/>
        <w:rPr>
          <w:sz w:val="24"/>
        </w:rPr>
      </w:pPr>
      <w:r>
        <w:rPr>
          <w:sz w:val="24"/>
        </w:rPr>
        <w:tab/>
      </w:r>
    </w:p>
    <w:p w:rsidRDefault="009236E7" w:rsidP="00784EE6" w:rsidR="004C031F">
      <w:pPr>
        <w:jc w:val="both"/>
        <w:rPr>
          <w:sz w:val="24"/>
        </w:rPr>
      </w:pPr>
      <w:r>
        <w:rPr>
          <w:sz w:val="24"/>
        </w:rPr>
        <w:tab/>
      </w:r>
    </w:p>
    <w:p w:rsidRDefault="009236E7" w:rsidP="004E22D7" w:rsidR="009236E7" w:rsidRPr="00370080">
      <w:pPr>
        <w:rPr>
          <w:sz w:val="24"/>
        </w:rPr>
      </w:pPr>
      <w:r>
        <w:rPr>
          <w:b/>
          <w:sz w:val="24"/>
        </w:rPr>
        <w:t xml:space="preserve">                                                           </w:t>
      </w:r>
      <w:r w:rsidRPr="00370080">
        <w:rPr>
          <w:sz w:val="24"/>
        </w:rPr>
        <w:t>Obrazloženje</w:t>
      </w:r>
      <w:r w:rsidRPr="00370080">
        <w:rPr>
          <w:sz w:val="24"/>
        </w:rPr>
        <w:tab/>
      </w:r>
      <w:r w:rsidRPr="00370080">
        <w:rPr>
          <w:sz w:val="24"/>
        </w:rPr>
        <w:tab/>
      </w:r>
    </w:p>
    <w:p w:rsidRDefault="004C031F" w:rsidP="009236E7" w:rsidR="004C031F">
      <w:pPr>
        <w:jc w:val="both"/>
        <w:rPr>
          <w:sz w:val="24"/>
        </w:rPr>
      </w:pPr>
    </w:p>
    <w:p w:rsidRDefault="009236E7" w:rsidP="009236E7" w:rsidR="00784EE6">
      <w:pPr>
        <w:jc w:val="both"/>
        <w:rPr>
          <w:sz w:val="24"/>
        </w:rPr>
      </w:pPr>
      <w:r>
        <w:rPr>
          <w:sz w:val="24"/>
        </w:rPr>
        <w:tab/>
      </w:r>
      <w:r w:rsidR="009C31E3">
        <w:rPr>
          <w:sz w:val="24"/>
        </w:rPr>
        <w:t xml:space="preserve">Podneskom zaprimljenim kod ovog suda 03.travnja 2018.g. </w:t>
      </w:r>
      <w:r w:rsidR="00784EE6">
        <w:rPr>
          <w:sz w:val="24"/>
        </w:rPr>
        <w:t xml:space="preserve">dužnik </w:t>
      </w:r>
      <w:r w:rsidR="009E6BDC">
        <w:rPr>
          <w:sz w:val="24"/>
        </w:rPr>
        <w:t xml:space="preserve">NIKICA SEVER, </w:t>
      </w:r>
      <w:proofErr w:type="spellStart"/>
      <w:r w:rsidR="009E6BDC">
        <w:rPr>
          <w:sz w:val="24"/>
        </w:rPr>
        <w:t>vl</w:t>
      </w:r>
      <w:proofErr w:type="spellEnd"/>
      <w:r w:rsidR="009E6BDC">
        <w:rPr>
          <w:sz w:val="24"/>
        </w:rPr>
        <w:t>. Pekara S</w:t>
      </w:r>
      <w:r w:rsidR="009C31E3">
        <w:rPr>
          <w:sz w:val="24"/>
        </w:rPr>
        <w:t xml:space="preserve">ever, Vrpolje, Bana Jelačića 10 podnio je prijedlog za otvaranje </w:t>
      </w:r>
      <w:proofErr w:type="spellStart"/>
      <w:r w:rsidR="009C31E3">
        <w:rPr>
          <w:sz w:val="24"/>
        </w:rPr>
        <w:t>predstečajnoga</w:t>
      </w:r>
      <w:proofErr w:type="spellEnd"/>
      <w:r w:rsidR="009C31E3">
        <w:rPr>
          <w:sz w:val="24"/>
        </w:rPr>
        <w:t xml:space="preserve"> postupka.</w:t>
      </w:r>
      <w:r w:rsidR="00BC4617">
        <w:rPr>
          <w:sz w:val="24"/>
        </w:rPr>
        <w:t xml:space="preserve"> </w:t>
      </w:r>
    </w:p>
    <w:p w:rsidRDefault="00BD2BB5" w:rsidP="009236E7" w:rsidR="00BD2BB5">
      <w:pPr>
        <w:jc w:val="both"/>
        <w:rPr>
          <w:sz w:val="24"/>
        </w:rPr>
      </w:pPr>
    </w:p>
    <w:p w:rsidRDefault="00BC4617" w:rsidP="009236E7" w:rsidR="00BC4617">
      <w:pPr>
        <w:jc w:val="both"/>
        <w:rPr>
          <w:sz w:val="24"/>
        </w:rPr>
      </w:pPr>
      <w:r>
        <w:rPr>
          <w:sz w:val="24"/>
        </w:rPr>
        <w:tab/>
        <w:t>Budući prijedlog nije sadržavao sve podatke koje čine obavezan sadržaj prijedloga propisan odredbom čl. 16 st 1 Stečajnog zakona (NN br. 71/15, 104/17, dalje SZ), niti su dostavljene isprave propisane čl. 26 SZ-a, to je sud zaključkom posl.br. St-268/2018-3 od 04.travnja 2018.g.</w:t>
      </w:r>
      <w:r w:rsidR="00060034">
        <w:rPr>
          <w:sz w:val="24"/>
        </w:rPr>
        <w:t xml:space="preserve"> pozvao dužnika u određenom roku dopuni</w:t>
      </w:r>
      <w:r w:rsidR="007B5F4B">
        <w:rPr>
          <w:sz w:val="24"/>
        </w:rPr>
        <w:t>ti</w:t>
      </w:r>
      <w:r w:rsidR="00060034">
        <w:rPr>
          <w:sz w:val="24"/>
        </w:rPr>
        <w:t xml:space="preserve"> prijedlog u skladu s uputom suda.</w:t>
      </w:r>
    </w:p>
    <w:p w:rsidRDefault="0018270E" w:rsidP="009236E7" w:rsidR="0018270E">
      <w:pPr>
        <w:jc w:val="both"/>
        <w:rPr>
          <w:sz w:val="24"/>
        </w:rPr>
      </w:pPr>
    </w:p>
    <w:p w:rsidRDefault="00BD2BB5" w:rsidP="009236E7" w:rsidR="00BD2BB5">
      <w:pPr>
        <w:jc w:val="both"/>
        <w:rPr>
          <w:sz w:val="24"/>
        </w:rPr>
      </w:pPr>
      <w:r>
        <w:rPr>
          <w:sz w:val="24"/>
        </w:rPr>
        <w:tab/>
        <w:t xml:space="preserve">Podneskom koji je </w:t>
      </w:r>
      <w:r w:rsidR="00346147">
        <w:rPr>
          <w:sz w:val="24"/>
        </w:rPr>
        <w:t>dostavljen</w:t>
      </w:r>
      <w:r>
        <w:rPr>
          <w:sz w:val="24"/>
        </w:rPr>
        <w:t xml:space="preserve"> </w:t>
      </w:r>
      <w:r w:rsidR="00346147">
        <w:rPr>
          <w:sz w:val="24"/>
        </w:rPr>
        <w:t>12</w:t>
      </w:r>
      <w:r>
        <w:rPr>
          <w:sz w:val="24"/>
        </w:rPr>
        <w:t>.travnja 2018.g. dužnik je dopunio svoj prijedlog i dostavio sve tražene isprave.</w:t>
      </w:r>
    </w:p>
    <w:p w:rsidRDefault="00BD2BB5" w:rsidP="009236E7" w:rsidR="00BD2BB5">
      <w:pPr>
        <w:jc w:val="both"/>
        <w:rPr>
          <w:sz w:val="24"/>
        </w:rPr>
      </w:pPr>
    </w:p>
    <w:p w:rsidRDefault="00BC4617" w:rsidP="009236E7" w:rsidR="000C664E">
      <w:pPr>
        <w:jc w:val="both"/>
        <w:rPr>
          <w:sz w:val="24"/>
        </w:rPr>
      </w:pPr>
      <w:r>
        <w:rPr>
          <w:sz w:val="24"/>
        </w:rPr>
        <w:tab/>
        <w:t xml:space="preserve">U </w:t>
      </w:r>
      <w:r w:rsidR="00346147">
        <w:rPr>
          <w:sz w:val="24"/>
        </w:rPr>
        <w:t xml:space="preserve">dopunjenom </w:t>
      </w:r>
      <w:r>
        <w:rPr>
          <w:sz w:val="24"/>
        </w:rPr>
        <w:t xml:space="preserve">prijedlogu </w:t>
      </w:r>
      <w:r w:rsidR="00784EE6">
        <w:rPr>
          <w:sz w:val="24"/>
        </w:rPr>
        <w:t>navodi da kod dužnika postoji predstečajni razlog prijeteće nespos</w:t>
      </w:r>
      <w:r w:rsidR="00BD2BB5">
        <w:rPr>
          <w:sz w:val="24"/>
        </w:rPr>
        <w:t>obnosti za plaćanje zato što u O</w:t>
      </w:r>
      <w:r w:rsidR="00784EE6">
        <w:rPr>
          <w:sz w:val="24"/>
        </w:rPr>
        <w:t>čevidniku redoslijeda osnova za plaćanje koji vodi Financijska agencija ima više evidentiranih neizvršenih osnova za plaćanje koje je trebalo na temelju valjanih osnova za plaćanje, bez daljnjeg pristanka dužnika naplatiti s bilo kojeg od njegovih računa.</w:t>
      </w:r>
      <w:r w:rsidR="001622EA">
        <w:rPr>
          <w:sz w:val="24"/>
        </w:rPr>
        <w:t xml:space="preserve"> </w:t>
      </w:r>
    </w:p>
    <w:p w:rsidRDefault="00BD2BB5" w:rsidP="009236E7" w:rsidR="00BD2BB5">
      <w:pPr>
        <w:jc w:val="both"/>
        <w:rPr>
          <w:sz w:val="24"/>
        </w:rPr>
      </w:pPr>
    </w:p>
    <w:p w:rsidRDefault="000C664E" w:rsidP="009236E7" w:rsidR="005C257F">
      <w:pPr>
        <w:jc w:val="both"/>
        <w:rPr>
          <w:sz w:val="24"/>
        </w:rPr>
      </w:pPr>
      <w:r>
        <w:rPr>
          <w:sz w:val="24"/>
        </w:rPr>
        <w:tab/>
      </w:r>
    </w:p>
    <w:p w:rsidRDefault="005C257F" w:rsidP="0018270E" w:rsidR="005C257F">
      <w:pPr>
        <w:jc w:val="right"/>
        <w:rPr>
          <w:sz w:val="24"/>
        </w:rPr>
      </w:pPr>
      <w:r w:rsidRPr="009D5800">
        <w:rPr>
          <w:b/>
          <w:sz w:val="24"/>
        </w:rPr>
        <w:t>Broj: 1/St-268/2018-</w:t>
      </w:r>
      <w:r>
        <w:rPr>
          <w:b/>
          <w:sz w:val="24"/>
        </w:rPr>
        <w:t>7</w:t>
      </w:r>
    </w:p>
    <w:p w:rsidRDefault="005C257F" w:rsidP="009236E7" w:rsidR="005C257F">
      <w:pPr>
        <w:jc w:val="both"/>
        <w:rPr>
          <w:sz w:val="24"/>
        </w:rPr>
      </w:pPr>
    </w:p>
    <w:p w:rsidRDefault="005C257F" w:rsidP="009236E7" w:rsidR="005C257F">
      <w:pPr>
        <w:jc w:val="both"/>
        <w:rPr>
          <w:sz w:val="24"/>
        </w:rPr>
      </w:pPr>
    </w:p>
    <w:p w:rsidRDefault="005C257F" w:rsidP="009236E7" w:rsidR="005C257F">
      <w:pPr>
        <w:jc w:val="both"/>
        <w:rPr>
          <w:sz w:val="24"/>
        </w:rPr>
      </w:pPr>
    </w:p>
    <w:p w:rsidRDefault="001622EA" w:rsidP="005C257F" w:rsidR="000C664E">
      <w:pPr>
        <w:ind w:firstLine="720"/>
        <w:jc w:val="both"/>
        <w:rPr>
          <w:sz w:val="24"/>
        </w:rPr>
      </w:pPr>
      <w:r>
        <w:rPr>
          <w:sz w:val="24"/>
        </w:rPr>
        <w:t xml:space="preserve">Uz prijedlog dužnik je dostavio </w:t>
      </w:r>
      <w:r w:rsidR="000C664E">
        <w:rPr>
          <w:sz w:val="24"/>
        </w:rPr>
        <w:t>financijske izvještaje u skladu sa Zakonom o računovodstvu koji nisu stariji od 3 mjeseca</w:t>
      </w:r>
      <w:r w:rsidR="00F4386A">
        <w:rPr>
          <w:sz w:val="24"/>
        </w:rPr>
        <w:t xml:space="preserve"> od dana podnošenja prijedloga</w:t>
      </w:r>
      <w:r w:rsidR="000C664E">
        <w:rPr>
          <w:sz w:val="24"/>
        </w:rPr>
        <w:t xml:space="preserve">, </w:t>
      </w:r>
      <w:r w:rsidR="00CF38CE">
        <w:rPr>
          <w:sz w:val="24"/>
        </w:rPr>
        <w:t xml:space="preserve">izjavu o </w:t>
      </w:r>
      <w:r w:rsidR="000A66AE">
        <w:rPr>
          <w:sz w:val="24"/>
        </w:rPr>
        <w:t xml:space="preserve"> </w:t>
      </w:r>
      <w:r w:rsidR="000C664E">
        <w:rPr>
          <w:sz w:val="24"/>
        </w:rPr>
        <w:t>broju zaposlenih na zadnji dan u mjesecu koji pretho</w:t>
      </w:r>
      <w:r w:rsidR="00C30A13">
        <w:rPr>
          <w:sz w:val="24"/>
        </w:rPr>
        <w:t xml:space="preserve">di danu podnošenja prijedloga </w:t>
      </w:r>
      <w:r w:rsidR="000C664E">
        <w:rPr>
          <w:sz w:val="24"/>
        </w:rPr>
        <w:t xml:space="preserve">i </w:t>
      </w:r>
      <w:r w:rsidR="00C30A13">
        <w:rPr>
          <w:sz w:val="24"/>
        </w:rPr>
        <w:t xml:space="preserve">prijedlog </w:t>
      </w:r>
      <w:r w:rsidR="000C664E">
        <w:rPr>
          <w:sz w:val="24"/>
        </w:rPr>
        <w:t>plan</w:t>
      </w:r>
      <w:r w:rsidR="00C30A13">
        <w:rPr>
          <w:sz w:val="24"/>
        </w:rPr>
        <w:t>a</w:t>
      </w:r>
      <w:r w:rsidR="000C664E">
        <w:rPr>
          <w:sz w:val="24"/>
        </w:rPr>
        <w:t xml:space="preserve"> restrukturiranja sadržaja propisanog odredbom čl. 27 </w:t>
      </w:r>
      <w:r w:rsidR="009A3606">
        <w:rPr>
          <w:sz w:val="24"/>
        </w:rPr>
        <w:t>SZ-a.</w:t>
      </w:r>
    </w:p>
    <w:p w:rsidRDefault="009A3606" w:rsidP="009236E7" w:rsidR="009A3606">
      <w:pPr>
        <w:jc w:val="both"/>
        <w:rPr>
          <w:sz w:val="24"/>
        </w:rPr>
      </w:pPr>
    </w:p>
    <w:p w:rsidRDefault="000A66AE" w:rsidP="009236E7" w:rsidR="00784EE6">
      <w:pPr>
        <w:jc w:val="both"/>
        <w:rPr>
          <w:sz w:val="24"/>
        </w:rPr>
      </w:pPr>
      <w:r>
        <w:rPr>
          <w:sz w:val="24"/>
        </w:rPr>
        <w:tab/>
      </w:r>
      <w:r w:rsidR="000C664E">
        <w:rPr>
          <w:sz w:val="24"/>
        </w:rPr>
        <w:t xml:space="preserve">Uz prijedlog dostavljena </w:t>
      </w:r>
      <w:r w:rsidR="008F4CB9">
        <w:rPr>
          <w:sz w:val="24"/>
        </w:rPr>
        <w:t xml:space="preserve">je </w:t>
      </w:r>
      <w:r w:rsidR="000C664E">
        <w:rPr>
          <w:sz w:val="24"/>
        </w:rPr>
        <w:t xml:space="preserve">potvrda FINE </w:t>
      </w:r>
      <w:r w:rsidR="004D5086">
        <w:rPr>
          <w:sz w:val="24"/>
        </w:rPr>
        <w:t>uz O</w:t>
      </w:r>
      <w:r>
        <w:rPr>
          <w:sz w:val="24"/>
        </w:rPr>
        <w:t>čevidnik</w:t>
      </w:r>
      <w:r w:rsidR="000C664E">
        <w:rPr>
          <w:sz w:val="24"/>
        </w:rPr>
        <w:t xml:space="preserve"> o </w:t>
      </w:r>
      <w:r w:rsidR="001622EA">
        <w:rPr>
          <w:sz w:val="24"/>
        </w:rPr>
        <w:t xml:space="preserve">redoslijedu plaćanja sa obračunatom kamatom od </w:t>
      </w:r>
      <w:r w:rsidR="003220D8">
        <w:rPr>
          <w:sz w:val="24"/>
        </w:rPr>
        <w:t>30.03.2018.g</w:t>
      </w:r>
      <w:r w:rsidR="000C664E">
        <w:rPr>
          <w:sz w:val="24"/>
        </w:rPr>
        <w:t>. i</w:t>
      </w:r>
      <w:r w:rsidR="001622EA">
        <w:rPr>
          <w:sz w:val="24"/>
        </w:rPr>
        <w:t xml:space="preserve"> </w:t>
      </w:r>
      <w:r w:rsidR="003220D8">
        <w:rPr>
          <w:sz w:val="24"/>
        </w:rPr>
        <w:t>potvrd</w:t>
      </w:r>
      <w:r w:rsidR="004D5086">
        <w:rPr>
          <w:sz w:val="24"/>
        </w:rPr>
        <w:t>a</w:t>
      </w:r>
      <w:r w:rsidR="00DA276F">
        <w:rPr>
          <w:sz w:val="24"/>
        </w:rPr>
        <w:t xml:space="preserve"> </w:t>
      </w:r>
      <w:r w:rsidR="003220D8">
        <w:rPr>
          <w:sz w:val="24"/>
        </w:rPr>
        <w:t>o blokadi računa</w:t>
      </w:r>
      <w:r w:rsidR="00DA276F">
        <w:rPr>
          <w:sz w:val="24"/>
        </w:rPr>
        <w:t xml:space="preserve"> te</w:t>
      </w:r>
      <w:r w:rsidR="003220D8">
        <w:rPr>
          <w:sz w:val="24"/>
        </w:rPr>
        <w:t xml:space="preserve"> </w:t>
      </w:r>
      <w:r w:rsidR="001622EA">
        <w:rPr>
          <w:sz w:val="24"/>
        </w:rPr>
        <w:t>dokaz o uplati predujma za troškove predstečajnoga postupka u iznosu od 5.000,00 kn.</w:t>
      </w:r>
    </w:p>
    <w:p w:rsidRDefault="0018270E" w:rsidP="009236E7" w:rsidR="0018270E">
      <w:pPr>
        <w:jc w:val="both"/>
        <w:rPr>
          <w:sz w:val="24"/>
        </w:rPr>
      </w:pPr>
    </w:p>
    <w:p w:rsidRDefault="0008362D" w:rsidP="009236E7" w:rsidR="007F3675">
      <w:pPr>
        <w:jc w:val="both"/>
        <w:rPr>
          <w:sz w:val="24"/>
        </w:rPr>
      </w:pPr>
      <w:r>
        <w:rPr>
          <w:sz w:val="24"/>
        </w:rPr>
        <w:tab/>
      </w:r>
      <w:r w:rsidR="007F3675">
        <w:rPr>
          <w:sz w:val="24"/>
        </w:rPr>
        <w:t>Prema odredbi čl. 4 st. 1 SZ-a, predstečajni postupak može se otvo</w:t>
      </w:r>
      <w:r w:rsidR="00BF493B">
        <w:rPr>
          <w:sz w:val="24"/>
        </w:rPr>
        <w:t>riti ako sud utvrdi</w:t>
      </w:r>
      <w:r w:rsidR="007F3675">
        <w:rPr>
          <w:sz w:val="24"/>
        </w:rPr>
        <w:t xml:space="preserve"> postojanje prijeteće nesposobnosti za plaćanje, a prijeteća nesposobnost za plaćanje</w:t>
      </w:r>
      <w:r w:rsidR="003C76F5">
        <w:rPr>
          <w:sz w:val="24"/>
        </w:rPr>
        <w:t xml:space="preserve"> postoji</w:t>
      </w:r>
      <w:r w:rsidR="007F3675">
        <w:rPr>
          <w:sz w:val="24"/>
        </w:rPr>
        <w:t xml:space="preserve"> ako </w:t>
      </w:r>
      <w:r w:rsidR="005C2CE6">
        <w:rPr>
          <w:sz w:val="24"/>
        </w:rPr>
        <w:t xml:space="preserve">predlagatelj učini vjerojatnim </w:t>
      </w:r>
      <w:r w:rsidR="007F3675">
        <w:rPr>
          <w:sz w:val="24"/>
        </w:rPr>
        <w:t>da dužnik svoje postojeće obveze neće moći ispuniti po dospijeću.</w:t>
      </w:r>
    </w:p>
    <w:p w:rsidRDefault="00916939" w:rsidP="009236E7" w:rsidR="00916939">
      <w:pPr>
        <w:jc w:val="both"/>
        <w:rPr>
          <w:sz w:val="24"/>
        </w:rPr>
      </w:pPr>
    </w:p>
    <w:p w:rsidRDefault="007F3675" w:rsidP="009236E7" w:rsidR="007F3675">
      <w:pPr>
        <w:jc w:val="both"/>
        <w:rPr>
          <w:sz w:val="24"/>
        </w:rPr>
      </w:pPr>
      <w:r>
        <w:rPr>
          <w:sz w:val="24"/>
        </w:rPr>
        <w:tab/>
        <w:t xml:space="preserve">Prema st. 2 istog članka smatrat će se da postoji prijeteća nesposobnost za plaćanje ako </w:t>
      </w:r>
      <w:r w:rsidR="00210C24">
        <w:rPr>
          <w:sz w:val="24"/>
        </w:rPr>
        <w:t xml:space="preserve">u trenutku podnošenja prijedloga </w:t>
      </w:r>
      <w:r>
        <w:rPr>
          <w:sz w:val="24"/>
        </w:rPr>
        <w:t xml:space="preserve">nisu nastale okolnosti zbog kojih se smatra da je dužnik postao </w:t>
      </w:r>
      <w:r w:rsidR="00FB75E5">
        <w:rPr>
          <w:sz w:val="24"/>
        </w:rPr>
        <w:t>trajnije n</w:t>
      </w:r>
      <w:r>
        <w:rPr>
          <w:sz w:val="24"/>
        </w:rPr>
        <w:t>esposoban za plaćanje i ako između ostalo</w:t>
      </w:r>
      <w:r w:rsidR="00127ED4">
        <w:rPr>
          <w:sz w:val="24"/>
        </w:rPr>
        <w:t>g</w:t>
      </w:r>
      <w:r>
        <w:rPr>
          <w:sz w:val="24"/>
        </w:rPr>
        <w:t xml:space="preserve"> u Očevidniku redoslijeda osnova za plaćanje koje vodi FINA ima jednu ili više evidentiranih neizvršenih osnova za plaćanje koje je trebalo, na temelju valjanih osnova za plaćanje, bez daljnjeg pristanka dužnika naplatiti s bilo kojeg od njegovih računa, a postojanje ovih okolnosti dokazuje se potvrdom FINE</w:t>
      </w:r>
      <w:r w:rsidR="00FB75E5">
        <w:rPr>
          <w:sz w:val="24"/>
        </w:rPr>
        <w:t>,</w:t>
      </w:r>
      <w:r>
        <w:rPr>
          <w:sz w:val="24"/>
        </w:rPr>
        <w:t xml:space="preserve"> kako je to određeno st. 3</w:t>
      </w:r>
      <w:r w:rsidR="00E43004">
        <w:rPr>
          <w:sz w:val="24"/>
        </w:rPr>
        <w:t>.</w:t>
      </w:r>
    </w:p>
    <w:p w:rsidRDefault="00210C24" w:rsidP="009236E7" w:rsidR="00210C24">
      <w:pPr>
        <w:jc w:val="both"/>
        <w:rPr>
          <w:sz w:val="24"/>
        </w:rPr>
      </w:pPr>
    </w:p>
    <w:p w:rsidRDefault="00E43004" w:rsidP="009236E7" w:rsidR="00E43004">
      <w:pPr>
        <w:jc w:val="both"/>
        <w:rPr>
          <w:sz w:val="24"/>
        </w:rPr>
      </w:pPr>
      <w:r>
        <w:rPr>
          <w:sz w:val="24"/>
        </w:rPr>
        <w:tab/>
        <w:t xml:space="preserve">Iz priložene potvrde FINE </w:t>
      </w:r>
      <w:r w:rsidR="00916DC4">
        <w:rPr>
          <w:sz w:val="24"/>
        </w:rPr>
        <w:t xml:space="preserve">od </w:t>
      </w:r>
      <w:r w:rsidR="00FB75E5">
        <w:rPr>
          <w:sz w:val="24"/>
        </w:rPr>
        <w:t>30.ožujka 2018.g</w:t>
      </w:r>
      <w:r w:rsidR="00916DC4">
        <w:rPr>
          <w:sz w:val="24"/>
        </w:rPr>
        <w:t>.</w:t>
      </w:r>
      <w:r w:rsidR="00FB75E5">
        <w:rPr>
          <w:sz w:val="24"/>
        </w:rPr>
        <w:t xml:space="preserve"> </w:t>
      </w:r>
      <w:r w:rsidR="00916DC4">
        <w:rPr>
          <w:sz w:val="24"/>
        </w:rPr>
        <w:t>proizlazi da dužnik n</w:t>
      </w:r>
      <w:r w:rsidR="00744B48">
        <w:rPr>
          <w:sz w:val="24"/>
        </w:rPr>
        <w:t>a dan podnošenja prijedloga, u O</w:t>
      </w:r>
      <w:r w:rsidR="00916DC4">
        <w:rPr>
          <w:sz w:val="24"/>
        </w:rPr>
        <w:t xml:space="preserve">čevidniku redoslijeda osnova za plaćanje ima više evidentiranih neizvršnih osnova za plaćanje u ukupnom iznosu od </w:t>
      </w:r>
      <w:r w:rsidR="00744B48">
        <w:rPr>
          <w:sz w:val="24"/>
        </w:rPr>
        <w:t>110.931,63</w:t>
      </w:r>
      <w:r w:rsidR="00916DC4">
        <w:rPr>
          <w:sz w:val="24"/>
        </w:rPr>
        <w:t xml:space="preserve"> kn, i t</w:t>
      </w:r>
      <w:r w:rsidR="00BF493B">
        <w:rPr>
          <w:sz w:val="24"/>
        </w:rPr>
        <w:t>o u neprekinutom razdoblju od 59</w:t>
      </w:r>
      <w:r w:rsidR="00916DC4">
        <w:rPr>
          <w:sz w:val="24"/>
        </w:rPr>
        <w:t xml:space="preserve"> dana.</w:t>
      </w:r>
    </w:p>
    <w:p w:rsidRDefault="00210C24" w:rsidP="009236E7" w:rsidR="00210C24">
      <w:pPr>
        <w:jc w:val="both"/>
        <w:rPr>
          <w:sz w:val="24"/>
        </w:rPr>
      </w:pPr>
    </w:p>
    <w:p w:rsidRDefault="00A726DC" w:rsidP="009236E7" w:rsidR="008F4CB9">
      <w:pPr>
        <w:jc w:val="both"/>
        <w:rPr>
          <w:sz w:val="24"/>
        </w:rPr>
      </w:pPr>
      <w:r>
        <w:rPr>
          <w:sz w:val="24"/>
        </w:rPr>
        <w:tab/>
        <w:t xml:space="preserve">Na temelju navedenih podataka </w:t>
      </w:r>
      <w:r w:rsidR="00913369">
        <w:rPr>
          <w:sz w:val="24"/>
        </w:rPr>
        <w:t>proizlazi</w:t>
      </w:r>
      <w:r>
        <w:rPr>
          <w:sz w:val="24"/>
        </w:rPr>
        <w:t xml:space="preserve"> da kod dužnika postoji prijeteća nesposobnost za plaćanje u smislu odredbe čl. 4 st. 2 toč. 1 SZ-a, a kako </w:t>
      </w:r>
      <w:r w:rsidR="000A66AE">
        <w:rPr>
          <w:sz w:val="24"/>
        </w:rPr>
        <w:t xml:space="preserve">je dužnik uz prijedlog dostavio sve isprave propisane odredbom čl. 26 SZ-a te </w:t>
      </w:r>
      <w:r w:rsidR="00744B48">
        <w:rPr>
          <w:sz w:val="24"/>
        </w:rPr>
        <w:t xml:space="preserve">prijedlog </w:t>
      </w:r>
      <w:r w:rsidR="000A66AE">
        <w:rPr>
          <w:sz w:val="24"/>
        </w:rPr>
        <w:t>plan</w:t>
      </w:r>
      <w:r w:rsidR="00744B48">
        <w:rPr>
          <w:sz w:val="24"/>
        </w:rPr>
        <w:t>a</w:t>
      </w:r>
      <w:r w:rsidR="00913369">
        <w:rPr>
          <w:sz w:val="24"/>
        </w:rPr>
        <w:t xml:space="preserve"> restrukturiranja </w:t>
      </w:r>
      <w:r w:rsidR="000A66AE">
        <w:rPr>
          <w:sz w:val="24"/>
        </w:rPr>
        <w:t xml:space="preserve">iz kojeg </w:t>
      </w:r>
      <w:r w:rsidR="00913369">
        <w:rPr>
          <w:sz w:val="24"/>
        </w:rPr>
        <w:t xml:space="preserve">proizlazi postojanje mogućnosti nastavka poslovanja ukoliko bi se od strane vjerovnika prihvatio prijedlog </w:t>
      </w:r>
      <w:r w:rsidR="008F4CB9">
        <w:rPr>
          <w:sz w:val="24"/>
        </w:rPr>
        <w:t xml:space="preserve">plana </w:t>
      </w:r>
      <w:r w:rsidR="00913369">
        <w:rPr>
          <w:sz w:val="24"/>
        </w:rPr>
        <w:t>koji je javno obja</w:t>
      </w:r>
      <w:r w:rsidR="006113B7">
        <w:rPr>
          <w:sz w:val="24"/>
        </w:rPr>
        <w:t xml:space="preserve">vljen zajedno s ovim rješenjem, </w:t>
      </w:r>
      <w:r w:rsidR="00913369">
        <w:rPr>
          <w:sz w:val="24"/>
        </w:rPr>
        <w:t xml:space="preserve">to je sud zaključio da su ispunjene sve pretpostavke za otvaranje </w:t>
      </w:r>
      <w:proofErr w:type="spellStart"/>
      <w:r w:rsidR="00913369">
        <w:rPr>
          <w:sz w:val="24"/>
        </w:rPr>
        <w:t>predstečajnog</w:t>
      </w:r>
      <w:r w:rsidR="006113B7">
        <w:rPr>
          <w:sz w:val="24"/>
        </w:rPr>
        <w:t>a</w:t>
      </w:r>
      <w:proofErr w:type="spellEnd"/>
      <w:r w:rsidR="006113B7">
        <w:rPr>
          <w:sz w:val="24"/>
        </w:rPr>
        <w:t xml:space="preserve"> </w:t>
      </w:r>
      <w:r w:rsidR="00127ED4">
        <w:rPr>
          <w:sz w:val="24"/>
        </w:rPr>
        <w:t>postupka nad dužnikom</w:t>
      </w:r>
      <w:r w:rsidR="008F4CB9">
        <w:rPr>
          <w:sz w:val="24"/>
        </w:rPr>
        <w:t>.</w:t>
      </w:r>
    </w:p>
    <w:p w:rsidRDefault="00744B48" w:rsidP="009236E7" w:rsidR="00744B48">
      <w:pPr>
        <w:jc w:val="both"/>
        <w:rPr>
          <w:sz w:val="24"/>
        </w:rPr>
      </w:pPr>
    </w:p>
    <w:p w:rsidRDefault="00F4386A" w:rsidP="009236E7" w:rsidR="00F4386A">
      <w:pPr>
        <w:jc w:val="both"/>
        <w:rPr>
          <w:sz w:val="24"/>
        </w:rPr>
      </w:pPr>
      <w:r>
        <w:rPr>
          <w:sz w:val="24"/>
        </w:rPr>
        <w:tab/>
      </w:r>
      <w:r w:rsidR="00D37F11">
        <w:rPr>
          <w:sz w:val="24"/>
        </w:rPr>
        <w:t>S o</w:t>
      </w:r>
      <w:r>
        <w:rPr>
          <w:sz w:val="24"/>
        </w:rPr>
        <w:t xml:space="preserve">bzirom </w:t>
      </w:r>
      <w:r w:rsidR="00B55A61">
        <w:rPr>
          <w:sz w:val="24"/>
        </w:rPr>
        <w:t>na broj vjerovnika koji je iskazan</w:t>
      </w:r>
      <w:r>
        <w:rPr>
          <w:sz w:val="24"/>
        </w:rPr>
        <w:t xml:space="preserve"> u ispravama </w:t>
      </w:r>
      <w:r w:rsidR="00B55A61">
        <w:rPr>
          <w:sz w:val="24"/>
        </w:rPr>
        <w:t>priloženim</w:t>
      </w:r>
      <w:r>
        <w:rPr>
          <w:sz w:val="24"/>
        </w:rPr>
        <w:t xml:space="preserve"> uz prijedlog za ot</w:t>
      </w:r>
      <w:r w:rsidR="00B55A61">
        <w:rPr>
          <w:sz w:val="24"/>
        </w:rPr>
        <w:t xml:space="preserve">varanje </w:t>
      </w:r>
      <w:proofErr w:type="spellStart"/>
      <w:r w:rsidR="00B55A61">
        <w:rPr>
          <w:sz w:val="24"/>
        </w:rPr>
        <w:t>predstečajnoga</w:t>
      </w:r>
      <w:proofErr w:type="spellEnd"/>
      <w:r w:rsidR="00B55A61">
        <w:rPr>
          <w:sz w:val="24"/>
        </w:rPr>
        <w:t xml:space="preserve"> postupka, a </w:t>
      </w:r>
      <w:r>
        <w:rPr>
          <w:sz w:val="24"/>
        </w:rPr>
        <w:t xml:space="preserve">čije tražbine je potrebno ispitati, to je sud </w:t>
      </w:r>
      <w:r w:rsidR="00104C95">
        <w:rPr>
          <w:sz w:val="24"/>
        </w:rPr>
        <w:t xml:space="preserve">smatrao </w:t>
      </w:r>
      <w:r w:rsidR="005E64F5">
        <w:rPr>
          <w:sz w:val="24"/>
        </w:rPr>
        <w:t>nužnim</w:t>
      </w:r>
      <w:r>
        <w:rPr>
          <w:sz w:val="24"/>
        </w:rPr>
        <w:t xml:space="preserve"> u ovom postupku imenovati povjerenika.</w:t>
      </w:r>
    </w:p>
    <w:p w:rsidRDefault="00D37F11" w:rsidP="009236E7" w:rsidR="00D37F11">
      <w:pPr>
        <w:jc w:val="both"/>
        <w:rPr>
          <w:sz w:val="24"/>
        </w:rPr>
      </w:pPr>
    </w:p>
    <w:p w:rsidRDefault="0018270E" w:rsidP="009236E7" w:rsidR="0018270E">
      <w:pPr>
        <w:jc w:val="both"/>
        <w:rPr>
          <w:sz w:val="24"/>
        </w:rPr>
      </w:pPr>
    </w:p>
    <w:p w:rsidRDefault="0018270E" w:rsidP="009236E7" w:rsidR="0018270E">
      <w:pPr>
        <w:jc w:val="both"/>
        <w:rPr>
          <w:sz w:val="24"/>
        </w:rPr>
      </w:pPr>
    </w:p>
    <w:p w:rsidRDefault="0018270E" w:rsidP="0018270E" w:rsidR="0018270E">
      <w:pPr>
        <w:jc w:val="right"/>
        <w:rPr>
          <w:sz w:val="24"/>
        </w:rPr>
      </w:pPr>
      <w:r w:rsidRPr="009D5800">
        <w:rPr>
          <w:b/>
          <w:sz w:val="24"/>
        </w:rPr>
        <w:lastRenderedPageBreak/>
        <w:t>Broj: 1/St-268/2018-</w:t>
      </w:r>
      <w:r>
        <w:rPr>
          <w:b/>
          <w:sz w:val="24"/>
        </w:rPr>
        <w:t>7</w:t>
      </w:r>
    </w:p>
    <w:p w:rsidRDefault="0018270E" w:rsidP="009236E7" w:rsidR="0018270E">
      <w:pPr>
        <w:jc w:val="both"/>
        <w:rPr>
          <w:sz w:val="24"/>
        </w:rPr>
      </w:pPr>
    </w:p>
    <w:p w:rsidRDefault="0018270E" w:rsidP="009236E7" w:rsidR="0018270E">
      <w:pPr>
        <w:jc w:val="both"/>
        <w:rPr>
          <w:sz w:val="24"/>
        </w:rPr>
      </w:pPr>
    </w:p>
    <w:p w:rsidRDefault="00913369" w:rsidP="009236E7" w:rsidR="00D37F11">
      <w:pPr>
        <w:jc w:val="both"/>
        <w:rPr>
          <w:sz w:val="24"/>
        </w:rPr>
      </w:pPr>
      <w:r>
        <w:rPr>
          <w:sz w:val="24"/>
        </w:rPr>
        <w:tab/>
      </w:r>
      <w:r w:rsidR="00E56AFD">
        <w:rPr>
          <w:sz w:val="24"/>
        </w:rPr>
        <w:t>Imenovana</w:t>
      </w:r>
      <w:r w:rsidR="005E64F5">
        <w:rPr>
          <w:sz w:val="24"/>
        </w:rPr>
        <w:t xml:space="preserve"> p</w:t>
      </w:r>
      <w:r w:rsidR="00E56AFD">
        <w:rPr>
          <w:sz w:val="24"/>
        </w:rPr>
        <w:t>ovjerenica</w:t>
      </w:r>
      <w:r w:rsidR="00837376">
        <w:rPr>
          <w:sz w:val="24"/>
        </w:rPr>
        <w:t xml:space="preserve"> </w:t>
      </w:r>
      <w:r w:rsidR="005E64F5">
        <w:rPr>
          <w:sz w:val="24"/>
        </w:rPr>
        <w:t>izabran</w:t>
      </w:r>
      <w:r w:rsidR="00E56AFD">
        <w:rPr>
          <w:sz w:val="24"/>
        </w:rPr>
        <w:t>a</w:t>
      </w:r>
      <w:r w:rsidR="004D5086">
        <w:rPr>
          <w:sz w:val="24"/>
        </w:rPr>
        <w:t xml:space="preserve"> je</w:t>
      </w:r>
      <w:r w:rsidR="00837376">
        <w:rPr>
          <w:sz w:val="24"/>
        </w:rPr>
        <w:t xml:space="preserve"> </w:t>
      </w:r>
      <w:r w:rsidR="005E64F5">
        <w:rPr>
          <w:sz w:val="24"/>
        </w:rPr>
        <w:t>metodom slučajnog odabira s liste A stečajnih upravitelja za područje nadležnog suda sukladno</w:t>
      </w:r>
      <w:r w:rsidR="002E3100">
        <w:rPr>
          <w:sz w:val="24"/>
        </w:rPr>
        <w:t xml:space="preserve"> odredbi čl.84 st </w:t>
      </w:r>
      <w:r w:rsidR="005E64F5">
        <w:rPr>
          <w:sz w:val="24"/>
        </w:rPr>
        <w:t>1 SZ-a.</w:t>
      </w:r>
    </w:p>
    <w:p w:rsidRDefault="005C257F" w:rsidP="009236E7" w:rsidR="005C257F">
      <w:pPr>
        <w:jc w:val="both"/>
        <w:rPr>
          <w:sz w:val="24"/>
        </w:rPr>
      </w:pPr>
    </w:p>
    <w:p w:rsidRDefault="008F4CB9" w:rsidP="005C257F" w:rsidR="002E3100">
      <w:pPr>
        <w:ind w:firstLine="720"/>
        <w:jc w:val="both"/>
        <w:rPr>
          <w:sz w:val="24"/>
        </w:rPr>
      </w:pPr>
      <w:r>
        <w:rPr>
          <w:sz w:val="24"/>
        </w:rPr>
        <w:t>Slijedom izloženog, valjalo je odlučiti kao u izreci ovog rješenja na temelju odredbe čl.33, 34 te čl.</w:t>
      </w:r>
      <w:r w:rsidR="005E64F5">
        <w:rPr>
          <w:sz w:val="24"/>
        </w:rPr>
        <w:t xml:space="preserve"> 85</w:t>
      </w:r>
      <w:r>
        <w:rPr>
          <w:sz w:val="24"/>
        </w:rPr>
        <w:t xml:space="preserve"> st </w:t>
      </w:r>
      <w:r w:rsidR="005E64F5">
        <w:rPr>
          <w:sz w:val="24"/>
        </w:rPr>
        <w:t>1</w:t>
      </w:r>
      <w:r>
        <w:rPr>
          <w:sz w:val="24"/>
        </w:rPr>
        <w:t xml:space="preserve"> u svezi čl.23 st 1 SZ-a.</w:t>
      </w:r>
    </w:p>
    <w:p w:rsidRDefault="000A66AE" w:rsidP="009236E7" w:rsidR="000A66AE">
      <w:pPr>
        <w:jc w:val="both"/>
        <w:rPr>
          <w:sz w:val="24"/>
        </w:rPr>
      </w:pPr>
    </w:p>
    <w:p w:rsidRDefault="009236E7" w:rsidP="009236E7" w:rsidR="009236E7">
      <w:pPr>
        <w:rPr>
          <w:sz w:val="24"/>
        </w:rPr>
      </w:pPr>
      <w:r>
        <w:rPr>
          <w:sz w:val="24"/>
        </w:rPr>
        <w:t xml:space="preserve">               </w:t>
      </w:r>
      <w:r w:rsidR="005E64F5">
        <w:rPr>
          <w:sz w:val="24"/>
        </w:rPr>
        <w:t xml:space="preserve">                         U Slavonskom </w:t>
      </w:r>
      <w:r>
        <w:rPr>
          <w:sz w:val="24"/>
        </w:rPr>
        <w:t xml:space="preserve">Brodu, </w:t>
      </w:r>
      <w:r w:rsidR="004D5086">
        <w:rPr>
          <w:sz w:val="24"/>
        </w:rPr>
        <w:t>23</w:t>
      </w:r>
      <w:r w:rsidR="005E64F5">
        <w:rPr>
          <w:sz w:val="24"/>
        </w:rPr>
        <w:t>.travnja 2018.g.</w:t>
      </w:r>
    </w:p>
    <w:p w:rsidRDefault="00914483" w:rsidP="009236E7" w:rsidR="00914483">
      <w:pPr>
        <w:rPr>
          <w:sz w:val="24"/>
        </w:rPr>
      </w:pPr>
    </w:p>
    <w:p w:rsidRDefault="005E64F5" w:rsidP="009236E7" w:rsidR="005E64F5">
      <w:pPr>
        <w:rPr>
          <w:sz w:val="24"/>
        </w:rPr>
      </w:pPr>
    </w:p>
    <w:p w:rsidRDefault="009236E7" w:rsidP="009236E7" w:rsidR="009236E7">
      <w:pPr>
        <w:rPr>
          <w:sz w:val="24"/>
        </w:rPr>
      </w:pPr>
      <w:r>
        <w:rPr>
          <w:sz w:val="24"/>
        </w:rPr>
        <w:t xml:space="preserve">                                                                                  </w:t>
      </w:r>
      <w:r w:rsidR="002846DB">
        <w:rPr>
          <w:sz w:val="24"/>
        </w:rPr>
        <w:t xml:space="preserve">               </w:t>
      </w:r>
      <w:r w:rsidR="00404240">
        <w:rPr>
          <w:sz w:val="24"/>
        </w:rPr>
        <w:t xml:space="preserve">  </w:t>
      </w:r>
      <w:r w:rsidR="002846DB">
        <w:rPr>
          <w:sz w:val="24"/>
        </w:rPr>
        <w:t xml:space="preserve">   STEČAJNA SUTKINJA</w:t>
      </w:r>
      <w:r>
        <w:rPr>
          <w:sz w:val="24"/>
        </w:rPr>
        <w:t>:</w:t>
      </w:r>
    </w:p>
    <w:p w:rsidRDefault="009236E7" w:rsidP="00EE737B" w:rsidR="00404240">
      <w:pPr>
        <w:rPr>
          <w:sz w:val="24"/>
        </w:rPr>
      </w:pPr>
      <w:r>
        <w:rPr>
          <w:sz w:val="24"/>
        </w:rPr>
        <w:t xml:space="preserve">                                                                                                   </w:t>
      </w:r>
      <w:r w:rsidR="008F4CB9">
        <w:rPr>
          <w:sz w:val="24"/>
        </w:rPr>
        <w:t xml:space="preserve">  </w:t>
      </w:r>
      <w:r>
        <w:rPr>
          <w:sz w:val="24"/>
        </w:rPr>
        <w:t xml:space="preserve">  </w:t>
      </w:r>
      <w:r w:rsidR="00404240">
        <w:rPr>
          <w:sz w:val="24"/>
        </w:rPr>
        <w:t xml:space="preserve">  </w:t>
      </w:r>
      <w:r>
        <w:rPr>
          <w:sz w:val="24"/>
        </w:rPr>
        <w:t>Vesna Vukelić</w:t>
      </w:r>
      <w:r w:rsidR="00404240">
        <w:rPr>
          <w:sz w:val="24"/>
        </w:rPr>
        <w:t>, v.r.</w:t>
      </w:r>
    </w:p>
    <w:p w:rsidRDefault="00404240" w:rsidP="00C70ED0" w:rsidR="00F55BB4">
      <w:pPr>
        <w:ind w:firstLine="720" w:left="3600"/>
        <w:rPr>
          <w:sz w:val="24"/>
        </w:rPr>
      </w:pPr>
      <w:r>
        <w:rPr>
          <w:sz w:val="24"/>
        </w:rPr>
        <w:t xml:space="preserve">     </w:t>
      </w:r>
    </w:p>
    <w:p w:rsidRDefault="0018270E" w:rsidP="009236E7" w:rsidR="0018270E" w:rsidRPr="00104C95">
      <w:pPr>
        <w:rPr>
          <w:sz w:val="24"/>
        </w:rPr>
      </w:pPr>
    </w:p>
    <w:p w:rsidRDefault="00F55BB4" w:rsidP="009236E7" w:rsidR="00F55BB4">
      <w:pPr>
        <w:rPr>
          <w:b/>
        </w:rPr>
      </w:pPr>
    </w:p>
    <w:p w:rsidRDefault="009236E7" w:rsidP="009236E7" w:rsidR="009236E7" w:rsidRPr="00590327">
      <w:r w:rsidRPr="00590327">
        <w:t xml:space="preserve"> </w:t>
      </w:r>
      <w:r w:rsidR="00837376">
        <w:t>NAPUTAK O PRAVNOM</w:t>
      </w:r>
      <w:r w:rsidRPr="00590327">
        <w:t xml:space="preserve"> LIJEKU:</w:t>
      </w:r>
    </w:p>
    <w:p w:rsidRDefault="009236E7" w:rsidP="009236E7" w:rsidR="00837376">
      <w:r w:rsidRPr="00590327">
        <w:t xml:space="preserve">Protiv ovog rješenja </w:t>
      </w:r>
      <w:r w:rsidR="00837376">
        <w:t>pravo na žalbu ima osoba ovlaštena za zastupanje</w:t>
      </w:r>
    </w:p>
    <w:p w:rsidRDefault="00837376" w:rsidP="009236E7" w:rsidR="00837376">
      <w:r>
        <w:t>dužnika po Zakonu u roku od 8 dana od dostave rješenja, a dostava se</w:t>
      </w:r>
    </w:p>
    <w:p w:rsidRDefault="00837376" w:rsidP="009236E7" w:rsidR="00837376">
      <w:r>
        <w:t>smatra obavljenom istekom osmog dana od d</w:t>
      </w:r>
      <w:r w:rsidR="005B0D41">
        <w:t>a</w:t>
      </w:r>
      <w:r>
        <w:t xml:space="preserve">na objave pismena na </w:t>
      </w:r>
    </w:p>
    <w:p w:rsidRDefault="00837376" w:rsidP="009236E7" w:rsidR="00837376">
      <w:r>
        <w:t>mrežnoj st</w:t>
      </w:r>
      <w:r w:rsidR="005E64F5">
        <w:t>r</w:t>
      </w:r>
      <w:r>
        <w:t>anici e-Oglasna ploča suda.</w:t>
      </w:r>
    </w:p>
    <w:p w:rsidRDefault="009236E7" w:rsidP="00837376" w:rsidR="00837376">
      <w:r w:rsidRPr="00590327">
        <w:t xml:space="preserve">Žalba se </w:t>
      </w:r>
      <w:r w:rsidR="00837376">
        <w:t>podnosi</w:t>
      </w:r>
      <w:r w:rsidRPr="00590327">
        <w:t xml:space="preserve"> </w:t>
      </w:r>
      <w:r w:rsidR="00837376">
        <w:t>ovom sudu u tri primjerka, a</w:t>
      </w:r>
      <w:r w:rsidRPr="00590327">
        <w:t xml:space="preserve"> o žalbi odlučuje Visoki </w:t>
      </w:r>
    </w:p>
    <w:p w:rsidRDefault="009236E7" w:rsidP="009236E7" w:rsidR="008F4CB9">
      <w:r w:rsidRPr="00590327">
        <w:t>trgovački</w:t>
      </w:r>
      <w:r w:rsidR="00837376">
        <w:t xml:space="preserve"> </w:t>
      </w:r>
      <w:r w:rsidRPr="00590327">
        <w:t xml:space="preserve"> sud RH Zagreb. </w:t>
      </w:r>
    </w:p>
    <w:p w:rsidRDefault="009236E7" w:rsidP="009236E7" w:rsidR="002E0960">
      <w:pPr>
        <w:rPr>
          <w:b/>
          <w:u w:val="single"/>
        </w:rPr>
      </w:pPr>
      <w:r w:rsidRPr="00590327">
        <w:rPr>
          <w:u w:val="single"/>
        </w:rPr>
        <w:t xml:space="preserve">Žalba ne </w:t>
      </w:r>
      <w:r w:rsidR="00837376">
        <w:rPr>
          <w:u w:val="single"/>
        </w:rPr>
        <w:t xml:space="preserve">odgađa provedbu </w:t>
      </w:r>
      <w:r w:rsidRPr="00590327">
        <w:rPr>
          <w:u w:val="single"/>
        </w:rPr>
        <w:t xml:space="preserve"> rješenja.</w:t>
      </w:r>
    </w:p>
    <w:p w:rsidRDefault="002E0960" w:rsidP="009236E7" w:rsidR="002E0960" w:rsidRPr="006A7300">
      <w:pPr>
        <w:rPr>
          <w:b/>
          <w:u w:val="single"/>
        </w:rPr>
      </w:pPr>
    </w:p>
    <w:p w:rsidRDefault="009236E7" w:rsidP="009236E7" w:rsidR="009236E7">
      <w:pPr>
        <w:rPr>
          <w:b/>
        </w:rPr>
      </w:pPr>
    </w:p>
    <w:p w:rsidRDefault="00590327" w:rsidP="009236E7" w:rsidR="009236E7">
      <w:pPr>
        <w:rPr>
          <w:sz w:val="24"/>
        </w:rPr>
      </w:pPr>
      <w:r>
        <w:rPr>
          <w:sz w:val="24"/>
        </w:rPr>
        <w:t>Dostaviti putem mrež</w:t>
      </w:r>
      <w:r w:rsidR="004C5D44">
        <w:rPr>
          <w:sz w:val="24"/>
        </w:rPr>
        <w:t>n</w:t>
      </w:r>
      <w:r>
        <w:rPr>
          <w:sz w:val="24"/>
        </w:rPr>
        <w:t>e st</w:t>
      </w:r>
      <w:r w:rsidR="005E64F5">
        <w:rPr>
          <w:sz w:val="24"/>
        </w:rPr>
        <w:t>r</w:t>
      </w:r>
      <w:r>
        <w:rPr>
          <w:sz w:val="24"/>
        </w:rPr>
        <w:t>anice e-Oglasna ploča</w:t>
      </w:r>
      <w:r w:rsidR="00392EC4">
        <w:rPr>
          <w:sz w:val="24"/>
        </w:rPr>
        <w:t>:</w:t>
      </w:r>
    </w:p>
    <w:p w:rsidRDefault="00590327" w:rsidP="009236E7" w:rsidR="00590327">
      <w:pPr>
        <w:rPr>
          <w:sz w:val="24"/>
        </w:rPr>
      </w:pPr>
      <w:r>
        <w:rPr>
          <w:sz w:val="24"/>
        </w:rPr>
        <w:t xml:space="preserve">1. </w:t>
      </w:r>
      <w:r w:rsidR="00837376">
        <w:rPr>
          <w:sz w:val="24"/>
        </w:rPr>
        <w:t xml:space="preserve">dužniku </w:t>
      </w:r>
      <w:r w:rsidR="00337AE4">
        <w:rPr>
          <w:sz w:val="24"/>
        </w:rPr>
        <w:t>–</w:t>
      </w:r>
      <w:r w:rsidR="00837376">
        <w:rPr>
          <w:sz w:val="24"/>
        </w:rPr>
        <w:t xml:space="preserve"> </w:t>
      </w:r>
      <w:r>
        <w:rPr>
          <w:sz w:val="24"/>
        </w:rPr>
        <w:t>predlagatelj</w:t>
      </w:r>
      <w:r w:rsidR="00837376">
        <w:rPr>
          <w:sz w:val="24"/>
        </w:rPr>
        <w:t>u</w:t>
      </w:r>
    </w:p>
    <w:p w:rsidRDefault="00590327" w:rsidP="00590327" w:rsidR="00DF3CD9" w:rsidRPr="006E1279">
      <w:pPr>
        <w:rPr>
          <w:sz w:val="24"/>
          <w:szCs w:val="24"/>
        </w:rPr>
      </w:pPr>
      <w:r>
        <w:rPr>
          <w:sz w:val="24"/>
        </w:rPr>
        <w:t xml:space="preserve">2. </w:t>
      </w:r>
      <w:r w:rsidR="000A5520">
        <w:rPr>
          <w:sz w:val="24"/>
        </w:rPr>
        <w:t xml:space="preserve"> </w:t>
      </w:r>
      <w:r w:rsidR="00EE737B">
        <w:rPr>
          <w:sz w:val="24"/>
        </w:rPr>
        <w:t>povjerenici, i putem pošte</w:t>
      </w:r>
    </w:p>
    <w:p w:rsidRDefault="00590327" w:rsidP="009236E7" w:rsidR="009236E7">
      <w:pPr>
        <w:rPr>
          <w:sz w:val="24"/>
        </w:rPr>
      </w:pPr>
      <w:r>
        <w:rPr>
          <w:sz w:val="24"/>
        </w:rPr>
        <w:t>4</w:t>
      </w:r>
      <w:r w:rsidR="00337AE4">
        <w:rPr>
          <w:sz w:val="24"/>
        </w:rPr>
        <w:t>. Registru</w:t>
      </w:r>
      <w:r w:rsidR="009236E7">
        <w:rPr>
          <w:sz w:val="24"/>
        </w:rPr>
        <w:t xml:space="preserve"> suda</w:t>
      </w:r>
    </w:p>
    <w:p w:rsidRDefault="00837376" w:rsidP="009236E7" w:rsidR="009236E7">
      <w:pPr>
        <w:rPr>
          <w:sz w:val="24"/>
        </w:rPr>
      </w:pPr>
      <w:r>
        <w:rPr>
          <w:sz w:val="24"/>
        </w:rPr>
        <w:t>5</w:t>
      </w:r>
      <w:r w:rsidR="00337AE4">
        <w:rPr>
          <w:sz w:val="24"/>
        </w:rPr>
        <w:t>. FINA</w:t>
      </w:r>
      <w:r w:rsidR="001455E4">
        <w:rPr>
          <w:sz w:val="24"/>
        </w:rPr>
        <w:t xml:space="preserve"> </w:t>
      </w:r>
      <w:proofErr w:type="spellStart"/>
      <w:r>
        <w:rPr>
          <w:sz w:val="24"/>
        </w:rPr>
        <w:t>Reg.centar</w:t>
      </w:r>
      <w:proofErr w:type="spellEnd"/>
      <w:r>
        <w:rPr>
          <w:sz w:val="24"/>
        </w:rPr>
        <w:t xml:space="preserve"> </w:t>
      </w:r>
      <w:r w:rsidR="009523EB">
        <w:rPr>
          <w:sz w:val="24"/>
        </w:rPr>
        <w:t>Osijek</w:t>
      </w:r>
      <w:r w:rsidR="00EE737B">
        <w:rPr>
          <w:sz w:val="24"/>
        </w:rPr>
        <w:t>, i putem pošte</w:t>
      </w:r>
    </w:p>
    <w:p w:rsidRDefault="00590327" w:rsidP="009236E7" w:rsidR="00590327">
      <w:pPr>
        <w:rPr>
          <w:sz w:val="24"/>
        </w:rPr>
      </w:pPr>
    </w:p>
    <w:p w:rsidRDefault="00590327" w:rsidP="009236E7" w:rsidR="00590327">
      <w:pPr>
        <w:rPr>
          <w:sz w:val="24"/>
        </w:rPr>
      </w:pPr>
    </w:p>
    <w:p w:rsidRDefault="009236E7" w:rsidR="009236E7"/>
    <w:sectPr w:rsidSect="009A3606" w:rsidR="009236E7">
      <w:pgSz w:h="15840" w:w="12240"/>
      <w:pgMar w:gutter="0" w:footer="708" w:header="708" w:left="1800" w:bottom="1276"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proofState w:spelling="clean"/>
  <w:attachedTemplate r:id="rId1"/>
  <w:stylePaneFormatFilter w:val="3F01"/>
  <w:documentProtection w:enforcement="false" w:edit="readOnly"/>
  <w:defaultTabStop w:val="720"/>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236E7"/>
    <w:rsid w:val="00005EFE"/>
    <w:rsid w:val="0003347E"/>
    <w:rsid w:val="000414B8"/>
    <w:rsid w:val="000434B7"/>
    <w:rsid w:val="00043E69"/>
    <w:rsid w:val="00045184"/>
    <w:rsid w:val="000528C2"/>
    <w:rsid w:val="00060034"/>
    <w:rsid w:val="00071380"/>
    <w:rsid w:val="000768CB"/>
    <w:rsid w:val="0008362D"/>
    <w:rsid w:val="000A5520"/>
    <w:rsid w:val="000A66AE"/>
    <w:rsid w:val="000C535F"/>
    <w:rsid w:val="000C664E"/>
    <w:rsid w:val="000D1F9B"/>
    <w:rsid w:val="00102290"/>
    <w:rsid w:val="00104C95"/>
    <w:rsid w:val="00105BE9"/>
    <w:rsid w:val="001109A0"/>
    <w:rsid w:val="00116DCE"/>
    <w:rsid w:val="00127ED4"/>
    <w:rsid w:val="0013224E"/>
    <w:rsid w:val="00140072"/>
    <w:rsid w:val="001455E4"/>
    <w:rsid w:val="00155740"/>
    <w:rsid w:val="001622EA"/>
    <w:rsid w:val="001660A7"/>
    <w:rsid w:val="0017075F"/>
    <w:rsid w:val="00180C74"/>
    <w:rsid w:val="0018270E"/>
    <w:rsid w:val="001939A8"/>
    <w:rsid w:val="001A06D0"/>
    <w:rsid w:val="001B0F6D"/>
    <w:rsid w:val="001B6EBC"/>
    <w:rsid w:val="001B6EF3"/>
    <w:rsid w:val="00210C24"/>
    <w:rsid w:val="00215C75"/>
    <w:rsid w:val="0022021F"/>
    <w:rsid w:val="002258A8"/>
    <w:rsid w:val="0023748A"/>
    <w:rsid w:val="00241819"/>
    <w:rsid w:val="00246F12"/>
    <w:rsid w:val="00250235"/>
    <w:rsid w:val="0025338C"/>
    <w:rsid w:val="00261649"/>
    <w:rsid w:val="00261EBA"/>
    <w:rsid w:val="00264C9F"/>
    <w:rsid w:val="0027774C"/>
    <w:rsid w:val="00281E13"/>
    <w:rsid w:val="002846DB"/>
    <w:rsid w:val="00292C81"/>
    <w:rsid w:val="00292C8E"/>
    <w:rsid w:val="00296567"/>
    <w:rsid w:val="00296903"/>
    <w:rsid w:val="002A6A18"/>
    <w:rsid w:val="002E0960"/>
    <w:rsid w:val="002E3100"/>
    <w:rsid w:val="002E76C0"/>
    <w:rsid w:val="002F6E45"/>
    <w:rsid w:val="00300473"/>
    <w:rsid w:val="003220D8"/>
    <w:rsid w:val="00326D5C"/>
    <w:rsid w:val="00333AD8"/>
    <w:rsid w:val="00337AE4"/>
    <w:rsid w:val="00346147"/>
    <w:rsid w:val="00370080"/>
    <w:rsid w:val="00371486"/>
    <w:rsid w:val="00372755"/>
    <w:rsid w:val="00392EC4"/>
    <w:rsid w:val="003B05A9"/>
    <w:rsid w:val="003B184D"/>
    <w:rsid w:val="003C76F5"/>
    <w:rsid w:val="003D19DB"/>
    <w:rsid w:val="003F7455"/>
    <w:rsid w:val="00402935"/>
    <w:rsid w:val="00404240"/>
    <w:rsid w:val="00431880"/>
    <w:rsid w:val="00437DF6"/>
    <w:rsid w:val="0044083F"/>
    <w:rsid w:val="0045133A"/>
    <w:rsid w:val="00454107"/>
    <w:rsid w:val="00456418"/>
    <w:rsid w:val="00470339"/>
    <w:rsid w:val="00497069"/>
    <w:rsid w:val="004B636E"/>
    <w:rsid w:val="004C031F"/>
    <w:rsid w:val="004C04EC"/>
    <w:rsid w:val="004C12EF"/>
    <w:rsid w:val="004C5D44"/>
    <w:rsid w:val="004D3601"/>
    <w:rsid w:val="004D5086"/>
    <w:rsid w:val="004E22D7"/>
    <w:rsid w:val="004E7445"/>
    <w:rsid w:val="004F4974"/>
    <w:rsid w:val="004F77AA"/>
    <w:rsid w:val="00506705"/>
    <w:rsid w:val="0052090C"/>
    <w:rsid w:val="0052281F"/>
    <w:rsid w:val="0052597E"/>
    <w:rsid w:val="005558EF"/>
    <w:rsid w:val="00555F83"/>
    <w:rsid w:val="0055628C"/>
    <w:rsid w:val="005579F4"/>
    <w:rsid w:val="00565EE2"/>
    <w:rsid w:val="00586287"/>
    <w:rsid w:val="005878EC"/>
    <w:rsid w:val="00590327"/>
    <w:rsid w:val="005A631D"/>
    <w:rsid w:val="005A686C"/>
    <w:rsid w:val="005B0D41"/>
    <w:rsid w:val="005C257F"/>
    <w:rsid w:val="005C2CE6"/>
    <w:rsid w:val="005C718C"/>
    <w:rsid w:val="005D5C58"/>
    <w:rsid w:val="005E1D84"/>
    <w:rsid w:val="005E32CF"/>
    <w:rsid w:val="005E382B"/>
    <w:rsid w:val="005E64F5"/>
    <w:rsid w:val="005E730B"/>
    <w:rsid w:val="005F3A5E"/>
    <w:rsid w:val="006113B7"/>
    <w:rsid w:val="00624952"/>
    <w:rsid w:val="006255C5"/>
    <w:rsid w:val="006265BE"/>
    <w:rsid w:val="0063238C"/>
    <w:rsid w:val="006527F2"/>
    <w:rsid w:val="00656A4C"/>
    <w:rsid w:val="006665DE"/>
    <w:rsid w:val="00667C37"/>
    <w:rsid w:val="00672866"/>
    <w:rsid w:val="00673A0A"/>
    <w:rsid w:val="0067699C"/>
    <w:rsid w:val="00676CD2"/>
    <w:rsid w:val="006852DC"/>
    <w:rsid w:val="006A11FB"/>
    <w:rsid w:val="006A6CF5"/>
    <w:rsid w:val="006A7300"/>
    <w:rsid w:val="006C190F"/>
    <w:rsid w:val="006D6DBA"/>
    <w:rsid w:val="006E1279"/>
    <w:rsid w:val="006E23A6"/>
    <w:rsid w:val="007044E9"/>
    <w:rsid w:val="00717232"/>
    <w:rsid w:val="00727767"/>
    <w:rsid w:val="00741728"/>
    <w:rsid w:val="00744B48"/>
    <w:rsid w:val="00752C72"/>
    <w:rsid w:val="00784EE6"/>
    <w:rsid w:val="00784FD3"/>
    <w:rsid w:val="00785BAC"/>
    <w:rsid w:val="0078606F"/>
    <w:rsid w:val="007A0E54"/>
    <w:rsid w:val="007B4ED2"/>
    <w:rsid w:val="007B5F4B"/>
    <w:rsid w:val="007D0722"/>
    <w:rsid w:val="007D51D2"/>
    <w:rsid w:val="007F3675"/>
    <w:rsid w:val="0080033C"/>
    <w:rsid w:val="008023E2"/>
    <w:rsid w:val="0081297B"/>
    <w:rsid w:val="00812C93"/>
    <w:rsid w:val="00814D7B"/>
    <w:rsid w:val="00826E37"/>
    <w:rsid w:val="00836F09"/>
    <w:rsid w:val="00837376"/>
    <w:rsid w:val="008625AE"/>
    <w:rsid w:val="0086280D"/>
    <w:rsid w:val="0087103D"/>
    <w:rsid w:val="00881500"/>
    <w:rsid w:val="008D118C"/>
    <w:rsid w:val="008F4CB9"/>
    <w:rsid w:val="008F5396"/>
    <w:rsid w:val="0091239E"/>
    <w:rsid w:val="00913369"/>
    <w:rsid w:val="009137DF"/>
    <w:rsid w:val="00914483"/>
    <w:rsid w:val="00916939"/>
    <w:rsid w:val="00916DC4"/>
    <w:rsid w:val="00917B47"/>
    <w:rsid w:val="00920787"/>
    <w:rsid w:val="009236E7"/>
    <w:rsid w:val="00945027"/>
    <w:rsid w:val="009523EB"/>
    <w:rsid w:val="00957AEE"/>
    <w:rsid w:val="009642ED"/>
    <w:rsid w:val="00996208"/>
    <w:rsid w:val="009975FE"/>
    <w:rsid w:val="009A3606"/>
    <w:rsid w:val="009B0468"/>
    <w:rsid w:val="009C1B9B"/>
    <w:rsid w:val="009C1D96"/>
    <w:rsid w:val="009C31E3"/>
    <w:rsid w:val="009D1191"/>
    <w:rsid w:val="009D505F"/>
    <w:rsid w:val="009D5800"/>
    <w:rsid w:val="009E05F7"/>
    <w:rsid w:val="009E15CA"/>
    <w:rsid w:val="009E6BDC"/>
    <w:rsid w:val="00A1245B"/>
    <w:rsid w:val="00A25413"/>
    <w:rsid w:val="00A66783"/>
    <w:rsid w:val="00A716B9"/>
    <w:rsid w:val="00A726DC"/>
    <w:rsid w:val="00A73CE9"/>
    <w:rsid w:val="00A75ED3"/>
    <w:rsid w:val="00A83C97"/>
    <w:rsid w:val="00A85ADE"/>
    <w:rsid w:val="00A907E0"/>
    <w:rsid w:val="00AA1EAA"/>
    <w:rsid w:val="00AA4370"/>
    <w:rsid w:val="00AA52FA"/>
    <w:rsid w:val="00AB3084"/>
    <w:rsid w:val="00AB527A"/>
    <w:rsid w:val="00AC1FD1"/>
    <w:rsid w:val="00AD77E3"/>
    <w:rsid w:val="00AF58EF"/>
    <w:rsid w:val="00B128EB"/>
    <w:rsid w:val="00B23EF6"/>
    <w:rsid w:val="00B26A1B"/>
    <w:rsid w:val="00B46261"/>
    <w:rsid w:val="00B55A61"/>
    <w:rsid w:val="00B83AE6"/>
    <w:rsid w:val="00B935E1"/>
    <w:rsid w:val="00B94AFD"/>
    <w:rsid w:val="00BA388E"/>
    <w:rsid w:val="00BA6763"/>
    <w:rsid w:val="00BB7A29"/>
    <w:rsid w:val="00BC4617"/>
    <w:rsid w:val="00BD0B8F"/>
    <w:rsid w:val="00BD2BB5"/>
    <w:rsid w:val="00BE7F93"/>
    <w:rsid w:val="00BF493B"/>
    <w:rsid w:val="00C00D7C"/>
    <w:rsid w:val="00C03EF8"/>
    <w:rsid w:val="00C07AE1"/>
    <w:rsid w:val="00C20FE4"/>
    <w:rsid w:val="00C30A13"/>
    <w:rsid w:val="00C403D8"/>
    <w:rsid w:val="00C454F2"/>
    <w:rsid w:val="00C70ED0"/>
    <w:rsid w:val="00C91071"/>
    <w:rsid w:val="00CA4873"/>
    <w:rsid w:val="00CE6FE0"/>
    <w:rsid w:val="00CF23C7"/>
    <w:rsid w:val="00CF38CE"/>
    <w:rsid w:val="00CF69CD"/>
    <w:rsid w:val="00D142B8"/>
    <w:rsid w:val="00D21915"/>
    <w:rsid w:val="00D23D56"/>
    <w:rsid w:val="00D27A1E"/>
    <w:rsid w:val="00D33396"/>
    <w:rsid w:val="00D37F11"/>
    <w:rsid w:val="00D447C9"/>
    <w:rsid w:val="00D46F42"/>
    <w:rsid w:val="00D51255"/>
    <w:rsid w:val="00D66F8E"/>
    <w:rsid w:val="00D95D67"/>
    <w:rsid w:val="00DA276F"/>
    <w:rsid w:val="00DA2DD4"/>
    <w:rsid w:val="00DB6BA8"/>
    <w:rsid w:val="00DD3959"/>
    <w:rsid w:val="00DE0E3F"/>
    <w:rsid w:val="00DE58AF"/>
    <w:rsid w:val="00DE737E"/>
    <w:rsid w:val="00DF3CD9"/>
    <w:rsid w:val="00E36D4F"/>
    <w:rsid w:val="00E43004"/>
    <w:rsid w:val="00E448E8"/>
    <w:rsid w:val="00E51086"/>
    <w:rsid w:val="00E5630D"/>
    <w:rsid w:val="00E56AFD"/>
    <w:rsid w:val="00E64247"/>
    <w:rsid w:val="00E82A32"/>
    <w:rsid w:val="00E91144"/>
    <w:rsid w:val="00E916DD"/>
    <w:rsid w:val="00EA75D0"/>
    <w:rsid w:val="00EB7456"/>
    <w:rsid w:val="00ED47E1"/>
    <w:rsid w:val="00EE737B"/>
    <w:rsid w:val="00EF6C45"/>
    <w:rsid w:val="00F06F6F"/>
    <w:rsid w:val="00F16B0B"/>
    <w:rsid w:val="00F20F81"/>
    <w:rsid w:val="00F254CA"/>
    <w:rsid w:val="00F308DC"/>
    <w:rsid w:val="00F31A86"/>
    <w:rsid w:val="00F33C15"/>
    <w:rsid w:val="00F41F30"/>
    <w:rsid w:val="00F4386A"/>
    <w:rsid w:val="00F55BB4"/>
    <w:rsid w:val="00F6327C"/>
    <w:rsid w:val="00FB277D"/>
    <w:rsid w:val="00FB75E5"/>
    <w:rsid w:val="00FD436B"/>
    <w:rsid w:val="00FE11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236E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96567"/>
    <w:rPr>
      <w:rFonts w:cs="Tahoma" w:hAnsi="Tahoma" w:ascii="Tahoma"/>
      <w:sz w:val="16"/>
      <w:szCs w:val="16"/>
    </w:rPr>
  </w:style>
  <w:style w:styleId="Tekstrezerviranogmjesta" w:type="character">
    <w:name w:val="Placeholder Text"/>
    <w:basedOn w:val="Zadanifontodlomka"/>
    <w:uiPriority w:val="99"/>
    <w:semiHidden/>
    <w:rsid w:val="009D505F"/>
    <w:rPr>
      <w:color w:val="808080"/>
      <w:bdr w:space="0" w:sz="0" w:color="auto" w:val="none"/>
      <w:shd w:fill="auto" w:color="auto" w:val="clear"/>
    </w:rPr>
  </w:style>
  <w:style w:customStyle="true" w:styleId="eSPISCCParagraphDefaultFont" w:type="character">
    <w:name w:val="eSPIS_CC_Paragraph Default Font"/>
    <w:basedOn w:val="Zadanifontodlomka"/>
    <w:rsid w:val="009D505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D505F"/>
    <w:rPr>
      <w:bdr w:space="0" w:sz="0" w:color="auto" w:val="none"/>
      <w:shd w:fill="FFFFCC" w:color="auto" w:val="clear"/>
      <w:lang w:val="hr-HR"/>
    </w:rPr>
  </w:style>
  <w:style w:customStyle="true" w:styleId="PozadinaSvijetloCrvena" w:type="character">
    <w:name w:val="Pozadina_SvijetloCrvena"/>
    <w:basedOn w:val="eSPISCCParagraphDefaultFont"/>
    <w:rsid w:val="009D505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D505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236E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96567"/>
    <w:rPr>
      <w:rFonts w:ascii="Tahoma" w:cs="Tahoma" w:hAnsi="Tahoma"/>
      <w:sz w:val="16"/>
      <w:szCs w:val="16"/>
    </w:rPr>
  </w:style>
  <w:style w:styleId="Tekstrezerviranogmjesta" w:type="character">
    <w:name w:val="Placeholder Text"/>
    <w:basedOn w:val="Zadanifontodlomka"/>
    <w:uiPriority w:val="99"/>
    <w:semiHidden/>
    <w:rsid w:val="009D505F"/>
    <w:rPr>
      <w:color w:val="808080"/>
      <w:bdr w:color="auto" w:space="0" w:sz="0" w:val="none"/>
      <w:shd w:color="auto" w:fill="auto" w:val="clear"/>
    </w:rPr>
  </w:style>
  <w:style w:customStyle="1" w:styleId="eSPISCCParagraphDefaultFont" w:type="character">
    <w:name w:val="eSPIS_CC_Paragraph Default Font"/>
    <w:basedOn w:val="Zadanifontodlomka"/>
    <w:rsid w:val="009D505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D505F"/>
    <w:rPr>
      <w:bdr w:color="auto" w:space="0" w:sz="0" w:val="none"/>
      <w:shd w:color="auto" w:fill="FFFFCC" w:val="clear"/>
      <w:lang w:val="hr-HR"/>
    </w:rPr>
  </w:style>
  <w:style w:customStyle="1" w:styleId="PozadinaSvijetloCrvena" w:type="character">
    <w:name w:val="Pozadina_SvijetloCrvena"/>
    <w:basedOn w:val="eSPISCCParagraphDefaultFont"/>
    <w:rsid w:val="009D505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D505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47902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travnja 2018.</izvorni_sadrzaj>
    <derivirana_varijabla naziv="DomainObject.DatumDonosenjaOdluke_1">23.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268</izvorni_sadrzaj>
    <derivirana_varijabla naziv="DomainObject.Predmet.Broj_1">268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travnja 2018.</izvorni_sadrzaj>
    <derivirana_varijabla naziv="DomainObject.Predmet.DatumOsnivanja_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St-268/2018</izvorni_sadrzaj>
    <derivirana_varijabla naziv="DomainObject.Predmet.OznakaBroj_1">St-268/2018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Nikica Sever</izvorni_sadrzaj>
    <derivirana_varijabla naziv="DomainObject.Predmet.ProtustrankaFormated_1">  Nikica Sever</derivirana_varijabla>
  </DomainObject.Predmet.ProtustrankaFormated>
  <DomainObject.Predmet.ProtustrankaFormatedOIB>
    <izvorni_sadrzaj>  Nikica Sever, OIB 10806646320</izvorni_sadrzaj>
    <derivirana_varijabla naziv="DomainObject.Predmet.ProtustrankaFormatedOIB_1">  Nikica Sever, OIB 10806646320</derivirana_varijabla>
  </DomainObject.Predmet.ProtustrankaFormatedOIB>
  <DomainObject.Predmet.ProtustrankaFormatedWithAdress>
    <izvorni_sadrzaj> Nikica Sever, Bana Jelačića 10, 35214 Vrpolje</izvorni_sadrzaj>
    <derivirana_varijabla naziv="DomainObject.Predmet.ProtustrankaFormatedWithAdress_1"> Nikica Sever, Bana Jelačića 10, 35214 Vrpolje</derivirana_varijabla>
  </DomainObject.Predmet.ProtustrankaFormatedWithAdress>
  <DomainObject.Predmet.ProtustrankaFormatedWithAdressOIB>
    <izvorni_sadrzaj> Nikica Sever, OIB 10806646320, Bana Jelačića 10, 35214 Vrpolje</izvorni_sadrzaj>
    <derivirana_varijabla naziv="DomainObject.Predmet.ProtustrankaFormatedWithAdressOIB_1"> Nikica Sever, OIB 10806646320, Bana Jelačića 10, 35214 Vrpolje</derivirana_varijabla>
  </DomainObject.Predmet.ProtustrankaFormatedWithAdressOIB>
  <DomainObject.Predmet.ProtustrankaWithAdress>
    <izvorni_sadrzaj>Nikica Sever Bana Jelačića 10, 35214 Vrpolje</izvorni_sadrzaj>
    <derivirana_varijabla naziv="DomainObject.Predmet.ProtustrankaWithAdress_1">Nikica Sever Bana Jelačića 10, 35214 Vrpolje</derivirana_varijabla>
  </DomainObject.Predmet.ProtustrankaWithAdress>
  <DomainObject.Predmet.ProtustrankaWithAdressOIB>
    <izvorni_sadrzaj>Nikica Sever, OIB 10806646320, Bana Jelačića 10, 35214 Vrpolje</izvorni_sadrzaj>
    <derivirana_varijabla naziv="DomainObject.Predmet.ProtustrankaWithAdressOIB_1">Nikica Sever, OIB 10806646320, Bana Jelačića 10, 35214 Vrpolje</derivirana_varijabla>
  </DomainObject.Predmet.ProtustrankaWithAdressOIB>
  <DomainObject.Predmet.ProtustrankaNazivFormated>
    <izvorni_sadrzaj>Nikica Sever</izvorni_sadrzaj>
    <derivirana_varijabla naziv="DomainObject.Predmet.ProtustrankaNazivFormated_1">Nikica Sever</derivirana_varijabla>
  </DomainObject.Predmet.ProtustrankaNazivFormated>
  <DomainObject.Predmet.ProtustrankaNazivFormatedOIB>
    <izvorni_sadrzaj>Nikica Sever, OIB 10806646320</izvorni_sadrzaj>
    <derivirana_varijabla naziv="DomainObject.Predmet.ProtustrankaNazivFormatedOIB_1">Nikica Sever, OIB 10806646320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Nikica Sever</izvorni_sadrzaj>
    <derivirana_varijabla naziv="DomainObject.Predmet.StrankaFormated_1">  Nikica Sever</derivirana_varijabla>
  </DomainObject.Predmet.StrankaFormated>
  <DomainObject.Predmet.StrankaFormatedOIB>
    <izvorni_sadrzaj>  Nikica Sever, OIB 10806646320</izvorni_sadrzaj>
    <derivirana_varijabla naziv="DomainObject.Predmet.StrankaFormatedOIB_1">  Nikica Sever, OIB 10806646320</derivirana_varijabla>
  </DomainObject.Predmet.StrankaFormatedOIB>
  <DomainObject.Predmet.StrankaFormatedWithAdress>
    <izvorni_sadrzaj> Nikica Sever, Bana Jelačića 10, 35214 Vrpolje</izvorni_sadrzaj>
    <derivirana_varijabla naziv="DomainObject.Predmet.StrankaFormatedWithAdress_1"> Nikica Sever, Bana Jelačića 10, 35214 Vrpolje</derivirana_varijabla>
  </DomainObject.Predmet.StrankaFormatedWithAdress>
  <DomainObject.Predmet.StrankaFormatedWithAdressOIB>
    <izvorni_sadrzaj> Nikica Sever, OIB 10806646320, Bana Jelačića 10, 35214 Vrpolje</izvorni_sadrzaj>
    <derivirana_varijabla naziv="DomainObject.Predmet.StrankaFormatedWithAdressOIB_1"> Nikica Sever, OIB 10806646320, Bana Jelačića 10, 35214 Vrpolje</derivirana_varijabla>
  </DomainObject.Predmet.StrankaFormatedWithAdressOIB>
  <DomainObject.Predmet.StrankaWithAdress>
    <izvorni_sadrzaj>Nikica Sever Bana Jelačića 10,35214 Vrpolje</izvorni_sadrzaj>
    <derivirana_varijabla naziv="DomainObject.Predmet.StrankaWithAdress_1">Nikica Sever Bana Jelačića 10,35214 Vrpolje</derivirana_varijabla>
  </DomainObject.Predmet.StrankaWithAdress>
  <DomainObject.Predmet.StrankaWithAdressOIB>
    <izvorni_sadrzaj>Nikica Sever, OIB 10806646320, Bana Jelačića 10,35214 Vrpolje</izvorni_sadrzaj>
    <derivirana_varijabla naziv="DomainObject.Predmet.StrankaWithAdressOIB_1">Nikica Sever, OIB 10806646320, Bana Jelačića 10,35214 Vrpolje</derivirana_varijabla>
  </DomainObject.Predmet.StrankaWithAdressOIB>
  <DomainObject.Predmet.StrankaNazivFormated>
    <izvorni_sadrzaj>Nikica Sever</izvorni_sadrzaj>
    <derivirana_varijabla naziv="DomainObject.Predmet.StrankaNazivFormated_1">Nikica Sever</derivirana_varijabla>
  </DomainObject.Predmet.StrankaNazivFormated>
  <DomainObject.Predmet.StrankaNazivFormatedOIB>
    <izvorni_sadrzaj>Nikica Sever, OIB 10806646320</izvorni_sadrzaj>
    <derivirana_varijabla naziv="DomainObject.Predmet.StrankaNazivFormatedOIB_1">Nikica Sever, OIB 10806646320</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Nikica Sever</item>
    </izvorni_sadrzaj>
    <derivirana_varijabla naziv="DomainObject.Predmet.StrankaListFormated_1">
      <item>Nikica Sever</item>
    </derivirana_varijabla>
  </DomainObject.Predmet.StrankaListFormated>
  <DomainObject.Predmet.StrankaListFormatedOIB>
    <izvorni_sadrzaj>
      <item>Nikica Sever, OIB 10806646320</item>
    </izvorni_sadrzaj>
    <derivirana_varijabla naziv="DomainObject.Predmet.StrankaListFormatedOIB_1">
      <item>Nikica Sever, OIB 10806646320</item>
    </derivirana_varijabla>
  </DomainObject.Predmet.StrankaListFormatedOIB>
  <DomainObject.Predmet.StrankaListFormatedWithAdress>
    <izvorni_sadrzaj>
      <item>Nikica Sever, Bana Jelačića 10, 35214 Vrpolje</item>
    </izvorni_sadrzaj>
    <derivirana_varijabla naziv="DomainObject.Predmet.StrankaListFormatedWithAdress_1">
      <item>Nikica Sever, Bana Jelačića 10, 35214 Vrpolje</item>
    </derivirana_varijabla>
  </DomainObject.Predmet.StrankaListFormatedWithAdress>
  <DomainObject.Predmet.StrankaListFormatedWithAdressOIB>
    <izvorni_sadrzaj>
      <item>Nikica Sever, OIB 10806646320, Bana Jelačića 10, 35214 Vrpolje</item>
    </izvorni_sadrzaj>
    <derivirana_varijabla naziv="DomainObject.Predmet.StrankaListFormatedWithAdressOIB_1">
      <item>Nikica Sever, OIB 10806646320, Bana Jelačića 10, 35214 Vrpolje</item>
    </derivirana_varijabla>
  </DomainObject.Predmet.StrankaListFormatedWithAdressOIB>
  <DomainObject.Predmet.StrankaListNazivFormated>
    <izvorni_sadrzaj>
      <item>Nikica Sever</item>
    </izvorni_sadrzaj>
    <derivirana_varijabla naziv="DomainObject.Predmet.StrankaListNazivFormated_1">
      <item>Nikica Sever</item>
    </derivirana_varijabla>
  </DomainObject.Predmet.StrankaListNazivFormated>
  <DomainObject.Predmet.StrankaListNazivFormatedOIB>
    <izvorni_sadrzaj>
      <item>Nikica Sever, OIB 10806646320</item>
    </izvorni_sadrzaj>
    <derivirana_varijabla naziv="DomainObject.Predmet.StrankaListNazivFormatedOIB_1">
      <item>Nikica Sever, OIB 10806646320</item>
    </derivirana_varijabla>
  </DomainObject.Predmet.StrankaListNazivFormatedOIB>
  <DomainObject.Predmet.ProtuStrankaListFormated>
    <izvorni_sadrzaj>
      <item>Nikica Sever</item>
    </izvorni_sadrzaj>
    <derivirana_varijabla naziv="DomainObject.Predmet.ProtuStrankaListFormated_1">
      <item>Nikica Sever</item>
    </derivirana_varijabla>
  </DomainObject.Predmet.ProtuStrankaListFormated>
  <DomainObject.Predmet.ProtuStrankaListFormatedOIB>
    <izvorni_sadrzaj>
      <item>Nikica Sever, OIB 10806646320</item>
    </izvorni_sadrzaj>
    <derivirana_varijabla naziv="DomainObject.Predmet.ProtuStrankaListFormatedOIB_1">
      <item>Nikica Sever, OIB 10806646320</item>
    </derivirana_varijabla>
  </DomainObject.Predmet.ProtuStrankaListFormatedOIB>
  <DomainObject.Predmet.ProtuStrankaListFormatedWithAdress>
    <izvorni_sadrzaj>
      <item>Nikica Sever, Bana Jelačića 10, 35214 Vrpolje</item>
    </izvorni_sadrzaj>
    <derivirana_varijabla naziv="DomainObject.Predmet.ProtuStrankaListFormatedWithAdress_1">
      <item>Nikica Sever, Bana Jelačića 10, 35214 Vrpolje</item>
    </derivirana_varijabla>
  </DomainObject.Predmet.ProtuStrankaListFormatedWithAdress>
  <DomainObject.Predmet.ProtuStrankaListFormatedWithAdressOIB>
    <izvorni_sadrzaj>
      <item>Nikica Sever, OIB 10806646320, Bana Jelačića 10, 35214 Vrpolje</item>
    </izvorni_sadrzaj>
    <derivirana_varijabla naziv="DomainObject.Predmet.ProtuStrankaListFormatedWithAdressOIB_1">
      <item>Nikica Sever, OIB 10806646320, Bana Jelačića 10, 35214 Vrpolje</item>
    </derivirana_varijabla>
  </DomainObject.Predmet.ProtuStrankaListFormatedWithAdressOIB>
  <DomainObject.Predmet.ProtuStrankaListNazivFormated>
    <izvorni_sadrzaj>
      <item>Nikica Sever</item>
    </izvorni_sadrzaj>
    <derivirana_varijabla naziv="DomainObject.Predmet.ProtuStrankaListNazivFormated_1">
      <item>Nikica Sever</item>
    </derivirana_varijabla>
  </DomainObject.Predmet.ProtuStrankaListNazivFormated>
  <DomainObject.Predmet.ProtuStrankaListNazivFormatedOIB>
    <izvorni_sadrzaj>
      <item>Nikica Sever, OIB 10806646320</item>
    </izvorni_sadrzaj>
    <derivirana_varijabla naziv="DomainObject.Predmet.ProtuStrankaListNazivFormatedOIB_1">
      <item>Nikica Sever, OIB 10806646320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travnja 2018.</izvorni_sadrzaj>
    <derivirana_varijabla naziv="DomainObject.Datum_1">23. travnja 2018.</derivirana_varijabla>
  </DomainObject.Datum>
  <DomainObject.PoslovniBrojDokumenta>
    <izvorni_sadrzaj/>
    <derivirana_varijabla naziv="DomainObject.PoslovniBrojDokumenta_1"/>
  </DomainObject.PoslovniBrojDokumenta>
  <DomainObject.Predmet.StrankaIDrugi>
    <izvorni_sadrzaj>Nikica Sever</izvorni_sadrzaj>
    <derivirana_varijabla naziv="DomainObject.Predmet.StrankaIDrugi_1">Nikica Sever</derivirana_varijabla>
  </DomainObject.Predmet.StrankaIDrugi>
  <DomainObject.Predmet.ProtustrankaIDrugi>
    <izvorni_sadrzaj>Nikica Sever</izvorni_sadrzaj>
    <derivirana_varijabla naziv="DomainObject.Predmet.ProtustrankaIDrugi_1">Nikica Sever</derivirana_varijabla>
  </DomainObject.Predmet.ProtustrankaIDrugi>
  <DomainObject.Predmet.StrankaIDrugiAdressOIB>
    <izvorni_sadrzaj>Nikica Sever, OIB 10806646320, Bana Jelačića 10, 35214 Vrpolje</izvorni_sadrzaj>
    <derivirana_varijabla naziv="DomainObject.Predmet.StrankaIDrugiAdressOIB_1">Nikica Sever, OIB 10806646320, Bana Jelačića 10, 35214 Vrpolje</derivirana_varijabla>
  </DomainObject.Predmet.StrankaIDrugiAdressOIB>
  <DomainObject.Predmet.ProtustrankaIDrugiAdressOIB>
    <izvorni_sadrzaj>Nikica Sever, OIB 10806646320, Bana Jelačića 10, 35214 Vrpolje</izvorni_sadrzaj>
    <derivirana_varijabla naziv="DomainObject.Predmet.ProtustrankaIDrugiAdressOIB_1">Nikica Sever, OIB 10806646320, Bana Jelačića 10, 35214 Vrpolje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Nikica Sever</item>
      <item>Nikica Sever</item>
    </izvorni_sadrzaj>
    <derivirana_varijabla naziv="DomainObject.Predmet.SudioniciListNaziv_1">
      <item>Nikica Sever</item>
      <item>Nikica Sever</item>
    </derivirana_varijabla>
  </DomainObject.Predmet.SudioniciListNaziv>
  <DomainObject.Predmet.SudioniciListAdressOIB>
    <izvorni_sadrzaj>
      <item>Nikica Sever, OIB 10806646320, Bana Jelačića 10,35214 Vrpolje</item>
      <item>Nikica Sever, OIB 10806646320, Bana Jelačića 10,35214 Vrpolje</item>
    </izvorni_sadrzaj>
    <derivirana_varijabla naziv="DomainObject.Predmet.SudioniciListAdressOIB_1">
      <item>Nikica Sever, OIB 10806646320, Bana Jelačića 10,35214 Vrpolje</item>
      <item>Nikica Sever, OIB 10806646320, Bana Jelačića 10,35214 Vrpolje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10806646320</item>
      <item>, OIB 10806646320</item>
    </izvorni_sadrzaj>
    <derivirana_varijabla naziv="DomainObject.Predmet.SudioniciListNazivOIB_1">
      <item>, OIB 10806646320</item>
      <item>, OIB 10806646320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Sanela Kučar, OIB 97473612486, J. J. Strossmayera 37, 31000 Osijek</item>
    </izvorni_sadrzaj>
    <derivirana_varijabla naziv="DomainObject.Predmet.StecajniUpraviteljiListAddressOIB_1">
      <item>Sanela Kučar, OIB 97473612486, J. J. Strossmayera 37,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1087</properties:Words>
  <properties:Characters>6120</properties:Characters>
  <properties:Lines>172</properties:Lines>
  <properties:Paragraphs>55</properties:Paragraphs>
  <properties:TotalTime>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7596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2018-04-20T10:42:00Z</dcterms:created>
  <dc:creator>aizakovic</dc:creator>
  <cp:lastModifiedBy>wsadmin</cp:lastModifiedBy>
  <cp:lastPrinted>2018-04-23T10:58:00Z</cp:lastPrinted>
  <dcterms:modified xmlns:xsi="http://www.w3.org/2001/XMLSchema-instance" xsi:type="dcterms:W3CDTF">2018-04-23T11:01:00Z</dcterms:modified>
  <cp:revision>44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predstečajnog postupka (RJEŠENJE-OTVARANJE PREDST.POST..docx)</vt:lpwstr>
  </prop:property>
  <prop:property name="CC_coloring" pid="4" fmtid="{D5CDD505-2E9C-101B-9397-08002B2CF9AE}">
    <vt:bool>false</vt:bool>
  </prop:property>
  <prop:property name="BrojStranica" pid="5" fmtid="{D5CDD505-2E9C-101B-9397-08002B2CF9AE}">
    <vt:i4>4</vt:i4>
  </prop:property>
</prop:Properties>
</file>